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78585" w14:textId="77777777" w:rsidR="00826B97" w:rsidRDefault="00826B97" w:rsidP="0081757E">
      <w:pPr>
        <w:pStyle w:val="Header"/>
        <w:tabs>
          <w:tab w:val="left" w:pos="0"/>
        </w:tabs>
      </w:pP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14:paraId="6AAA233B" w14:textId="77777777" w:rsidTr="00164448">
        <w:tc>
          <w:tcPr>
            <w:tcW w:w="1510" w:type="dxa"/>
          </w:tcPr>
          <w:p w14:paraId="28DA1BEE" w14:textId="77777777" w:rsidR="00307037" w:rsidRPr="00367412" w:rsidRDefault="00307037" w:rsidP="00164448">
            <w:pPr>
              <w:tabs>
                <w:tab w:val="left" w:pos="1080"/>
              </w:tabs>
            </w:pPr>
            <w:r w:rsidRPr="00367412">
              <w:t>Številka JN:</w:t>
            </w:r>
          </w:p>
        </w:tc>
        <w:tc>
          <w:tcPr>
            <w:tcW w:w="3240" w:type="dxa"/>
          </w:tcPr>
          <w:p w14:paraId="526E406B" w14:textId="77777777" w:rsidR="00307037" w:rsidRPr="00D221D5" w:rsidRDefault="0011129E" w:rsidP="00ED7B6A">
            <w:pPr>
              <w:tabs>
                <w:tab w:val="left" w:pos="1080"/>
              </w:tabs>
              <w:rPr>
                <w:b/>
              </w:rPr>
            </w:pPr>
            <w:r w:rsidRPr="00367412">
              <w:rPr>
                <w:b/>
              </w:rPr>
              <w:t>JN-</w:t>
            </w:r>
            <w:r w:rsidR="00367412" w:rsidRPr="00367412">
              <w:rPr>
                <w:b/>
              </w:rPr>
              <w:t>002</w:t>
            </w:r>
            <w:r w:rsidR="00566D03">
              <w:rPr>
                <w:b/>
              </w:rPr>
              <w:t>9</w:t>
            </w:r>
            <w:r w:rsidR="00B15464" w:rsidRPr="00367412">
              <w:rPr>
                <w:b/>
              </w:rPr>
              <w:t>/20</w:t>
            </w:r>
            <w:r w:rsidR="00F56FCC" w:rsidRPr="00367412">
              <w:rPr>
                <w:b/>
              </w:rPr>
              <w:t>2</w:t>
            </w:r>
            <w:r w:rsidR="00367412" w:rsidRPr="00367412">
              <w:rPr>
                <w:b/>
              </w:rPr>
              <w:t>4</w:t>
            </w:r>
          </w:p>
        </w:tc>
      </w:tr>
      <w:tr w:rsidR="00307037" w:rsidRPr="00C40C27" w14:paraId="11B64A94" w14:textId="77777777" w:rsidTr="00164448">
        <w:tc>
          <w:tcPr>
            <w:tcW w:w="1510" w:type="dxa"/>
          </w:tcPr>
          <w:p w14:paraId="1C1690E3" w14:textId="77777777" w:rsidR="00307037" w:rsidRPr="00A801E4" w:rsidRDefault="00307037" w:rsidP="00164448">
            <w:pPr>
              <w:tabs>
                <w:tab w:val="left" w:pos="1080"/>
              </w:tabs>
            </w:pPr>
            <w:r w:rsidRPr="00A801E4">
              <w:rPr>
                <w:lang w:eastAsia="en-US"/>
              </w:rPr>
              <w:t>Datum:</w:t>
            </w:r>
          </w:p>
        </w:tc>
        <w:tc>
          <w:tcPr>
            <w:tcW w:w="3240" w:type="dxa"/>
          </w:tcPr>
          <w:p w14:paraId="28C11102" w14:textId="2EE0B720" w:rsidR="00307037" w:rsidRPr="00476221" w:rsidRDefault="00A75322" w:rsidP="00F56FCC">
            <w:pPr>
              <w:rPr>
                <w:rFonts w:cs="Arial"/>
                <w:b/>
                <w:bCs/>
              </w:rPr>
            </w:pPr>
            <w:r>
              <w:rPr>
                <w:rFonts w:cs="Arial"/>
                <w:b/>
                <w:bCs/>
              </w:rPr>
              <w:t>0</w:t>
            </w:r>
            <w:r w:rsidR="00AD7D4F">
              <w:rPr>
                <w:rFonts w:cs="Arial"/>
                <w:b/>
                <w:bCs/>
              </w:rPr>
              <w:t>4</w:t>
            </w:r>
            <w:r w:rsidR="00864CE7" w:rsidRPr="00476221">
              <w:rPr>
                <w:rFonts w:cs="Arial"/>
                <w:b/>
                <w:bCs/>
              </w:rPr>
              <w:t>.0</w:t>
            </w:r>
            <w:r>
              <w:rPr>
                <w:rFonts w:cs="Arial"/>
                <w:b/>
                <w:bCs/>
              </w:rPr>
              <w:t>7</w:t>
            </w:r>
            <w:r w:rsidR="00367412" w:rsidRPr="00476221">
              <w:rPr>
                <w:rFonts w:cs="Arial"/>
                <w:b/>
                <w:bCs/>
              </w:rPr>
              <w:t>.2024</w:t>
            </w:r>
            <w:r w:rsidR="00D67DC6" w:rsidRPr="00476221">
              <w:rPr>
                <w:rStyle w:val="FootnoteReference"/>
                <w:rFonts w:cs="Arial"/>
                <w:b/>
                <w:bCs/>
                <w:color w:val="FFFFFF"/>
              </w:rPr>
              <w:footnoteReference w:id="2"/>
            </w:r>
          </w:p>
        </w:tc>
      </w:tr>
    </w:tbl>
    <w:p w14:paraId="1957C2DF" w14:textId="77777777" w:rsidR="00307037" w:rsidRDefault="00307037" w:rsidP="00826B97">
      <w:pPr>
        <w:pStyle w:val="Header"/>
      </w:pPr>
    </w:p>
    <w:p w14:paraId="56DB93D7" w14:textId="77777777" w:rsidR="00484004" w:rsidRDefault="00484004" w:rsidP="00484004">
      <w:pPr>
        <w:rPr>
          <w:rFonts w:cs="Arial"/>
        </w:rPr>
      </w:pPr>
      <w:bookmarkStart w:id="0" w:name="konecGlava"/>
      <w:bookmarkEnd w:id="0"/>
    </w:p>
    <w:p w14:paraId="40C38D1A" w14:textId="77777777" w:rsidR="00484004" w:rsidRDefault="00484004" w:rsidP="00484004">
      <w:pPr>
        <w:rPr>
          <w:rFonts w:cs="Arial"/>
        </w:rPr>
      </w:pPr>
    </w:p>
    <w:p w14:paraId="2908EACD" w14:textId="77777777" w:rsidR="00484004" w:rsidRDefault="00484004" w:rsidP="00484004">
      <w:pPr>
        <w:rPr>
          <w:rFonts w:cs="Arial"/>
        </w:rPr>
      </w:pPr>
    </w:p>
    <w:p w14:paraId="56247178" w14:textId="77777777" w:rsidR="00484004" w:rsidRDefault="00484004" w:rsidP="00484004">
      <w:pPr>
        <w:rPr>
          <w:rFonts w:cs="Arial"/>
        </w:rPr>
      </w:pPr>
    </w:p>
    <w:p w14:paraId="4F21EEDF" w14:textId="77777777" w:rsidR="00484004" w:rsidRDefault="00484004" w:rsidP="00484004">
      <w:pPr>
        <w:rPr>
          <w:rFonts w:cs="Arial"/>
        </w:rPr>
      </w:pPr>
    </w:p>
    <w:p w14:paraId="63D5B887" w14:textId="77777777" w:rsidR="00484004" w:rsidRDefault="00484004" w:rsidP="00484004">
      <w:pPr>
        <w:rPr>
          <w:rFonts w:cs="Arial"/>
        </w:rPr>
      </w:pPr>
    </w:p>
    <w:p w14:paraId="1914F2E1" w14:textId="77777777" w:rsidR="00484004" w:rsidRDefault="00484004" w:rsidP="00484004">
      <w:pPr>
        <w:rPr>
          <w:rFonts w:cs="Arial"/>
        </w:rPr>
      </w:pPr>
    </w:p>
    <w:p w14:paraId="53B6616D" w14:textId="77777777" w:rsidR="00484004" w:rsidRDefault="00484004" w:rsidP="00484004">
      <w:pPr>
        <w:rPr>
          <w:rFonts w:cs="Arial"/>
        </w:rPr>
      </w:pPr>
    </w:p>
    <w:p w14:paraId="16C47B93" w14:textId="77777777" w:rsidR="00484004" w:rsidRDefault="00484004" w:rsidP="00484004">
      <w:pPr>
        <w:rPr>
          <w:rFonts w:cs="Arial"/>
        </w:rPr>
      </w:pPr>
    </w:p>
    <w:p w14:paraId="0AC57C3D" w14:textId="77777777" w:rsidR="00484004" w:rsidRDefault="00484004" w:rsidP="00484004">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w:t>
      </w:r>
      <w:r w:rsidR="00944604">
        <w:rPr>
          <w:rFonts w:cs="Arial"/>
          <w:sz w:val="36"/>
          <w:szCs w:val="36"/>
        </w:rPr>
        <w:t xml:space="preserve"> V ZVEZI Z ODDAJO JAVNEGA NAROČILA</w:t>
      </w:r>
    </w:p>
    <w:p w14:paraId="553BEEB9" w14:textId="77777777" w:rsidR="00484004" w:rsidRDefault="00484004" w:rsidP="00484004">
      <w:pPr>
        <w:rPr>
          <w:rFonts w:cs="Arial"/>
        </w:rPr>
      </w:pPr>
    </w:p>
    <w:p w14:paraId="774222BE" w14:textId="77777777" w:rsidR="00484004" w:rsidRDefault="00484004" w:rsidP="00484004">
      <w:pPr>
        <w:rPr>
          <w:rFonts w:cs="Arial"/>
        </w:rPr>
      </w:pPr>
    </w:p>
    <w:p w14:paraId="3F3BD6AC" w14:textId="77777777" w:rsidR="00484004" w:rsidRDefault="00484004" w:rsidP="00484004">
      <w:pPr>
        <w:rPr>
          <w:rFonts w:cs="Arial"/>
        </w:rPr>
      </w:pPr>
    </w:p>
    <w:p w14:paraId="75A763DD" w14:textId="77777777" w:rsidR="00484004" w:rsidRDefault="00484004" w:rsidP="00484004">
      <w:pPr>
        <w:rPr>
          <w:rFonts w:cs="Arial"/>
        </w:rPr>
      </w:pPr>
    </w:p>
    <w:p w14:paraId="31AF1E41" w14:textId="77777777" w:rsidR="00484004" w:rsidRDefault="00484004" w:rsidP="00484004">
      <w:pPr>
        <w:rPr>
          <w:rFonts w:cs="Arial"/>
        </w:rPr>
      </w:pPr>
    </w:p>
    <w:p w14:paraId="26287EF4" w14:textId="77777777" w:rsidR="00484004" w:rsidRDefault="00484004" w:rsidP="00484004">
      <w:pPr>
        <w:rPr>
          <w:rFonts w:cs="Arial"/>
        </w:rPr>
      </w:pPr>
    </w:p>
    <w:p w14:paraId="7A9B1A39" w14:textId="77777777" w:rsidR="00484004" w:rsidRDefault="00484004" w:rsidP="00484004">
      <w:pPr>
        <w:rPr>
          <w:rFonts w:cs="Arial"/>
        </w:rPr>
      </w:pPr>
    </w:p>
    <w:p w14:paraId="2B49F6C4" w14:textId="77777777" w:rsidR="00484004" w:rsidRDefault="00484004" w:rsidP="00484004">
      <w:pPr>
        <w:rPr>
          <w:rFonts w:cs="Arial"/>
        </w:rPr>
      </w:pPr>
    </w:p>
    <w:p w14:paraId="4F8C92FF" w14:textId="77777777" w:rsidR="00484004" w:rsidRDefault="00484004" w:rsidP="00484004">
      <w:pPr>
        <w:rPr>
          <w:rFonts w:cs="Arial"/>
        </w:rPr>
      </w:pPr>
    </w:p>
    <w:p w14:paraId="5EF019A6" w14:textId="77777777" w:rsidR="00484004" w:rsidRPr="004B60EF" w:rsidRDefault="00484004" w:rsidP="00484004">
      <w:pPr>
        <w:pStyle w:val="BodyText"/>
        <w:jc w:val="center"/>
        <w:outlineLvl w:val="0"/>
        <w:rPr>
          <w:rFonts w:cs="Arial"/>
          <w:sz w:val="24"/>
          <w:szCs w:val="24"/>
        </w:rPr>
      </w:pPr>
      <w:r w:rsidRPr="004B60EF">
        <w:rPr>
          <w:rFonts w:cs="Arial"/>
          <w:sz w:val="24"/>
          <w:szCs w:val="24"/>
        </w:rPr>
        <w:t>Predmet:</w:t>
      </w:r>
    </w:p>
    <w:p w14:paraId="3C14ED6A" w14:textId="77777777" w:rsidR="00484004" w:rsidRDefault="00484004" w:rsidP="00484004">
      <w:pPr>
        <w:rPr>
          <w:rFonts w:cs="Arial"/>
          <w:b/>
        </w:rPr>
      </w:pPr>
    </w:p>
    <w:p w14:paraId="09E4DBDF" w14:textId="77777777" w:rsidR="00484004" w:rsidRPr="00864CE7" w:rsidRDefault="00864CE7" w:rsidP="00864CE7">
      <w:pPr>
        <w:jc w:val="center"/>
        <w:rPr>
          <w:rFonts w:cs="Arial"/>
          <w:b/>
          <w:bCs/>
          <w:sz w:val="28"/>
          <w:szCs w:val="28"/>
        </w:rPr>
      </w:pPr>
      <w:r w:rsidRPr="00864CE7">
        <w:rPr>
          <w:rFonts w:cs="Arial"/>
          <w:b/>
          <w:bCs/>
          <w:sz w:val="28"/>
          <w:szCs w:val="28"/>
        </w:rPr>
        <w:t>Nabava računalniške strojne in programske opreme</w:t>
      </w:r>
    </w:p>
    <w:p w14:paraId="2BD39DC1" w14:textId="77777777" w:rsidR="00484004" w:rsidRDefault="00484004" w:rsidP="00484004">
      <w:pPr>
        <w:rPr>
          <w:rFonts w:cs="Arial"/>
        </w:rPr>
      </w:pPr>
    </w:p>
    <w:p w14:paraId="7057C13D" w14:textId="77777777" w:rsidR="00484004" w:rsidRDefault="00484004" w:rsidP="00484004">
      <w:pPr>
        <w:rPr>
          <w:rFonts w:cs="Arial"/>
        </w:rPr>
      </w:pPr>
    </w:p>
    <w:p w14:paraId="719D2FFA" w14:textId="77777777" w:rsidR="00484004" w:rsidRDefault="00484004" w:rsidP="00484004">
      <w:pPr>
        <w:rPr>
          <w:rFonts w:cs="Arial"/>
        </w:rPr>
      </w:pPr>
    </w:p>
    <w:p w14:paraId="36467C89" w14:textId="77777777" w:rsidR="00484004" w:rsidRDefault="00484004" w:rsidP="00484004">
      <w:pPr>
        <w:rPr>
          <w:rFonts w:cs="Arial"/>
        </w:rPr>
      </w:pPr>
    </w:p>
    <w:p w14:paraId="49247134" w14:textId="77777777" w:rsidR="00EE3855" w:rsidRDefault="00EE3855" w:rsidP="00484004">
      <w:pPr>
        <w:pStyle w:val="BodyText"/>
        <w:outlineLvl w:val="0"/>
        <w:rPr>
          <w:rFonts w:cs="Arial"/>
        </w:rPr>
      </w:pPr>
    </w:p>
    <w:p w14:paraId="1617C524" w14:textId="77777777" w:rsidR="00EE3855" w:rsidRDefault="00EE3855" w:rsidP="00484004">
      <w:pPr>
        <w:pStyle w:val="BodyText"/>
        <w:outlineLvl w:val="0"/>
        <w:rPr>
          <w:rFonts w:cs="Arial"/>
        </w:rPr>
      </w:pPr>
    </w:p>
    <w:p w14:paraId="28F2A31D" w14:textId="77777777" w:rsidR="00EE3855" w:rsidRDefault="00EE3855" w:rsidP="00484004">
      <w:pPr>
        <w:pStyle w:val="BodyText"/>
        <w:outlineLvl w:val="0"/>
        <w:rPr>
          <w:rFonts w:cs="Arial"/>
        </w:rPr>
      </w:pPr>
    </w:p>
    <w:p w14:paraId="7F684960" w14:textId="77777777" w:rsidR="00EE3855" w:rsidRDefault="00EE3855" w:rsidP="00484004">
      <w:pPr>
        <w:pStyle w:val="BodyText"/>
        <w:outlineLvl w:val="0"/>
        <w:rPr>
          <w:rFonts w:cs="Arial"/>
        </w:rPr>
      </w:pPr>
    </w:p>
    <w:p w14:paraId="5ED3F0C4" w14:textId="77777777" w:rsidR="00EE3855" w:rsidRDefault="00EE3855" w:rsidP="00484004">
      <w:pPr>
        <w:pStyle w:val="BodyText"/>
        <w:outlineLvl w:val="0"/>
        <w:rPr>
          <w:rFonts w:cs="Arial"/>
        </w:rPr>
      </w:pPr>
    </w:p>
    <w:p w14:paraId="03C88A04" w14:textId="77777777" w:rsidR="00EE3855" w:rsidRDefault="00EE3855" w:rsidP="00484004">
      <w:pPr>
        <w:pStyle w:val="BodyText"/>
        <w:outlineLvl w:val="0"/>
        <w:rPr>
          <w:rFonts w:cs="Arial"/>
        </w:rPr>
      </w:pPr>
    </w:p>
    <w:p w14:paraId="3F6363C4" w14:textId="77777777" w:rsidR="00EE3855" w:rsidRDefault="00EE3855" w:rsidP="00484004">
      <w:pPr>
        <w:pStyle w:val="BodyText"/>
        <w:outlineLvl w:val="0"/>
        <w:rPr>
          <w:rFonts w:cs="Arial"/>
        </w:rPr>
      </w:pPr>
    </w:p>
    <w:p w14:paraId="62F72567" w14:textId="77777777" w:rsidR="00EE3855" w:rsidRDefault="00EE3855" w:rsidP="00484004">
      <w:pPr>
        <w:pStyle w:val="BodyText"/>
        <w:outlineLvl w:val="0"/>
        <w:rPr>
          <w:rFonts w:cs="Arial"/>
        </w:rPr>
      </w:pPr>
    </w:p>
    <w:p w14:paraId="3E62BA08" w14:textId="77777777" w:rsidR="00B73AFC" w:rsidRDefault="00B73AFC" w:rsidP="00B73AFC">
      <w:pPr>
        <w:spacing w:line="260" w:lineRule="exact"/>
        <w:jc w:val="center"/>
        <w:rPr>
          <w:rFonts w:cs="Arial"/>
          <w:sz w:val="24"/>
          <w:szCs w:val="24"/>
        </w:rPr>
      </w:pPr>
      <w:r w:rsidRPr="004B60EF">
        <w:rPr>
          <w:rFonts w:cs="Arial"/>
          <w:sz w:val="24"/>
          <w:szCs w:val="24"/>
        </w:rPr>
        <w:t>Postopek:</w:t>
      </w:r>
    </w:p>
    <w:p w14:paraId="6C87A809" w14:textId="77777777" w:rsidR="004B60EF" w:rsidRPr="004B60EF" w:rsidRDefault="004B60EF" w:rsidP="00B73AFC">
      <w:pPr>
        <w:spacing w:line="260" w:lineRule="exact"/>
        <w:jc w:val="center"/>
        <w:rPr>
          <w:rFonts w:cs="Arial"/>
          <w:sz w:val="24"/>
          <w:szCs w:val="24"/>
        </w:rPr>
      </w:pPr>
    </w:p>
    <w:p w14:paraId="2B464706" w14:textId="77777777" w:rsidR="00B73AFC" w:rsidRPr="004B60EF" w:rsidRDefault="00B73AFC" w:rsidP="00B73AFC">
      <w:pPr>
        <w:spacing w:line="260" w:lineRule="exact"/>
        <w:jc w:val="center"/>
        <w:rPr>
          <w:rFonts w:cs="Arial"/>
          <w:b/>
          <w:sz w:val="24"/>
          <w:szCs w:val="24"/>
        </w:rPr>
      </w:pPr>
      <w:r w:rsidRPr="004B60EF">
        <w:rPr>
          <w:rFonts w:cs="Arial"/>
          <w:b/>
          <w:sz w:val="24"/>
          <w:szCs w:val="24"/>
        </w:rPr>
        <w:t xml:space="preserve">Oddaja javnega naročila po </w:t>
      </w:r>
      <w:r w:rsidR="00864CE7">
        <w:rPr>
          <w:rFonts w:cs="Arial"/>
          <w:b/>
          <w:sz w:val="24"/>
          <w:szCs w:val="24"/>
        </w:rPr>
        <w:t xml:space="preserve">omejenem </w:t>
      </w:r>
      <w:r w:rsidRPr="004B60EF">
        <w:rPr>
          <w:rFonts w:cs="Arial"/>
          <w:b/>
          <w:sz w:val="24"/>
          <w:szCs w:val="24"/>
        </w:rPr>
        <w:t>postopku na podlagi 4</w:t>
      </w:r>
      <w:r w:rsidR="00864CE7">
        <w:rPr>
          <w:rFonts w:cs="Arial"/>
          <w:b/>
          <w:sz w:val="24"/>
          <w:szCs w:val="24"/>
        </w:rPr>
        <w:t>1</w:t>
      </w:r>
      <w:r w:rsidRPr="004B60EF">
        <w:rPr>
          <w:rFonts w:cs="Arial"/>
          <w:b/>
          <w:sz w:val="24"/>
          <w:szCs w:val="24"/>
        </w:rPr>
        <w:t>. člena ZJN-3</w:t>
      </w:r>
    </w:p>
    <w:p w14:paraId="421F7E6E" w14:textId="77777777" w:rsidR="00B73AFC" w:rsidRPr="00BF7668" w:rsidRDefault="00B73AFC" w:rsidP="00B73AFC">
      <w:pPr>
        <w:pStyle w:val="BodyText"/>
        <w:spacing w:line="260" w:lineRule="exact"/>
        <w:rPr>
          <w:rFonts w:cs="Arial"/>
        </w:rPr>
      </w:pPr>
    </w:p>
    <w:p w14:paraId="4D422637" w14:textId="77777777" w:rsidR="00EE3855" w:rsidRDefault="00EE3855" w:rsidP="00484004">
      <w:pPr>
        <w:pStyle w:val="BodyText"/>
        <w:outlineLvl w:val="0"/>
        <w:rPr>
          <w:rFonts w:cs="Arial"/>
        </w:rPr>
      </w:pPr>
    </w:p>
    <w:p w14:paraId="7DC0E72A" w14:textId="77777777" w:rsidR="00EE3855" w:rsidRDefault="00EE3855" w:rsidP="00484004">
      <w:pPr>
        <w:pStyle w:val="BodyText"/>
        <w:outlineLvl w:val="0"/>
        <w:rPr>
          <w:rFonts w:cs="Arial"/>
        </w:rPr>
      </w:pPr>
    </w:p>
    <w:p w14:paraId="6C7138A1" w14:textId="77777777" w:rsidR="00EE3855" w:rsidRDefault="00EE3855" w:rsidP="00484004">
      <w:pPr>
        <w:pStyle w:val="BodyText"/>
        <w:outlineLvl w:val="0"/>
        <w:rPr>
          <w:rFonts w:cs="Arial"/>
        </w:rPr>
      </w:pPr>
    </w:p>
    <w:p w14:paraId="4E967ACA" w14:textId="77777777" w:rsidR="00EE3855" w:rsidRDefault="00EE3855" w:rsidP="00484004">
      <w:pPr>
        <w:pStyle w:val="BodyText"/>
        <w:outlineLvl w:val="0"/>
        <w:rPr>
          <w:rFonts w:cs="Arial"/>
        </w:rPr>
      </w:pPr>
    </w:p>
    <w:p w14:paraId="7DF16C6C" w14:textId="77777777" w:rsidR="00EE3855" w:rsidRDefault="00EE3855" w:rsidP="00484004">
      <w:pPr>
        <w:pStyle w:val="BodyText"/>
        <w:outlineLvl w:val="0"/>
        <w:rPr>
          <w:rFonts w:cs="Arial"/>
        </w:rPr>
      </w:pPr>
    </w:p>
    <w:p w14:paraId="31D971A8" w14:textId="77777777" w:rsidR="00EE3855" w:rsidRDefault="00EE3855" w:rsidP="00484004">
      <w:pPr>
        <w:pStyle w:val="BodyText"/>
        <w:outlineLvl w:val="0"/>
        <w:rPr>
          <w:rFonts w:cs="Arial"/>
        </w:rPr>
      </w:pPr>
    </w:p>
    <w:p w14:paraId="7DEA0EC6" w14:textId="77777777" w:rsidR="00EE3855" w:rsidRDefault="00EE3855" w:rsidP="00484004">
      <w:pPr>
        <w:pStyle w:val="BodyText"/>
        <w:outlineLvl w:val="0"/>
        <w:rPr>
          <w:rFonts w:cs="Arial"/>
        </w:rPr>
      </w:pPr>
    </w:p>
    <w:p w14:paraId="1745AC7B" w14:textId="77777777" w:rsidR="001151E2" w:rsidRDefault="001151E2" w:rsidP="00484004">
      <w:pPr>
        <w:pStyle w:val="BodyText"/>
        <w:outlineLvl w:val="0"/>
        <w:rPr>
          <w:rFonts w:cs="Arial"/>
        </w:rPr>
      </w:pPr>
    </w:p>
    <w:p w14:paraId="66F6A98C" w14:textId="77777777" w:rsidR="00D628D1" w:rsidRDefault="00D628D1" w:rsidP="00484004">
      <w:pPr>
        <w:pStyle w:val="BodyText"/>
        <w:outlineLvl w:val="0"/>
        <w:rPr>
          <w:rFonts w:cs="Arial"/>
          <w:b/>
          <w:highlight w:val="magenta"/>
        </w:rPr>
      </w:pPr>
    </w:p>
    <w:p w14:paraId="1FD348E9" w14:textId="77777777" w:rsidR="00484004" w:rsidRDefault="00484004" w:rsidP="00484004">
      <w:pPr>
        <w:pStyle w:val="BodyText"/>
        <w:outlineLvl w:val="0"/>
        <w:rPr>
          <w:rFonts w:cs="Arial"/>
          <w:b/>
        </w:rPr>
      </w:pPr>
      <w:r w:rsidRPr="001151E2">
        <w:rPr>
          <w:rFonts w:cs="Arial"/>
          <w:b/>
        </w:rPr>
        <w:t>POVABILO K ODDAJI PONUDBE</w:t>
      </w:r>
    </w:p>
    <w:p w14:paraId="07A0DF73" w14:textId="77777777" w:rsidR="00B15464" w:rsidRDefault="00B15464" w:rsidP="00B15464">
      <w:pPr>
        <w:pStyle w:val="Poglavje1"/>
        <w:numPr>
          <w:ilvl w:val="0"/>
          <w:numId w:val="0"/>
        </w:numPr>
        <w:rPr>
          <w:rFonts w:cs="Arial"/>
          <w:b w:val="0"/>
          <w:i w:val="0"/>
          <w:szCs w:val="20"/>
        </w:rPr>
      </w:pPr>
    </w:p>
    <w:p w14:paraId="41A8F939" w14:textId="77777777" w:rsidR="00D41973" w:rsidRDefault="00D41973" w:rsidP="00B15464">
      <w:pPr>
        <w:pStyle w:val="Poglavje1"/>
        <w:numPr>
          <w:ilvl w:val="0"/>
          <w:numId w:val="0"/>
        </w:numPr>
        <w:rPr>
          <w:rFonts w:cs="Arial"/>
          <w:b w:val="0"/>
          <w:i w:val="0"/>
          <w:szCs w:val="20"/>
        </w:rPr>
      </w:pPr>
    </w:p>
    <w:p w14:paraId="0A6DCD43" w14:textId="77777777" w:rsidR="00B15464" w:rsidRPr="0011129E" w:rsidRDefault="00B15464" w:rsidP="00B15464">
      <w:pPr>
        <w:jc w:val="both"/>
        <w:rPr>
          <w:rFonts w:cs="Arial"/>
        </w:rPr>
      </w:pPr>
      <w:r w:rsidRPr="00644DA3">
        <w:t xml:space="preserve">Na podlagi Zakona o javnem naročanju </w:t>
      </w:r>
      <w:r w:rsidR="0011129E" w:rsidRPr="0011129E">
        <w:t>(Uradni list RS, št. 91/15, 14/18, 121/21, 10/22, 74/22 – odl. US, 100/22 – ZNUZSZS, 28/23 in 88/23 – ZOPNN-F</w:t>
      </w:r>
      <w:r w:rsidRPr="00644DA3">
        <w:t>; v nadaljevanju ZJN-3), ONKOLOŠKI INŠTITUT LJUBLJANA, Zaloška cesta 2, 1000 Ljubljana</w:t>
      </w:r>
      <w:r w:rsidRPr="00644DA3">
        <w:rPr>
          <w:rFonts w:cs="Arial"/>
        </w:rPr>
        <w:t xml:space="preserve">, vabi </w:t>
      </w:r>
      <w:r w:rsidR="00944604">
        <w:rPr>
          <w:rFonts w:cs="Arial"/>
        </w:rPr>
        <w:t>gospodarske subjekte</w:t>
      </w:r>
      <w:r w:rsidRPr="00644DA3">
        <w:rPr>
          <w:rFonts w:cs="Arial"/>
        </w:rPr>
        <w:t xml:space="preserve"> k predložitvi </w:t>
      </w:r>
      <w:r w:rsidR="00944604">
        <w:rPr>
          <w:rFonts w:cs="Arial"/>
        </w:rPr>
        <w:t>prijave za sodelovanje v skladu z dokumentacijo v zvezi o oddajo javnega naročila po omejenem</w:t>
      </w:r>
      <w:r w:rsidR="00D01979">
        <w:rPr>
          <w:rFonts w:cs="Arial"/>
        </w:rPr>
        <w:t xml:space="preserve"> </w:t>
      </w:r>
      <w:r w:rsidRPr="00644DA3">
        <w:rPr>
          <w:rFonts w:cs="Arial"/>
        </w:rPr>
        <w:t>postopku, za predmet naročila »</w:t>
      </w:r>
      <w:r w:rsidR="006223A6" w:rsidRPr="006223A6">
        <w:rPr>
          <w:rFonts w:cs="Arial"/>
          <w:b/>
          <w:bCs/>
        </w:rPr>
        <w:t>Nabava računalniške strojne in programske opreme</w:t>
      </w:r>
      <w:r w:rsidR="006223A6">
        <w:rPr>
          <w:rFonts w:cs="Arial"/>
        </w:rPr>
        <w:t xml:space="preserve">« </w:t>
      </w:r>
      <w:r w:rsidRPr="00A801E4">
        <w:rPr>
          <w:rFonts w:cs="Arial"/>
        </w:rPr>
        <w:t xml:space="preserve">najkasneje do: </w:t>
      </w:r>
      <w:r w:rsidRPr="006223A6">
        <w:rPr>
          <w:b/>
          <w:sz w:val="24"/>
          <w:szCs w:val="24"/>
          <w:highlight w:val="yellow"/>
          <w:u w:val="single"/>
        </w:rPr>
        <w:t xml:space="preserve">dne </w:t>
      </w:r>
      <w:r w:rsidR="001C06F5">
        <w:rPr>
          <w:b/>
          <w:sz w:val="24"/>
          <w:szCs w:val="24"/>
          <w:highlight w:val="yellow"/>
          <w:u w:val="single"/>
        </w:rPr>
        <w:t>22</w:t>
      </w:r>
      <w:r w:rsidR="0067033C" w:rsidRPr="00B739DA">
        <w:rPr>
          <w:b/>
          <w:sz w:val="24"/>
          <w:szCs w:val="24"/>
          <w:highlight w:val="yellow"/>
          <w:u w:val="single"/>
        </w:rPr>
        <w:t>.</w:t>
      </w:r>
      <w:r w:rsidR="00ED7B6A" w:rsidRPr="00B739DA">
        <w:rPr>
          <w:b/>
          <w:sz w:val="24"/>
          <w:szCs w:val="24"/>
          <w:highlight w:val="yellow"/>
          <w:u w:val="single"/>
        </w:rPr>
        <w:t xml:space="preserve"> </w:t>
      </w:r>
      <w:r w:rsidR="00B739DA" w:rsidRPr="00B739DA">
        <w:rPr>
          <w:b/>
          <w:sz w:val="24"/>
          <w:szCs w:val="24"/>
          <w:highlight w:val="yellow"/>
          <w:u w:val="single"/>
        </w:rPr>
        <w:t>0</w:t>
      </w:r>
      <w:r w:rsidR="001C06F5">
        <w:rPr>
          <w:b/>
          <w:sz w:val="24"/>
          <w:szCs w:val="24"/>
          <w:highlight w:val="yellow"/>
          <w:u w:val="single"/>
        </w:rPr>
        <w:t>8</w:t>
      </w:r>
      <w:r w:rsidR="00A43794" w:rsidRPr="00B739DA">
        <w:rPr>
          <w:b/>
          <w:sz w:val="24"/>
          <w:szCs w:val="24"/>
          <w:highlight w:val="yellow"/>
          <w:u w:val="single"/>
        </w:rPr>
        <w:t>.</w:t>
      </w:r>
      <w:r w:rsidR="00F56FCC" w:rsidRPr="00B739DA">
        <w:rPr>
          <w:b/>
          <w:sz w:val="24"/>
          <w:szCs w:val="24"/>
          <w:highlight w:val="yellow"/>
          <w:u w:val="single"/>
        </w:rPr>
        <w:t xml:space="preserve"> </w:t>
      </w:r>
      <w:r w:rsidRPr="00B739DA">
        <w:rPr>
          <w:b/>
          <w:sz w:val="24"/>
          <w:szCs w:val="24"/>
          <w:highlight w:val="yellow"/>
          <w:u w:val="single"/>
        </w:rPr>
        <w:t>20</w:t>
      </w:r>
      <w:r w:rsidR="00ED7B6A" w:rsidRPr="00B739DA">
        <w:rPr>
          <w:b/>
          <w:sz w:val="24"/>
          <w:szCs w:val="24"/>
          <w:highlight w:val="yellow"/>
          <w:u w:val="single"/>
        </w:rPr>
        <w:t>2</w:t>
      </w:r>
      <w:r w:rsidR="00B739DA" w:rsidRPr="00B739DA">
        <w:rPr>
          <w:b/>
          <w:sz w:val="24"/>
          <w:szCs w:val="24"/>
          <w:highlight w:val="yellow"/>
          <w:u w:val="single"/>
        </w:rPr>
        <w:t>4</w:t>
      </w:r>
      <w:r w:rsidRPr="00B739DA">
        <w:rPr>
          <w:b/>
          <w:sz w:val="24"/>
          <w:szCs w:val="24"/>
          <w:highlight w:val="yellow"/>
          <w:u w:val="single"/>
        </w:rPr>
        <w:t xml:space="preserve"> do 1</w:t>
      </w:r>
      <w:r w:rsidR="001C06F5">
        <w:rPr>
          <w:b/>
          <w:sz w:val="24"/>
          <w:szCs w:val="24"/>
          <w:highlight w:val="yellow"/>
          <w:u w:val="single"/>
        </w:rPr>
        <w:t>0</w:t>
      </w:r>
      <w:r w:rsidR="00F56FCC" w:rsidRPr="00B739DA">
        <w:rPr>
          <w:b/>
          <w:sz w:val="24"/>
          <w:szCs w:val="24"/>
          <w:highlight w:val="yellow"/>
          <w:u w:val="single"/>
        </w:rPr>
        <w:t>.</w:t>
      </w:r>
      <w:r w:rsidRPr="00B739DA">
        <w:rPr>
          <w:b/>
          <w:sz w:val="24"/>
          <w:szCs w:val="24"/>
          <w:highlight w:val="yellow"/>
          <w:u w:val="single"/>
        </w:rPr>
        <w:t xml:space="preserve"> ure</w:t>
      </w:r>
      <w:r w:rsidRPr="00A801E4">
        <w:rPr>
          <w:b/>
          <w:sz w:val="24"/>
          <w:szCs w:val="24"/>
          <w:u w:val="single"/>
        </w:rPr>
        <w:t>.</w:t>
      </w:r>
    </w:p>
    <w:p w14:paraId="316836BE" w14:textId="77777777" w:rsidR="00B15464" w:rsidRPr="00644DA3" w:rsidRDefault="00B15464" w:rsidP="00B15464">
      <w:pPr>
        <w:jc w:val="both"/>
        <w:rPr>
          <w:b/>
        </w:rPr>
      </w:pPr>
    </w:p>
    <w:p w14:paraId="0608E1BB" w14:textId="77777777" w:rsidR="00153C3B" w:rsidRDefault="00153C3B" w:rsidP="00153C3B">
      <w:pPr>
        <w:jc w:val="both"/>
        <w:rPr>
          <w:rFonts w:cs="Arial"/>
        </w:rPr>
      </w:pPr>
      <w:r>
        <w:rPr>
          <w:rFonts w:cs="Arial"/>
        </w:rPr>
        <w:t>Gospodarski subjekti</w:t>
      </w:r>
      <w:r w:rsidRPr="00F402C0">
        <w:rPr>
          <w:rFonts w:cs="Arial"/>
        </w:rPr>
        <w:t xml:space="preserve"> morajo prijave predložiti v informacijski sistem e-JN na spletnem naslovu: </w:t>
      </w:r>
      <w:hyperlink r:id="rId8" w:history="1">
        <w:r w:rsidRPr="0054637D">
          <w:rPr>
            <w:rStyle w:val="Hyperlink"/>
            <w:rFonts w:cs="Arial"/>
            <w:b/>
          </w:rPr>
          <w:t>https://ejn.gov.si</w:t>
        </w:r>
      </w:hyperlink>
      <w:r>
        <w:rPr>
          <w:rFonts w:cs="Arial"/>
          <w:b/>
        </w:rPr>
        <w:t>.</w:t>
      </w:r>
      <w:r>
        <w:rPr>
          <w:rFonts w:cs="Arial"/>
        </w:rPr>
        <w:t xml:space="preserve">, </w:t>
      </w:r>
      <w:r w:rsidRPr="00F402C0">
        <w:rPr>
          <w:rFonts w:cs="Arial"/>
        </w:rPr>
        <w:t xml:space="preserve">v skladu </w:t>
      </w:r>
      <w:r>
        <w:rPr>
          <w:rFonts w:cs="Arial"/>
        </w:rPr>
        <w:t>z dokumentom</w:t>
      </w:r>
      <w:r w:rsidRPr="00F402C0">
        <w:rPr>
          <w:rFonts w:cs="Arial"/>
        </w:rPr>
        <w:t xml:space="preserve"> Navodila za uporabo informacijskega sistema za uporabo funkcionalnosti elektronske oddaje prijav e-JN: PONUDNIKI (v nadaljevanju: Navodila za uporabo e-JN), ki je del te dokumentacije in </w:t>
      </w:r>
      <w:r>
        <w:rPr>
          <w:rFonts w:cs="Arial"/>
        </w:rPr>
        <w:t xml:space="preserve">je </w:t>
      </w:r>
      <w:r w:rsidRPr="00F402C0">
        <w:rPr>
          <w:rFonts w:cs="Arial"/>
        </w:rPr>
        <w:t>objavljen na spletnem naslovu</w:t>
      </w:r>
      <w:r>
        <w:rPr>
          <w:rFonts w:cs="Arial"/>
        </w:rPr>
        <w:t>:</w:t>
      </w:r>
    </w:p>
    <w:p w14:paraId="1DC87A15" w14:textId="77777777" w:rsidR="00153C3B" w:rsidRDefault="00387C61" w:rsidP="00153C3B">
      <w:pPr>
        <w:jc w:val="both"/>
        <w:rPr>
          <w:rFonts w:cs="Arial"/>
        </w:rPr>
      </w:pPr>
      <w:hyperlink r:id="rId9" w:history="1">
        <w:r w:rsidR="00AD10BD" w:rsidRPr="009631E1">
          <w:rPr>
            <w:rStyle w:val="Hyperlink"/>
            <w:rFonts w:cs="Arial"/>
          </w:rPr>
          <w:t>https://ejn.gov.si/aktualno/vec-informacij-ponudniki.html</w:t>
        </w:r>
      </w:hyperlink>
    </w:p>
    <w:p w14:paraId="2F00457B" w14:textId="77777777" w:rsidR="00AD10BD" w:rsidRDefault="00AD10BD" w:rsidP="00153C3B">
      <w:pPr>
        <w:jc w:val="both"/>
        <w:rPr>
          <w:rFonts w:cs="Arial"/>
        </w:rPr>
      </w:pPr>
    </w:p>
    <w:p w14:paraId="38764EF5" w14:textId="77777777" w:rsidR="00153C3B" w:rsidRDefault="00153C3B" w:rsidP="00153C3B">
      <w:pPr>
        <w:jc w:val="both"/>
        <w:rPr>
          <w:rFonts w:cs="Arial"/>
        </w:rPr>
      </w:pPr>
      <w:r>
        <w:rPr>
          <w:rFonts w:cs="Arial"/>
        </w:rPr>
        <w:t>Gospodarski subjekt se mora pred oddajo ponudbe registrirati na spletnem naslovu https://ejn.gov.si, v skladu z Navodili za uporabo e-JN. Če je gospodarski subjekt že registriran v informacijski sistem e-JN, se v aplikacijo prijavi na istem naslovu.</w:t>
      </w:r>
    </w:p>
    <w:p w14:paraId="2DBFED97" w14:textId="77777777" w:rsidR="00153C3B" w:rsidRDefault="00153C3B" w:rsidP="00153C3B">
      <w:pPr>
        <w:jc w:val="both"/>
        <w:rPr>
          <w:rFonts w:cs="Arial"/>
        </w:rPr>
      </w:pPr>
    </w:p>
    <w:p w14:paraId="370A7281" w14:textId="77777777" w:rsidR="00153C3B" w:rsidRDefault="00153C3B" w:rsidP="00153C3B">
      <w:pPr>
        <w:jc w:val="both"/>
        <w:rPr>
          <w:rFonts w:cs="Arial"/>
        </w:rPr>
      </w:pPr>
      <w:r>
        <w:rPr>
          <w:rFonts w:cs="Arial"/>
        </w:rPr>
        <w:t>Uporabnik ponudnika (gospodarskega subjekta), ki je v informacijskem sistemu e-JN pooblaščen za oddajanje ponudb/ prijav, prijavo odda s klikom na gumb »Oddaj«. Informacijski sistem e-JN ob oddaji ponudb/ prijav zabeleži identiteto uporabnika in čas oddaje ponudbe/ prijave. Uporabnik z dejanjem oddaje ponudbe/ prijave izkaže in izjavi voljo v imenu ponudnika oddati zavezujočo ponudbo/ prijavo (18. člen Obligacijskega zakonika, Uradni list RS, št. 97/07, 64/16 – odl. US in 20/18 – OROZ631). Z oddajo ponudbe/ prijave je le-ta zavezujoča za čas, naveden v ponudbi/ prijavi, razen če jo uporabnik ponudnika umakne ali spremeni pred potekom roka za oddajo ponudb/ prijav.</w:t>
      </w:r>
    </w:p>
    <w:p w14:paraId="26D77EA1" w14:textId="77777777" w:rsidR="00153C3B" w:rsidRDefault="00153C3B" w:rsidP="00153C3B">
      <w:pPr>
        <w:jc w:val="both"/>
        <w:rPr>
          <w:rFonts w:cs="Arial"/>
        </w:rPr>
      </w:pPr>
    </w:p>
    <w:p w14:paraId="3421B012" w14:textId="77777777" w:rsidR="00153C3B" w:rsidRDefault="00153C3B" w:rsidP="00153C3B">
      <w:pPr>
        <w:jc w:val="both"/>
        <w:rPr>
          <w:szCs w:val="22"/>
          <w:lang w:eastAsia="en-US"/>
        </w:rPr>
      </w:pPr>
      <w:r>
        <w:rPr>
          <w:rFonts w:cs="Arial"/>
        </w:rPr>
        <w:t>Prijava se šteje za pravočasno oddano, če jo naročnik prejme preko sistema e-JN https://ejn.gov.si najkasneje do zgoraj navedenega roka</w:t>
      </w:r>
      <w:r>
        <w:t>. Za oddano prijavo se šteje prijava, ki je v informacijskem sistemu e-JN označena s statusom »ODDANO«.</w:t>
      </w:r>
    </w:p>
    <w:p w14:paraId="0B6C6441" w14:textId="77777777" w:rsidR="00153C3B" w:rsidRDefault="00153C3B" w:rsidP="00153C3B">
      <w:pPr>
        <w:jc w:val="both"/>
      </w:pPr>
    </w:p>
    <w:p w14:paraId="584ED08D" w14:textId="77777777" w:rsidR="00153C3B" w:rsidRDefault="00153C3B" w:rsidP="00153C3B">
      <w:pPr>
        <w:jc w:val="both"/>
      </w:pPr>
      <w:r>
        <w:t xml:space="preserve">Gospodarski subjekt lahko do roka za oddajo prijavo svojo prijavo umakne ali spremeni. Če gospodarski subjekt v informacijskem sistemu e-JN svojo prijavo umakne, se šteje, da prijava ni bila oddana in je naročnik v sistemu e-JN tudi ne bo videl. Če gospodarski subjekt svojo prijavo v informacijskem sistemu e-JN spremeni, je naročniku v tem sistemu odprta zadnja oddana prijava. </w:t>
      </w:r>
    </w:p>
    <w:p w14:paraId="62A3A13D" w14:textId="77777777" w:rsidR="00153C3B" w:rsidRDefault="00153C3B" w:rsidP="00153C3B">
      <w:pPr>
        <w:jc w:val="both"/>
      </w:pPr>
    </w:p>
    <w:p w14:paraId="3A6D9034" w14:textId="77777777" w:rsidR="00B15464" w:rsidRPr="00644DA3" w:rsidRDefault="00B15464" w:rsidP="00B15464">
      <w:pPr>
        <w:jc w:val="both"/>
      </w:pPr>
    </w:p>
    <w:p w14:paraId="1841FC13" w14:textId="77777777" w:rsidR="00B15464" w:rsidRPr="00644DA3" w:rsidRDefault="00B15464" w:rsidP="00B15464">
      <w:pPr>
        <w:jc w:val="both"/>
        <w:rPr>
          <w:b/>
        </w:rPr>
      </w:pPr>
      <w:r w:rsidRPr="00644DA3">
        <w:rPr>
          <w:b/>
        </w:rPr>
        <w:t xml:space="preserve">Po preteku roka za predložitev </w:t>
      </w:r>
      <w:r w:rsidR="00153C3B">
        <w:rPr>
          <w:b/>
        </w:rPr>
        <w:t>prijav</w:t>
      </w:r>
      <w:r w:rsidRPr="00644DA3">
        <w:rPr>
          <w:b/>
        </w:rPr>
        <w:t xml:space="preserve"> p</w:t>
      </w:r>
      <w:r w:rsidR="00153C3B">
        <w:rPr>
          <w:b/>
        </w:rPr>
        <w:t>rijave</w:t>
      </w:r>
      <w:r w:rsidRPr="00644DA3">
        <w:rPr>
          <w:b/>
        </w:rPr>
        <w:t xml:space="preserve"> ne bo več mogoče oddati.</w:t>
      </w:r>
    </w:p>
    <w:p w14:paraId="36702EEF" w14:textId="77777777" w:rsidR="00B15464" w:rsidRPr="00644DA3" w:rsidRDefault="00B15464" w:rsidP="00B15464">
      <w:pPr>
        <w:jc w:val="both"/>
      </w:pPr>
    </w:p>
    <w:p w14:paraId="08C54BFD" w14:textId="77777777" w:rsidR="00B15464" w:rsidRPr="00644DA3" w:rsidRDefault="00B15464" w:rsidP="00B15464">
      <w:pPr>
        <w:jc w:val="both"/>
        <w:rPr>
          <w:b/>
        </w:rPr>
      </w:pPr>
      <w:r w:rsidRPr="00644DA3">
        <w:rPr>
          <w:b/>
        </w:rPr>
        <w:t>ODPIRANJE P</w:t>
      </w:r>
      <w:r w:rsidR="00153C3B">
        <w:rPr>
          <w:b/>
        </w:rPr>
        <w:t>RIJAV</w:t>
      </w:r>
    </w:p>
    <w:p w14:paraId="1400CF20" w14:textId="77777777" w:rsidR="00B15464" w:rsidRPr="00644DA3" w:rsidRDefault="00B15464" w:rsidP="00B15464">
      <w:pPr>
        <w:jc w:val="both"/>
        <w:rPr>
          <w:rFonts w:cs="Arial"/>
        </w:rPr>
      </w:pPr>
      <w:r w:rsidRPr="00644DA3">
        <w:rPr>
          <w:rFonts w:cs="Arial"/>
        </w:rPr>
        <w:t>Odpiranje p</w:t>
      </w:r>
      <w:r w:rsidR="00153C3B">
        <w:rPr>
          <w:rFonts w:cs="Arial"/>
        </w:rPr>
        <w:t>rijav</w:t>
      </w:r>
      <w:r w:rsidRPr="00644DA3">
        <w:rPr>
          <w:rFonts w:cs="Arial"/>
        </w:rPr>
        <w:t xml:space="preserve"> bo potekalo avtomatično v informacijskem sistemu e-JN </w:t>
      </w:r>
      <w:r w:rsidRPr="00A801E4">
        <w:rPr>
          <w:rFonts w:cs="Arial"/>
        </w:rPr>
        <w:t>dne</w:t>
      </w:r>
      <w:r w:rsidR="007A646C">
        <w:rPr>
          <w:b/>
          <w:sz w:val="24"/>
          <w:szCs w:val="24"/>
          <w:highlight w:val="yellow"/>
          <w:u w:val="single"/>
        </w:rPr>
        <w:t xml:space="preserve"> </w:t>
      </w:r>
      <w:r w:rsidR="001C06F5">
        <w:rPr>
          <w:b/>
          <w:sz w:val="24"/>
          <w:szCs w:val="24"/>
          <w:highlight w:val="yellow"/>
          <w:u w:val="single"/>
        </w:rPr>
        <w:t>22</w:t>
      </w:r>
      <w:r w:rsidR="007A646C" w:rsidRPr="007A646C">
        <w:rPr>
          <w:b/>
          <w:sz w:val="24"/>
          <w:szCs w:val="24"/>
          <w:highlight w:val="yellow"/>
          <w:u w:val="single"/>
        </w:rPr>
        <w:t>. 0</w:t>
      </w:r>
      <w:r w:rsidR="001C06F5">
        <w:rPr>
          <w:b/>
          <w:sz w:val="24"/>
          <w:szCs w:val="24"/>
          <w:highlight w:val="yellow"/>
          <w:u w:val="single"/>
        </w:rPr>
        <w:t>8</w:t>
      </w:r>
      <w:r w:rsidR="0067033C" w:rsidRPr="007A646C">
        <w:rPr>
          <w:b/>
          <w:sz w:val="24"/>
          <w:szCs w:val="24"/>
          <w:highlight w:val="yellow"/>
          <w:u w:val="single"/>
        </w:rPr>
        <w:t>.</w:t>
      </w:r>
      <w:r w:rsidR="00922D5B" w:rsidRPr="007A646C">
        <w:rPr>
          <w:b/>
          <w:sz w:val="24"/>
          <w:szCs w:val="24"/>
          <w:highlight w:val="yellow"/>
          <w:u w:val="single"/>
        </w:rPr>
        <w:t xml:space="preserve"> </w:t>
      </w:r>
      <w:r w:rsidR="0067033C" w:rsidRPr="007A646C">
        <w:rPr>
          <w:b/>
          <w:sz w:val="24"/>
          <w:szCs w:val="24"/>
          <w:highlight w:val="yellow"/>
          <w:u w:val="single"/>
        </w:rPr>
        <w:t>20</w:t>
      </w:r>
      <w:r w:rsidR="00ED7B6A" w:rsidRPr="007A646C">
        <w:rPr>
          <w:b/>
          <w:sz w:val="24"/>
          <w:szCs w:val="24"/>
          <w:highlight w:val="yellow"/>
          <w:u w:val="single"/>
        </w:rPr>
        <w:t>2</w:t>
      </w:r>
      <w:r w:rsidR="007A646C" w:rsidRPr="007A646C">
        <w:rPr>
          <w:b/>
          <w:sz w:val="24"/>
          <w:szCs w:val="24"/>
          <w:highlight w:val="yellow"/>
          <w:u w:val="single"/>
        </w:rPr>
        <w:t>4</w:t>
      </w:r>
      <w:r w:rsidRPr="007A646C">
        <w:rPr>
          <w:b/>
          <w:sz w:val="24"/>
          <w:szCs w:val="24"/>
          <w:highlight w:val="yellow"/>
          <w:u w:val="single"/>
        </w:rPr>
        <w:t xml:space="preserve"> in se bo začelo ob 1</w:t>
      </w:r>
      <w:r w:rsidR="000A5404">
        <w:rPr>
          <w:b/>
          <w:sz w:val="24"/>
          <w:szCs w:val="24"/>
          <w:highlight w:val="yellow"/>
          <w:u w:val="single"/>
        </w:rPr>
        <w:t>2</w:t>
      </w:r>
      <w:r w:rsidR="00922D5B" w:rsidRPr="007A646C">
        <w:rPr>
          <w:b/>
          <w:sz w:val="24"/>
          <w:szCs w:val="24"/>
          <w:highlight w:val="yellow"/>
          <w:u w:val="single"/>
        </w:rPr>
        <w:t>.0</w:t>
      </w:r>
      <w:r w:rsidR="00BC65CD" w:rsidRPr="007A646C">
        <w:rPr>
          <w:b/>
          <w:sz w:val="24"/>
          <w:szCs w:val="24"/>
          <w:highlight w:val="yellow"/>
          <w:u w:val="single"/>
        </w:rPr>
        <w:t>0</w:t>
      </w:r>
      <w:r w:rsidRPr="00A801E4">
        <w:t xml:space="preserve"> na spletnem naslovu </w:t>
      </w:r>
      <w:r w:rsidRPr="00A801E4">
        <w:rPr>
          <w:rFonts w:cs="Arial"/>
          <w:u w:val="single"/>
        </w:rPr>
        <w:t>https://ejn.gov.si/eJN2</w:t>
      </w:r>
      <w:r w:rsidRPr="00A801E4">
        <w:rPr>
          <w:rFonts w:cs="Arial"/>
        </w:rPr>
        <w:t>.</w:t>
      </w:r>
    </w:p>
    <w:p w14:paraId="7E16CA86" w14:textId="77777777" w:rsidR="00B15464" w:rsidRPr="00644DA3" w:rsidRDefault="00B15464" w:rsidP="00B15464">
      <w:pPr>
        <w:rPr>
          <w:szCs w:val="22"/>
          <w:lang w:eastAsia="en-US"/>
        </w:rPr>
      </w:pPr>
    </w:p>
    <w:p w14:paraId="4B6476F5" w14:textId="77777777" w:rsidR="004B60EF" w:rsidRDefault="00153C3B" w:rsidP="004B60EF">
      <w:pPr>
        <w:jc w:val="both"/>
      </w:pPr>
      <w:r>
        <w:t>Vpogled v prejete prijave v omejenem postopku v informacijskem sistemu eJN ni predvideno.</w:t>
      </w:r>
    </w:p>
    <w:p w14:paraId="68346DA4" w14:textId="77777777" w:rsidR="000E33CA" w:rsidRDefault="000E33CA" w:rsidP="004B60EF">
      <w:pPr>
        <w:jc w:val="both"/>
      </w:pPr>
    </w:p>
    <w:p w14:paraId="3E5F2836" w14:textId="77777777" w:rsidR="00B15464" w:rsidRPr="00644DA3" w:rsidRDefault="00B15464" w:rsidP="004B60EF">
      <w:pPr>
        <w:jc w:val="both"/>
      </w:pPr>
      <w:r w:rsidRPr="00644DA3">
        <w:t>Kontaktn</w:t>
      </w:r>
      <w:r w:rsidR="0011129E">
        <w:t>i</w:t>
      </w:r>
      <w:r w:rsidRPr="00644DA3">
        <w:t xml:space="preserve"> oseb</w:t>
      </w:r>
      <w:r w:rsidR="0011129E">
        <w:t>i</w:t>
      </w:r>
      <w:r w:rsidRPr="00644DA3">
        <w:t xml:space="preserve"> naročnika: </w:t>
      </w:r>
      <w:r w:rsidR="0011129E">
        <w:t xml:space="preserve">Aleksandar Saša Lazić in </w:t>
      </w:r>
      <w:r w:rsidR="004B60EF">
        <w:t>Marinka Zadel Vidmar</w:t>
      </w:r>
    </w:p>
    <w:p w14:paraId="63966E37" w14:textId="77777777" w:rsidR="00B15464" w:rsidRPr="004B60EF" w:rsidRDefault="00B15464" w:rsidP="00B15464">
      <w:pPr>
        <w:jc w:val="both"/>
        <w:rPr>
          <w:rFonts w:cs="Arial"/>
        </w:rPr>
      </w:pPr>
      <w:r w:rsidRPr="00644DA3">
        <w:rPr>
          <w:rFonts w:cs="Arial"/>
        </w:rPr>
        <w:t>E-mail: sjn@onko-i.si</w:t>
      </w: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B15464" w:rsidRPr="00DE289E" w14:paraId="77ED58DD" w14:textId="77777777" w:rsidTr="004261E5">
        <w:tc>
          <w:tcPr>
            <w:tcW w:w="3261" w:type="dxa"/>
          </w:tcPr>
          <w:p w14:paraId="1D0F2294" w14:textId="77777777" w:rsidR="00B15464" w:rsidRPr="00DE289E" w:rsidRDefault="00B15464" w:rsidP="004261E5">
            <w:pPr>
              <w:autoSpaceDE w:val="0"/>
              <w:autoSpaceDN w:val="0"/>
              <w:rPr>
                <w:rFonts w:cs="Arial"/>
              </w:rPr>
            </w:pPr>
          </w:p>
        </w:tc>
        <w:tc>
          <w:tcPr>
            <w:tcW w:w="922" w:type="dxa"/>
          </w:tcPr>
          <w:p w14:paraId="68AE3F23" w14:textId="77777777" w:rsidR="00B15464" w:rsidRPr="00DE289E" w:rsidRDefault="00B15464" w:rsidP="004261E5">
            <w:pPr>
              <w:autoSpaceDE w:val="0"/>
              <w:autoSpaceDN w:val="0"/>
              <w:rPr>
                <w:rFonts w:cs="Arial"/>
              </w:rPr>
            </w:pPr>
          </w:p>
        </w:tc>
        <w:tc>
          <w:tcPr>
            <w:tcW w:w="5072" w:type="dxa"/>
            <w:hideMark/>
          </w:tcPr>
          <w:p w14:paraId="7FB90477" w14:textId="77777777" w:rsidR="00B15464" w:rsidRPr="00DE289E" w:rsidRDefault="00B15464" w:rsidP="004261E5">
            <w:pPr>
              <w:autoSpaceDE w:val="0"/>
              <w:autoSpaceDN w:val="0"/>
              <w:jc w:val="center"/>
              <w:rPr>
                <w:rFonts w:cs="Arial"/>
                <w:b/>
              </w:rPr>
            </w:pPr>
            <w:r w:rsidRPr="00DE289E">
              <w:t>generaln</w:t>
            </w:r>
            <w:r w:rsidR="00BC65CD">
              <w:t>i</w:t>
            </w:r>
            <w:r w:rsidRPr="00DE289E">
              <w:t xml:space="preserve"> direktor</w:t>
            </w:r>
          </w:p>
        </w:tc>
      </w:tr>
      <w:tr w:rsidR="00B15464" w:rsidRPr="00DE289E" w14:paraId="220E1E2E" w14:textId="77777777" w:rsidTr="004261E5">
        <w:tc>
          <w:tcPr>
            <w:tcW w:w="3261" w:type="dxa"/>
          </w:tcPr>
          <w:p w14:paraId="67771E6E" w14:textId="77777777" w:rsidR="00B15464" w:rsidRPr="00DE289E" w:rsidRDefault="00B15464" w:rsidP="004261E5">
            <w:pPr>
              <w:autoSpaceDE w:val="0"/>
              <w:autoSpaceDN w:val="0"/>
              <w:rPr>
                <w:rFonts w:cs="Arial"/>
              </w:rPr>
            </w:pPr>
          </w:p>
        </w:tc>
        <w:tc>
          <w:tcPr>
            <w:tcW w:w="922" w:type="dxa"/>
          </w:tcPr>
          <w:p w14:paraId="5FD73D72" w14:textId="77777777" w:rsidR="00B15464" w:rsidRPr="00DE289E" w:rsidRDefault="00B15464" w:rsidP="004261E5">
            <w:pPr>
              <w:autoSpaceDE w:val="0"/>
              <w:autoSpaceDN w:val="0"/>
              <w:rPr>
                <w:rFonts w:cs="Arial"/>
              </w:rPr>
            </w:pPr>
          </w:p>
        </w:tc>
        <w:tc>
          <w:tcPr>
            <w:tcW w:w="5072" w:type="dxa"/>
            <w:hideMark/>
          </w:tcPr>
          <w:p w14:paraId="5F5D364C" w14:textId="77777777" w:rsidR="00B15464" w:rsidRDefault="00ED7B6A" w:rsidP="00BC65CD">
            <w:pPr>
              <w:autoSpaceDE w:val="0"/>
              <w:autoSpaceDN w:val="0"/>
              <w:jc w:val="center"/>
            </w:pPr>
            <w:r>
              <w:t>Andr</w:t>
            </w:r>
            <w:r w:rsidR="00BC65CD">
              <w:t>až Jakelj</w:t>
            </w:r>
          </w:p>
          <w:p w14:paraId="15F8F36E" w14:textId="77777777" w:rsidR="00B15464" w:rsidRDefault="00B15464" w:rsidP="004261E5">
            <w:pPr>
              <w:autoSpaceDE w:val="0"/>
              <w:autoSpaceDN w:val="0"/>
              <w:jc w:val="center"/>
            </w:pPr>
          </w:p>
          <w:p w14:paraId="0A9F7312" w14:textId="77777777" w:rsidR="00B15464" w:rsidRPr="00DE289E" w:rsidRDefault="00B15464" w:rsidP="000D26E4">
            <w:pPr>
              <w:autoSpaceDE w:val="0"/>
              <w:autoSpaceDN w:val="0"/>
            </w:pPr>
          </w:p>
        </w:tc>
      </w:tr>
      <w:tr w:rsidR="000E33CA" w:rsidRPr="00DE289E" w14:paraId="6B2AD23B" w14:textId="77777777" w:rsidTr="004261E5">
        <w:tc>
          <w:tcPr>
            <w:tcW w:w="3261" w:type="dxa"/>
          </w:tcPr>
          <w:p w14:paraId="12A89DBC" w14:textId="77777777" w:rsidR="000E33CA" w:rsidRDefault="000E33CA" w:rsidP="004261E5">
            <w:pPr>
              <w:autoSpaceDE w:val="0"/>
              <w:autoSpaceDN w:val="0"/>
              <w:rPr>
                <w:rFonts w:cs="Arial"/>
              </w:rPr>
            </w:pPr>
          </w:p>
          <w:p w14:paraId="69B7F2A9" w14:textId="77777777" w:rsidR="000E33CA" w:rsidRPr="00DE289E" w:rsidRDefault="000E33CA" w:rsidP="004261E5">
            <w:pPr>
              <w:autoSpaceDE w:val="0"/>
              <w:autoSpaceDN w:val="0"/>
              <w:rPr>
                <w:rFonts w:cs="Arial"/>
              </w:rPr>
            </w:pPr>
          </w:p>
        </w:tc>
        <w:tc>
          <w:tcPr>
            <w:tcW w:w="922" w:type="dxa"/>
          </w:tcPr>
          <w:p w14:paraId="50E53488" w14:textId="77777777" w:rsidR="000E33CA" w:rsidRPr="00DE289E" w:rsidRDefault="000E33CA" w:rsidP="004261E5">
            <w:pPr>
              <w:autoSpaceDE w:val="0"/>
              <w:autoSpaceDN w:val="0"/>
              <w:rPr>
                <w:rFonts w:cs="Arial"/>
              </w:rPr>
            </w:pPr>
          </w:p>
        </w:tc>
        <w:tc>
          <w:tcPr>
            <w:tcW w:w="5072" w:type="dxa"/>
          </w:tcPr>
          <w:p w14:paraId="041D17E8" w14:textId="77777777" w:rsidR="000E33CA" w:rsidRDefault="000E33CA" w:rsidP="00BC65CD">
            <w:pPr>
              <w:autoSpaceDE w:val="0"/>
              <w:autoSpaceDN w:val="0"/>
              <w:jc w:val="center"/>
            </w:pPr>
          </w:p>
        </w:tc>
      </w:tr>
      <w:tr w:rsidR="000E33CA" w:rsidRPr="00DE289E" w14:paraId="0236F364" w14:textId="77777777" w:rsidTr="004261E5">
        <w:tc>
          <w:tcPr>
            <w:tcW w:w="3261" w:type="dxa"/>
          </w:tcPr>
          <w:p w14:paraId="64D00F0D" w14:textId="77777777" w:rsidR="000E33CA" w:rsidRPr="00DE289E" w:rsidRDefault="000E33CA" w:rsidP="004261E5">
            <w:pPr>
              <w:autoSpaceDE w:val="0"/>
              <w:autoSpaceDN w:val="0"/>
              <w:rPr>
                <w:rFonts w:cs="Arial"/>
              </w:rPr>
            </w:pPr>
          </w:p>
        </w:tc>
        <w:tc>
          <w:tcPr>
            <w:tcW w:w="922" w:type="dxa"/>
          </w:tcPr>
          <w:p w14:paraId="1CDE5C09" w14:textId="77777777" w:rsidR="000E33CA" w:rsidRPr="00DE289E" w:rsidRDefault="000E33CA" w:rsidP="004261E5">
            <w:pPr>
              <w:autoSpaceDE w:val="0"/>
              <w:autoSpaceDN w:val="0"/>
              <w:rPr>
                <w:rFonts w:cs="Arial"/>
              </w:rPr>
            </w:pPr>
          </w:p>
        </w:tc>
        <w:tc>
          <w:tcPr>
            <w:tcW w:w="5072" w:type="dxa"/>
          </w:tcPr>
          <w:p w14:paraId="197D97D8" w14:textId="77777777" w:rsidR="000E33CA" w:rsidRDefault="000E33CA" w:rsidP="00BC65CD">
            <w:pPr>
              <w:autoSpaceDE w:val="0"/>
              <w:autoSpaceDN w:val="0"/>
              <w:jc w:val="center"/>
            </w:pPr>
          </w:p>
        </w:tc>
      </w:tr>
    </w:tbl>
    <w:p w14:paraId="11240678" w14:textId="77777777" w:rsidR="004B60EF" w:rsidRDefault="004B60EF" w:rsidP="00484004">
      <w:pPr>
        <w:pStyle w:val="BodyText"/>
        <w:rPr>
          <w:rFonts w:cs="Arial"/>
          <w:color w:val="FF0000"/>
        </w:rPr>
      </w:pPr>
    </w:p>
    <w:p w14:paraId="2E18D37C" w14:textId="6E8A36FA" w:rsidR="00D628D1" w:rsidRDefault="00D628D1" w:rsidP="00484004">
      <w:pPr>
        <w:pStyle w:val="BodyText"/>
        <w:rPr>
          <w:rFonts w:cs="Arial"/>
          <w:color w:val="FF0000"/>
        </w:rPr>
      </w:pPr>
    </w:p>
    <w:p w14:paraId="476C0D15" w14:textId="77777777" w:rsidR="001C384C" w:rsidRDefault="001C384C" w:rsidP="00484004">
      <w:pPr>
        <w:pStyle w:val="BodyText"/>
        <w:rPr>
          <w:rFonts w:cs="Arial"/>
          <w:color w:val="FF0000"/>
        </w:rPr>
      </w:pPr>
    </w:p>
    <w:p w14:paraId="0975F4C5" w14:textId="77777777" w:rsidR="001151E2" w:rsidRDefault="001151E2" w:rsidP="001151E2">
      <w:pPr>
        <w:pStyle w:val="Poglavje1"/>
      </w:pPr>
      <w:r>
        <w:lastRenderedPageBreak/>
        <w:t>SPLOŠNE DOLOČBE</w:t>
      </w:r>
    </w:p>
    <w:p w14:paraId="0D3BF04D" w14:textId="77777777" w:rsidR="001151E2" w:rsidRDefault="001151E2" w:rsidP="001151E2">
      <w:pPr>
        <w:pStyle w:val="BodyText"/>
        <w:outlineLvl w:val="0"/>
        <w:rPr>
          <w:rFonts w:cs="Arial"/>
          <w:b/>
        </w:rPr>
      </w:pPr>
    </w:p>
    <w:p w14:paraId="4F7E7F6E" w14:textId="77777777" w:rsidR="001151E2" w:rsidRDefault="001151E2" w:rsidP="001151E2">
      <w:pPr>
        <w:pStyle w:val="Poglavje2"/>
      </w:pPr>
      <w:r>
        <w:t>Način izvajanja naročila</w:t>
      </w:r>
    </w:p>
    <w:p w14:paraId="42EB8769" w14:textId="77777777" w:rsidR="001151E2" w:rsidRDefault="001151E2" w:rsidP="001151E2">
      <w:pPr>
        <w:pStyle w:val="BodyText"/>
        <w:outlineLvl w:val="0"/>
      </w:pPr>
    </w:p>
    <w:p w14:paraId="60B6A8ED" w14:textId="77777777" w:rsidR="001151E2" w:rsidRDefault="001151E2" w:rsidP="001151E2">
      <w:pPr>
        <w:jc w:val="both"/>
      </w:pPr>
      <w:r>
        <w:t>Naročnik oddaja javno naročilo za predmet naročila »</w:t>
      </w:r>
      <w:r w:rsidRPr="00747AF0">
        <w:rPr>
          <w:b/>
        </w:rPr>
        <w:t>Nabava računalniške strojne in programske opreme</w:t>
      </w:r>
      <w:r>
        <w:t xml:space="preserve">« po sklopih: </w:t>
      </w:r>
    </w:p>
    <w:p w14:paraId="5A7B6782" w14:textId="77777777" w:rsidR="001151E2" w:rsidRDefault="001151E2" w:rsidP="001151E2">
      <w:pPr>
        <w:jc w:val="both"/>
      </w:pPr>
    </w:p>
    <w:p w14:paraId="4B3ED725" w14:textId="77777777" w:rsidR="001151E2" w:rsidRPr="00223ED5" w:rsidRDefault="001151E2" w:rsidP="001151E2">
      <w:pPr>
        <w:rPr>
          <w:b/>
        </w:rPr>
      </w:pPr>
      <w:r w:rsidRPr="00223ED5">
        <w:rPr>
          <w:b/>
        </w:rPr>
        <w:t>SKLOP 1: Računalniška oprema</w:t>
      </w:r>
    </w:p>
    <w:p w14:paraId="44D07604" w14:textId="77777777" w:rsidR="001151E2" w:rsidRDefault="001151E2" w:rsidP="001151E2">
      <w:pPr>
        <w:rPr>
          <w:b/>
        </w:rPr>
      </w:pPr>
      <w:r w:rsidRPr="00223ED5">
        <w:rPr>
          <w:b/>
        </w:rPr>
        <w:t xml:space="preserve">SKLOP 2: </w:t>
      </w:r>
      <w:r>
        <w:rPr>
          <w:b/>
        </w:rPr>
        <w:t>Strežniška oprema</w:t>
      </w:r>
    </w:p>
    <w:p w14:paraId="0C4C4D8D" w14:textId="77777777" w:rsidR="001151E2" w:rsidRDefault="001151E2" w:rsidP="001151E2">
      <w:pPr>
        <w:rPr>
          <w:b/>
        </w:rPr>
      </w:pPr>
      <w:r>
        <w:rPr>
          <w:b/>
        </w:rPr>
        <w:t>SKLOP 3: Mrežna oprema</w:t>
      </w:r>
    </w:p>
    <w:p w14:paraId="6647C262" w14:textId="77777777" w:rsidR="001151E2" w:rsidRDefault="001151E2" w:rsidP="001151E2">
      <w:pPr>
        <w:rPr>
          <w:b/>
        </w:rPr>
      </w:pPr>
      <w:r>
        <w:rPr>
          <w:b/>
        </w:rPr>
        <w:t>SKLOP 4: Licenčna standardna programska oprema</w:t>
      </w:r>
    </w:p>
    <w:p w14:paraId="69F9113A" w14:textId="77777777" w:rsidR="001151E2" w:rsidRDefault="001151E2" w:rsidP="001151E2">
      <w:pPr>
        <w:rPr>
          <w:b/>
        </w:rPr>
      </w:pPr>
      <w:r>
        <w:rPr>
          <w:b/>
        </w:rPr>
        <w:t xml:space="preserve">SKLOP 5: Računalniške komponente, kabli in </w:t>
      </w:r>
      <w:r w:rsidR="00F61E0C">
        <w:rPr>
          <w:b/>
        </w:rPr>
        <w:t>drobna</w:t>
      </w:r>
      <w:r>
        <w:rPr>
          <w:b/>
        </w:rPr>
        <w:t xml:space="preserve"> periferna oprema</w:t>
      </w:r>
    </w:p>
    <w:p w14:paraId="1316BFEE" w14:textId="77777777" w:rsidR="001151E2" w:rsidRDefault="001151E2" w:rsidP="001151E2">
      <w:pPr>
        <w:rPr>
          <w:b/>
        </w:rPr>
      </w:pPr>
      <w:r>
        <w:rPr>
          <w:b/>
        </w:rPr>
        <w:t>SKLOP 6: Avdio video oprema</w:t>
      </w:r>
    </w:p>
    <w:p w14:paraId="6ACDC97A" w14:textId="77777777" w:rsidR="001151E2" w:rsidRPr="00223ED5" w:rsidRDefault="001151E2" w:rsidP="001151E2">
      <w:pPr>
        <w:rPr>
          <w:b/>
        </w:rPr>
      </w:pPr>
    </w:p>
    <w:p w14:paraId="73B73A1D" w14:textId="77777777" w:rsidR="001151E2" w:rsidRDefault="000E33CA" w:rsidP="001151E2">
      <w:pPr>
        <w:jc w:val="both"/>
        <w:rPr>
          <w:b/>
          <w:u w:val="single"/>
        </w:rPr>
      </w:pPr>
      <w:r w:rsidRPr="000E33CA">
        <w:rPr>
          <w:b/>
          <w:bCs/>
        </w:rPr>
        <w:t>V prvi fazi postopka</w:t>
      </w:r>
      <w:r>
        <w:t xml:space="preserve"> oddaje javnega naročila bo naročnik z vsemi gospodarskimi subjekti, ki bodo izpolnjevali pogoje iz te razpisne dokumentacije (točka 2. Ugotavljanje sposobnosti), sklenil okvirne</w:t>
      </w:r>
      <w:r w:rsidR="001151E2" w:rsidRPr="006977C4">
        <w:t xml:space="preserve"> sporazum</w:t>
      </w:r>
      <w:r>
        <w:t>e</w:t>
      </w:r>
      <w:r w:rsidR="001151E2" w:rsidRPr="006977C4">
        <w:t xml:space="preserve"> za obdobje 4 let</w:t>
      </w:r>
      <w:r>
        <w:t>.</w:t>
      </w:r>
      <w:r w:rsidR="001151E2" w:rsidRPr="006977C4">
        <w:t xml:space="preserve"> </w:t>
      </w:r>
    </w:p>
    <w:p w14:paraId="573D60D9" w14:textId="77777777" w:rsidR="006223A6" w:rsidRPr="006977C4" w:rsidRDefault="006223A6" w:rsidP="001151E2">
      <w:pPr>
        <w:jc w:val="both"/>
        <w:rPr>
          <w:b/>
          <w:u w:val="single"/>
        </w:rPr>
      </w:pPr>
    </w:p>
    <w:p w14:paraId="68B9377A" w14:textId="77777777" w:rsidR="001151E2" w:rsidRDefault="001C06F5" w:rsidP="001151E2">
      <w:pPr>
        <w:jc w:val="both"/>
      </w:pPr>
      <w:r>
        <w:t>Naročnik bo sklenil o</w:t>
      </w:r>
      <w:r w:rsidR="001151E2" w:rsidRPr="006977C4">
        <w:t>kvirn</w:t>
      </w:r>
      <w:r>
        <w:t>e</w:t>
      </w:r>
      <w:r w:rsidR="001151E2" w:rsidRPr="006977C4">
        <w:t xml:space="preserve"> sporazum</w:t>
      </w:r>
      <w:r>
        <w:t>e</w:t>
      </w:r>
      <w:r w:rsidR="001151E2" w:rsidRPr="006977C4">
        <w:t xml:space="preserve"> </w:t>
      </w:r>
      <w:r>
        <w:t xml:space="preserve">s tistimi kandidati, katerim </w:t>
      </w:r>
      <w:r w:rsidR="00737FC7">
        <w:t>bo</w:t>
      </w:r>
      <w:r>
        <w:t xml:space="preserve"> priznana sposobnost za posamezne sklope </w:t>
      </w:r>
      <w:r w:rsidR="001151E2" w:rsidRPr="006977C4">
        <w:t>računalniške strojne in programske opreme</w:t>
      </w:r>
      <w:r w:rsidR="00737FC7">
        <w:t xml:space="preserve"> v prvi fazi postopka oddaje javnega naročila. Podrobne specifikacije opreme bodo</w:t>
      </w:r>
      <w:r w:rsidR="001151E2" w:rsidRPr="006977C4">
        <w:t xml:space="preserve"> opredeljen</w:t>
      </w:r>
      <w:r w:rsidR="00737FC7">
        <w:t xml:space="preserve">e v </w:t>
      </w:r>
      <w:r w:rsidR="001151E2" w:rsidRPr="006977C4">
        <w:t>vsakokratnem povpraševanju naročnika</w:t>
      </w:r>
      <w:r w:rsidR="00AD10BD">
        <w:t xml:space="preserve"> </w:t>
      </w:r>
      <w:r w:rsidR="00737FC7">
        <w:t>(drug</w:t>
      </w:r>
      <w:r w:rsidR="00E8704C">
        <w:t>a</w:t>
      </w:r>
      <w:r w:rsidR="00737FC7">
        <w:t xml:space="preserve"> faz</w:t>
      </w:r>
      <w:r w:rsidR="00E8704C">
        <w:t>a</w:t>
      </w:r>
      <w:r w:rsidR="00737FC7">
        <w:t xml:space="preserve"> postopka)</w:t>
      </w:r>
      <w:r w:rsidR="00E8704C">
        <w:t>.</w:t>
      </w:r>
    </w:p>
    <w:p w14:paraId="24922A93" w14:textId="77777777" w:rsidR="001151E2" w:rsidRDefault="001151E2" w:rsidP="001151E2">
      <w:pPr>
        <w:jc w:val="both"/>
        <w:rPr>
          <w:rFonts w:cs="Arial"/>
        </w:rPr>
      </w:pPr>
    </w:p>
    <w:p w14:paraId="1678086B" w14:textId="77777777" w:rsidR="001151E2" w:rsidRPr="00D8183F" w:rsidRDefault="000E33CA" w:rsidP="001151E2">
      <w:pPr>
        <w:pStyle w:val="BodyTextIndent"/>
        <w:keepNext/>
        <w:keepLines/>
        <w:ind w:left="0"/>
        <w:jc w:val="both"/>
      </w:pPr>
      <w:r w:rsidRPr="00491BE3">
        <w:rPr>
          <w:b/>
          <w:bCs/>
        </w:rPr>
        <w:t>V drugi fazi postopka</w:t>
      </w:r>
      <w:r>
        <w:t xml:space="preserve"> bo naročnik izvajal posamezna odpiranja konkurence (povpraševanja) </w:t>
      </w:r>
      <w:r w:rsidR="00491BE3" w:rsidRPr="00D8183F">
        <w:t>v skladu s svojimi dejanskimi potrebami za posamezne sklope</w:t>
      </w:r>
      <w:r w:rsidR="00491BE3">
        <w:t xml:space="preserve"> opreme</w:t>
      </w:r>
      <w:r w:rsidR="00491BE3" w:rsidRPr="00D8183F">
        <w:t>.</w:t>
      </w:r>
      <w:r w:rsidR="00491BE3">
        <w:t xml:space="preserve"> Povpraševanja se bodo izvajala </w:t>
      </w:r>
      <w:r>
        <w:t xml:space="preserve">po </w:t>
      </w:r>
      <w:r w:rsidR="00491BE3">
        <w:t>elektronski pošti. V kolikor bi se naročnik odločil, se povpraševanja lahko izvajajo tudi preko portala eJN, vendar bo o tem predhodno obvestil kandidate po elektronski pošti.</w:t>
      </w:r>
    </w:p>
    <w:p w14:paraId="15E7C17F" w14:textId="77777777" w:rsidR="001151E2" w:rsidRPr="00907FBF" w:rsidRDefault="001151E2" w:rsidP="001151E2">
      <w:pPr>
        <w:pStyle w:val="BodyTextIndent"/>
        <w:keepNext/>
        <w:keepLines/>
        <w:ind w:left="0"/>
        <w:jc w:val="both"/>
      </w:pPr>
      <w:r w:rsidRPr="00E837B0">
        <w:t xml:space="preserve">Naročnik bo s povpraševanji, ki jih bo izvajal glede na njegove potrebe, k oddaji ponudbe povabil vse kandidate, s katerimi </w:t>
      </w:r>
      <w:r w:rsidR="00727DFE" w:rsidRPr="00E837B0">
        <w:t>bo</w:t>
      </w:r>
      <w:r w:rsidRPr="00E837B0">
        <w:t xml:space="preserve"> sklenil okvirn</w:t>
      </w:r>
      <w:r w:rsidR="000E33CA">
        <w:t>i</w:t>
      </w:r>
      <w:r w:rsidRPr="00E837B0">
        <w:t xml:space="preserve"> sporazum za posamezni sklop</w:t>
      </w:r>
      <w:r w:rsidR="00907FBF" w:rsidRPr="00E837B0">
        <w:t>.</w:t>
      </w:r>
    </w:p>
    <w:p w14:paraId="76F6E9B1" w14:textId="77777777" w:rsidR="001151E2" w:rsidRPr="00D8183F" w:rsidRDefault="001151E2" w:rsidP="001151E2">
      <w:pPr>
        <w:pStyle w:val="BodyTextIndent"/>
        <w:keepNext/>
        <w:keepLines/>
        <w:ind w:left="0"/>
        <w:jc w:val="both"/>
      </w:pPr>
      <w:r w:rsidRPr="00D8183F">
        <w:t xml:space="preserve">Naročnik bo nato izmed prejetih </w:t>
      </w:r>
      <w:r>
        <w:t>dopustnih</w:t>
      </w:r>
      <w:r w:rsidRPr="00D8183F">
        <w:t xml:space="preserve"> ponudb izbral najugodnejšo v skladu z merilom, ki je določeno v okvirnem sporazumu oziroma bo natančneje opredeljeno v vsakem posameznem povpraševanju. </w:t>
      </w:r>
    </w:p>
    <w:p w14:paraId="79703338" w14:textId="77777777" w:rsidR="001151E2" w:rsidRDefault="001151E2" w:rsidP="001151E2">
      <w:pPr>
        <w:pStyle w:val="BodyTextIndent"/>
        <w:keepNext/>
        <w:keepLines/>
        <w:ind w:left="0"/>
        <w:jc w:val="both"/>
      </w:pPr>
      <w:r w:rsidRPr="00D8183F">
        <w:t>O izbiri najugodnejše</w:t>
      </w:r>
      <w:r w:rsidR="00470300">
        <w:t xml:space="preserve"> ponudbe</w:t>
      </w:r>
      <w:r w:rsidRPr="00D8183F">
        <w:t xml:space="preserve"> </w:t>
      </w:r>
      <w:r w:rsidR="00A13D8A">
        <w:t xml:space="preserve">(Odločitev o oddaji naročila) </w:t>
      </w:r>
      <w:r w:rsidRPr="00D8183F">
        <w:t xml:space="preserve">bodo </w:t>
      </w:r>
      <w:r w:rsidR="006F3DEE">
        <w:t xml:space="preserve">pisno </w:t>
      </w:r>
      <w:r w:rsidRPr="00D8183F">
        <w:t xml:space="preserve">obveščeni vsi kandidati, ki bodo oddali ponudbo na posamezno povpraševanje. </w:t>
      </w:r>
    </w:p>
    <w:p w14:paraId="6069D85D" w14:textId="77777777" w:rsidR="00470300" w:rsidRDefault="001151E2" w:rsidP="001151E2">
      <w:pPr>
        <w:keepNext/>
        <w:keepLines/>
        <w:spacing w:after="120"/>
        <w:jc w:val="both"/>
      </w:pPr>
      <w:r w:rsidRPr="006977C4">
        <w:t>Naročnik bo po</w:t>
      </w:r>
      <w:r w:rsidR="00470300">
        <w:t xml:space="preserve"> pisnem obvestilu o izbiri najugod</w:t>
      </w:r>
      <w:r w:rsidR="00A13D8A">
        <w:t>ne</w:t>
      </w:r>
      <w:r w:rsidR="00470300">
        <w:t xml:space="preserve">jše ponudbe </w:t>
      </w:r>
      <w:r w:rsidRPr="006977C4">
        <w:t>izbranemu ponudniku poslal naročilnico.</w:t>
      </w:r>
      <w:r w:rsidR="00470300">
        <w:t xml:space="preserve"> Naročnik se lahko pri posameznih povpraševanjih odloči, da bo z izbranim ponudnikom sklenil pogodbo in to navede v  obvestilu o izbiri najugodnejše ponudbe</w:t>
      </w:r>
      <w:r w:rsidR="00A13D8A">
        <w:t xml:space="preserve"> (Odločitev o oddaji naročila)</w:t>
      </w:r>
      <w:r w:rsidR="00470300">
        <w:t>.</w:t>
      </w:r>
    </w:p>
    <w:p w14:paraId="579E4CB6" w14:textId="77777777" w:rsidR="00470300" w:rsidRDefault="00470300" w:rsidP="001151E2">
      <w:pPr>
        <w:keepNext/>
        <w:keepLines/>
        <w:spacing w:after="120"/>
        <w:jc w:val="both"/>
      </w:pPr>
      <w:r>
        <w:t xml:space="preserve">V kolikor </w:t>
      </w:r>
      <w:r w:rsidR="00A13D8A">
        <w:t xml:space="preserve">je </w:t>
      </w:r>
      <w:r>
        <w:t xml:space="preserve">vrednost </w:t>
      </w:r>
      <w:r w:rsidR="00A13D8A">
        <w:t>izbrane</w:t>
      </w:r>
      <w:r>
        <w:t xml:space="preserve"> ponudbe </w:t>
      </w:r>
      <w:r w:rsidR="00A13D8A">
        <w:t>za posamezno povpraševanje enaka ali višja od praga objave v Uradnem listu EU, mora naročnik počakati na pravnomočnost Odločitve o oddaji naročila. Šele po pravnomočnosti odločitve lahk</w:t>
      </w:r>
      <w:r w:rsidR="005875A5">
        <w:t>o izbranemu ponudniku pošlje naročnilni</w:t>
      </w:r>
      <w:r w:rsidR="00333489">
        <w:t>c</w:t>
      </w:r>
      <w:r w:rsidR="005875A5">
        <w:t>o oz. z njim sklene pogodbo.</w:t>
      </w:r>
    </w:p>
    <w:p w14:paraId="6EF1D5A7" w14:textId="77777777" w:rsidR="001151E2" w:rsidRDefault="001151E2" w:rsidP="001151E2">
      <w:pPr>
        <w:spacing w:after="120"/>
        <w:jc w:val="both"/>
      </w:pPr>
      <w:r w:rsidRPr="001C16AD">
        <w:t xml:space="preserve">Naročnik od kandidatov, s katerimi bo sklenil okvirni sporazum, pričakuje aktivno oddajo ponudb na posamezna povpraševanja. V primeru, da se kandidat ne odziva na povpraševanja (se zaporedoma vsaj </w:t>
      </w:r>
      <w:r w:rsidRPr="004D7676">
        <w:t>trikrat</w:t>
      </w:r>
      <w:r w:rsidRPr="001C16AD">
        <w:t xml:space="preserve"> ne javi na povpraševanja, na katera je vabljen) lahko naročnik šteje, da nima interesa za sklenjen sporazum in lahko z obvestilom prekine sporazum, ne da bi zahteval odškodnino zaradi pasivnosti kandidata.</w:t>
      </w:r>
    </w:p>
    <w:p w14:paraId="4E9E6B51" w14:textId="77777777" w:rsidR="001151E2" w:rsidRPr="006977C4" w:rsidRDefault="001151E2" w:rsidP="001151E2">
      <w:pPr>
        <w:jc w:val="both"/>
      </w:pPr>
      <w:r w:rsidRPr="006977C4">
        <w:t>Naročnik si pridržuje pravico, da bo pri posameznih povpraševanjih na podlagi okvirnega sporazuma od ponudnikov, kot dokazilo o možnosti izvedbe posameznega naročila, zahteval določene dodatne pogoje (predložitev pogodbe s principalom, garancija proizvajalca in podobno) ali drugo ustrezno dokazilo, ki izkazuje, da bo lahko ponudnik prevzeto naročilo izpolnil skladno z zahtevami naročnika. Podrobneje bodo zahteve in dokazila opredeljena v vsakem posamičnem povpraševanju.</w:t>
      </w:r>
    </w:p>
    <w:p w14:paraId="2E87E1D0" w14:textId="77777777" w:rsidR="001151E2" w:rsidRDefault="001151E2" w:rsidP="001151E2">
      <w:pPr>
        <w:keepNext/>
        <w:keepLines/>
        <w:widowControl w:val="0"/>
        <w:snapToGrid w:val="0"/>
        <w:spacing w:before="120" w:after="120"/>
        <w:jc w:val="both"/>
      </w:pPr>
      <w:r w:rsidRPr="00E837B0">
        <w:lastRenderedPageBreak/>
        <w:t xml:space="preserve">Naročnik bo pri oddaji javnega naročila skladno z </w:t>
      </w:r>
      <w:r w:rsidRPr="00E837B0">
        <w:rPr>
          <w:b/>
        </w:rPr>
        <w:t>Uredbo o zelenem javnem naročanju</w:t>
      </w:r>
      <w:r w:rsidRPr="00E837B0">
        <w:t xml:space="preserve"> (Ur.l. RS, št. </w:t>
      </w:r>
      <w:r w:rsidR="006223A6" w:rsidRPr="00E837B0">
        <w:t>51/2027, 64/2029, 49/2020 – ZIUZEOP, 152/2020 – ZZUOOP, 121/2021, 132/2023</w:t>
      </w:r>
      <w:r w:rsidRPr="00E837B0">
        <w:t>) upošteval temeljne okoljske zahteve za za blago, ki je predmet razpisa</w:t>
      </w:r>
      <w:r w:rsidR="003A1E1E" w:rsidRPr="00E837B0">
        <w:t>, in sicer v fazi izvajanja posameznih povpraševanj po sklenjenih okvirnih sporazumih.</w:t>
      </w:r>
    </w:p>
    <w:p w14:paraId="2DEEA4CE" w14:textId="77777777" w:rsidR="001151E2" w:rsidRDefault="001151E2" w:rsidP="001151E2">
      <w:pPr>
        <w:pStyle w:val="BodyText"/>
        <w:outlineLvl w:val="0"/>
        <w:rPr>
          <w:rFonts w:cs="Arial"/>
          <w:b/>
        </w:rPr>
      </w:pPr>
    </w:p>
    <w:p w14:paraId="37354E2D" w14:textId="77777777" w:rsidR="001151E2" w:rsidRDefault="001151E2" w:rsidP="001151E2">
      <w:pPr>
        <w:pStyle w:val="Poglavje2"/>
      </w:pPr>
      <w:r>
        <w:t>Sodelovanje</w:t>
      </w:r>
    </w:p>
    <w:p w14:paraId="1304D7F0" w14:textId="77777777" w:rsidR="001151E2" w:rsidRDefault="001151E2" w:rsidP="001151E2">
      <w:pPr>
        <w:pStyle w:val="BodyText"/>
        <w:outlineLvl w:val="0"/>
      </w:pPr>
    </w:p>
    <w:p w14:paraId="3BDCBF85" w14:textId="77777777" w:rsidR="001151E2" w:rsidRDefault="001151E2" w:rsidP="001151E2">
      <w:pPr>
        <w:jc w:val="both"/>
        <w:rPr>
          <w:rFonts w:cs="Arial"/>
          <w:b/>
        </w:rPr>
      </w:pPr>
      <w:r>
        <w:rPr>
          <w:rFonts w:cs="Arial"/>
        </w:rPr>
        <w:t xml:space="preserve">Potencialne </w:t>
      </w:r>
      <w:r w:rsidR="00571561">
        <w:rPr>
          <w:rFonts w:cs="Arial"/>
        </w:rPr>
        <w:t>gospodarske subjekte</w:t>
      </w:r>
      <w:r>
        <w:rPr>
          <w:rFonts w:cs="Arial"/>
        </w:rPr>
        <w:t xml:space="preserve"> bi radi opozorili, da upoštevajo v prvi fazi samo tiste dele dokumentacije v zvezi z oddajo javnega naročila, ki se nanašajo na oblikovanje prijav, ostali deli dokumentacije v zvezi z oddajo javnega naročila, ki se nanašajo na oblikovanje ponudb v drugi fazi pa so sedaj informativne narave.</w:t>
      </w:r>
    </w:p>
    <w:p w14:paraId="1EAC2709" w14:textId="77777777" w:rsidR="001151E2" w:rsidRDefault="001151E2" w:rsidP="001151E2">
      <w:pPr>
        <w:pStyle w:val="BodyText"/>
        <w:outlineLvl w:val="0"/>
      </w:pPr>
    </w:p>
    <w:p w14:paraId="4D625651" w14:textId="77777777" w:rsidR="001151E2" w:rsidRDefault="00571561" w:rsidP="001151E2">
      <w:pPr>
        <w:jc w:val="both"/>
      </w:pPr>
      <w:r>
        <w:t>Gospodarski subjekt</w:t>
      </w:r>
      <w:r w:rsidR="001151E2">
        <w:t>, ki nastopa v več kot eni ponudbi, ne glede na to, ali nastopa samostojno ali kot partner v skupni ponudbi ali kot podizvajalec ali kot partner, katere zmogljivost uporablja ponudnik, lahko za isto naročilo nastopa samo v eni ponudbi, sicer se izločijo vse ponudbe v katerih nastopa.</w:t>
      </w:r>
    </w:p>
    <w:p w14:paraId="5096374B" w14:textId="77777777" w:rsidR="001151E2" w:rsidRDefault="001151E2" w:rsidP="001151E2">
      <w:pPr>
        <w:jc w:val="both"/>
      </w:pPr>
    </w:p>
    <w:p w14:paraId="2DD4183B" w14:textId="77777777" w:rsidR="001151E2" w:rsidRDefault="001151E2" w:rsidP="001151E2">
      <w:pPr>
        <w:pStyle w:val="Poglavje2"/>
      </w:pPr>
      <w:r>
        <w:t>Komunikacija z naročnikom</w:t>
      </w:r>
    </w:p>
    <w:p w14:paraId="3CB25D0F" w14:textId="77777777" w:rsidR="001151E2" w:rsidRDefault="001151E2" w:rsidP="001151E2">
      <w:pPr>
        <w:jc w:val="both"/>
        <w:rPr>
          <w:rFonts w:cs="Arial"/>
        </w:rPr>
      </w:pPr>
    </w:p>
    <w:p w14:paraId="21A8E92F" w14:textId="77777777" w:rsidR="001151E2" w:rsidRDefault="00491BE3" w:rsidP="001151E2">
      <w:pPr>
        <w:jc w:val="both"/>
        <w:rPr>
          <w:rFonts w:cs="Arial"/>
        </w:rPr>
      </w:pPr>
      <w:r>
        <w:rPr>
          <w:rFonts w:cs="Arial"/>
        </w:rPr>
        <w:t>Gospodarski subjekti</w:t>
      </w:r>
      <w:r w:rsidR="001151E2">
        <w:rPr>
          <w:rFonts w:cs="Arial"/>
        </w:rPr>
        <w:t xml:space="preserve"> lahko komunicirajo z naročnikom samo pisno. Kontaktna oseba je navedena v povabilu za oddajo ponudbe.</w:t>
      </w:r>
    </w:p>
    <w:p w14:paraId="680676A8" w14:textId="77777777" w:rsidR="00737FC7" w:rsidRDefault="00737FC7" w:rsidP="001151E2">
      <w:pPr>
        <w:jc w:val="both"/>
      </w:pPr>
    </w:p>
    <w:p w14:paraId="5B02E8EA" w14:textId="77777777" w:rsidR="001151E2" w:rsidRDefault="00737FC7" w:rsidP="001151E2">
      <w:pPr>
        <w:jc w:val="both"/>
      </w:pPr>
      <w:r>
        <w:t>Gospodarski subjekt</w:t>
      </w:r>
      <w:r w:rsidR="001151E2">
        <w:t xml:space="preserve"> lahko glede pogojev v zvezi z ekonomskim in finančnim položajem ter tehnično in strokovno sposobnostjo po potrebi za posamezno javno naročilo uporabi zmogljivosti drugih subjektov, ne glede na pravno razmerje med njim in temi subjekti. </w:t>
      </w:r>
    </w:p>
    <w:p w14:paraId="19AE49B4" w14:textId="77777777" w:rsidR="00737FC7" w:rsidRDefault="00737FC7" w:rsidP="001151E2">
      <w:pPr>
        <w:jc w:val="both"/>
      </w:pPr>
    </w:p>
    <w:p w14:paraId="4E4E390F" w14:textId="77777777" w:rsidR="001151E2" w:rsidRDefault="001151E2" w:rsidP="001151E2">
      <w:pPr>
        <w:jc w:val="both"/>
      </w:pPr>
      <w:r>
        <w:t xml:space="preserve">V primeru, da subjekti, katerih zmogljivosti namerava uporabiti gospodarski subjekt, ne izpolnjujejo ustreznih pogojev za sodelovanje in zanje obstajajo razlogi za izključitev, bo naročnik od </w:t>
      </w:r>
      <w:r w:rsidR="00737FC7">
        <w:t>prijavitelja</w:t>
      </w:r>
      <w:r>
        <w:t xml:space="preserve"> zahteval zamenjavo subjekta, ki ne izpolnjuje pogojev za sodelovanje.</w:t>
      </w:r>
    </w:p>
    <w:p w14:paraId="29EFD6E8" w14:textId="77777777" w:rsidR="001151E2" w:rsidRDefault="001151E2" w:rsidP="001151E2">
      <w:pPr>
        <w:jc w:val="both"/>
      </w:pPr>
    </w:p>
    <w:p w14:paraId="71144FAE" w14:textId="77777777" w:rsidR="001151E2" w:rsidRDefault="001151E2" w:rsidP="001151E2">
      <w:pPr>
        <w:jc w:val="both"/>
      </w:pPr>
      <w:r>
        <w:t xml:space="preserve">Če </w:t>
      </w:r>
      <w:r w:rsidR="00275C55">
        <w:t>gospodarski subjekt</w:t>
      </w:r>
      <w:r>
        <w:t xml:space="preserve"> </w:t>
      </w:r>
      <w:r w:rsidR="00275C55">
        <w:t xml:space="preserve">(prijavitelj) </w:t>
      </w:r>
      <w:r>
        <w:t xml:space="preserve">uporabi zmogljivosti drugih subjektov glede pogojev v zvezi z ekonomskim in finančnim položajem, bo naročnik zahteval, da so </w:t>
      </w:r>
      <w:r w:rsidR="00275C55">
        <w:t>prijavitelj</w:t>
      </w:r>
      <w:r>
        <w:t xml:space="preserve"> in navedeni subjekti skupaj odgovorni za izvedbo javnega naročila. Pod enakimi pogoji lahko skupina gospodarskih subjektov uporabi zmogljivosti sodelujočih v tej skupini ali drugih subjektov.</w:t>
      </w:r>
    </w:p>
    <w:p w14:paraId="3341B867" w14:textId="77777777" w:rsidR="001151E2" w:rsidRDefault="001151E2" w:rsidP="001151E2">
      <w:pPr>
        <w:jc w:val="both"/>
      </w:pPr>
    </w:p>
    <w:p w14:paraId="7B4C1A5C" w14:textId="77777777" w:rsidR="001151E2" w:rsidRDefault="001151E2" w:rsidP="001151E2">
      <w:pPr>
        <w:jc w:val="both"/>
        <w:rPr>
          <w:rFonts w:cs="Arial"/>
        </w:rPr>
      </w:pPr>
      <w:r>
        <w:rPr>
          <w:rFonts w:cs="Arial"/>
        </w:rPr>
        <w:t xml:space="preserve">V kolikor </w:t>
      </w:r>
      <w:r w:rsidR="00275C55">
        <w:rPr>
          <w:rFonts w:cs="Arial"/>
        </w:rPr>
        <w:t>gospodarski subjekt</w:t>
      </w:r>
      <w:r>
        <w:rPr>
          <w:rFonts w:cs="Arial"/>
        </w:rPr>
        <w:t xml:space="preserve"> ponuja izvedbo naročila z uporabo zmogljivosti drugih subjektov, na Obrazcu št. 1 označi, da daje ponudbo z uporabo zmogljivosti drugih subjektov.</w:t>
      </w:r>
    </w:p>
    <w:p w14:paraId="319C3E8C" w14:textId="77777777" w:rsidR="001151E2" w:rsidRDefault="001151E2" w:rsidP="001151E2">
      <w:pPr>
        <w:jc w:val="both"/>
        <w:rPr>
          <w:rFonts w:cs="Arial"/>
        </w:rPr>
      </w:pPr>
    </w:p>
    <w:p w14:paraId="521855E7" w14:textId="77777777" w:rsidR="00FF62DD" w:rsidRDefault="00FF62DD" w:rsidP="00FF62DD">
      <w:pPr>
        <w:jc w:val="both"/>
      </w:pPr>
    </w:p>
    <w:p w14:paraId="0AA45EFB" w14:textId="77777777" w:rsidR="00FF62DD" w:rsidRDefault="00FF62DD" w:rsidP="00FF62DD">
      <w:pPr>
        <w:pStyle w:val="Poglavje2"/>
      </w:pPr>
      <w:r>
        <w:t>Jezik</w:t>
      </w:r>
    </w:p>
    <w:p w14:paraId="5EDC716A" w14:textId="77777777" w:rsidR="00FF62DD" w:rsidRDefault="00FF62DD" w:rsidP="00FF62DD">
      <w:pPr>
        <w:pStyle w:val="BodyText"/>
        <w:rPr>
          <w:rFonts w:cs="Arial"/>
        </w:rPr>
      </w:pPr>
    </w:p>
    <w:p w14:paraId="49F7CC1E" w14:textId="77777777" w:rsidR="00FF62DD" w:rsidRDefault="00FF62DD" w:rsidP="00FF62DD">
      <w:pPr>
        <w:jc w:val="both"/>
      </w:pPr>
      <w:r>
        <w:t xml:space="preserve">Postopek javnega naročanja poteka v slovenskem jeziku. </w:t>
      </w:r>
      <w:r w:rsidR="00275C55">
        <w:t>Gospodarski subjekt</w:t>
      </w:r>
      <w:r>
        <w:t xml:space="preserve"> mora pripraviti prijavo v slovenskem jeziku. </w:t>
      </w:r>
      <w:r w:rsidR="00275C55">
        <w:t>Gospodarski subjekt</w:t>
      </w:r>
      <w:r>
        <w:t xml:space="preserve"> lahko uporabi v tujem jeziku že uveljavljene tehnične izraze, vendar le v tehničnem delu prijave.</w:t>
      </w:r>
    </w:p>
    <w:p w14:paraId="425E8838" w14:textId="77777777" w:rsidR="00FF62DD" w:rsidRDefault="00FF62DD" w:rsidP="00FF62DD">
      <w:pPr>
        <w:jc w:val="both"/>
      </w:pPr>
    </w:p>
    <w:p w14:paraId="3F9CA6B5" w14:textId="77777777" w:rsidR="00FF62DD" w:rsidRDefault="00FF62DD" w:rsidP="00FF62DD">
      <w:pPr>
        <w:jc w:val="both"/>
      </w:pPr>
      <w:r>
        <w:t>Potrdila o kakovosti in certifikati so lahko predloženi tudi v tujem jeziku. Če naročnik ob pregledovanju in ocenjevanju prijav meni, da je treba del prijave, ki ni predložen v slovenskem jeziku, prevesti v slovenski jezik, lahko od kandidata zahteva, da le-to stori na lastne stroške, ter mu za to določi ustrezen rok. Za presojo spornih vprašanj, se vedno uporablja prijava v slovenskem jeziku in del prijave v overjenem prevodu v slovenski jezik.</w:t>
      </w:r>
    </w:p>
    <w:p w14:paraId="77B449D6" w14:textId="77777777" w:rsidR="00FF62DD" w:rsidRDefault="00FF62DD" w:rsidP="00FF62DD">
      <w:pPr>
        <w:jc w:val="both"/>
        <w:rPr>
          <w:rFonts w:cs="Arial"/>
        </w:rPr>
      </w:pPr>
    </w:p>
    <w:p w14:paraId="5A81A002" w14:textId="77777777" w:rsidR="00FF62DD" w:rsidRDefault="00FF62DD" w:rsidP="00FF62DD">
      <w:pPr>
        <w:pStyle w:val="Poglavje2"/>
      </w:pPr>
      <w:r>
        <w:t>Podizvajalci</w:t>
      </w:r>
    </w:p>
    <w:p w14:paraId="39E463F0" w14:textId="77777777" w:rsidR="00FF62DD" w:rsidRDefault="00FF62DD" w:rsidP="00FF62DD">
      <w:pPr>
        <w:pStyle w:val="Poglavje2"/>
        <w:numPr>
          <w:ilvl w:val="0"/>
          <w:numId w:val="0"/>
        </w:numPr>
        <w:tabs>
          <w:tab w:val="left" w:pos="708"/>
        </w:tabs>
        <w:rPr>
          <w:rFonts w:cs="Arial"/>
          <w:b w:val="0"/>
        </w:rPr>
      </w:pPr>
    </w:p>
    <w:p w14:paraId="09DAC7A8" w14:textId="77777777" w:rsidR="00FF62DD" w:rsidRDefault="00FF62DD" w:rsidP="00FF62DD">
      <w:pPr>
        <w:jc w:val="both"/>
        <w:rPr>
          <w:rFonts w:cs="Arial"/>
        </w:rPr>
      </w:pPr>
      <w:r>
        <w:rPr>
          <w:rFonts w:cs="Arial"/>
        </w:rPr>
        <w:t>Kandidat lahko v celoti sam izvede predmetno javno naročilo ali pa ga izvede s podizvajalci.</w:t>
      </w:r>
    </w:p>
    <w:p w14:paraId="292A26DD" w14:textId="77777777" w:rsidR="00FF62DD" w:rsidRDefault="00FF62DD" w:rsidP="00FF62DD">
      <w:pPr>
        <w:jc w:val="both"/>
        <w:rPr>
          <w:rFonts w:cs="Arial"/>
        </w:rPr>
      </w:pPr>
    </w:p>
    <w:p w14:paraId="5121B3EA" w14:textId="77777777" w:rsidR="00FF62DD" w:rsidRDefault="00FF62DD" w:rsidP="00FF62DD">
      <w:r>
        <w:t>Kandidat, kateremu je bilo oddano naročilo v celoti odgovarja naročniku za izvedbo prejetega naročila, ne glede na to, s koliko podizvajalci sodeluje.</w:t>
      </w:r>
    </w:p>
    <w:p w14:paraId="15000ABA" w14:textId="77777777" w:rsidR="00FF62DD" w:rsidRDefault="00FF62DD" w:rsidP="00FF62DD">
      <w:pPr>
        <w:jc w:val="both"/>
        <w:rPr>
          <w:rFonts w:cs="Arial"/>
        </w:rPr>
      </w:pPr>
    </w:p>
    <w:p w14:paraId="3DA83891" w14:textId="77777777" w:rsidR="00571561" w:rsidRDefault="00571561" w:rsidP="00FF62DD">
      <w:pPr>
        <w:jc w:val="both"/>
        <w:rPr>
          <w:rFonts w:cs="Arial"/>
        </w:rPr>
      </w:pPr>
    </w:p>
    <w:p w14:paraId="798EF8F3" w14:textId="77777777" w:rsidR="00FF62DD" w:rsidRPr="00B14326" w:rsidRDefault="00FF62DD" w:rsidP="00FF62DD">
      <w:pPr>
        <w:pStyle w:val="Poglavje2"/>
        <w:tabs>
          <w:tab w:val="num" w:pos="847"/>
        </w:tabs>
        <w:rPr>
          <w:rFonts w:cs="Arial"/>
        </w:rPr>
      </w:pPr>
      <w:r w:rsidRPr="00B14326">
        <w:rPr>
          <w:rFonts w:cs="Arial"/>
        </w:rPr>
        <w:lastRenderedPageBreak/>
        <w:t>Skupna prijava v I. fazi/skupna ponudba v II. fazi</w:t>
      </w:r>
    </w:p>
    <w:p w14:paraId="7CF18027" w14:textId="77777777" w:rsidR="00FF62DD" w:rsidRPr="00F402C0" w:rsidRDefault="00FF62DD" w:rsidP="00FF62DD">
      <w:pPr>
        <w:pStyle w:val="BESEDILO"/>
        <w:keepLines w:val="0"/>
        <w:widowControl/>
        <w:tabs>
          <w:tab w:val="left" w:pos="708"/>
        </w:tabs>
        <w:rPr>
          <w:rFonts w:cs="Arial"/>
          <w:kern w:val="0"/>
        </w:rPr>
      </w:pPr>
    </w:p>
    <w:p w14:paraId="57CE5E5D" w14:textId="77777777" w:rsidR="00FF62DD" w:rsidRPr="00F402C0" w:rsidRDefault="00FF62DD" w:rsidP="00FF62DD">
      <w:pPr>
        <w:autoSpaceDE w:val="0"/>
        <w:autoSpaceDN w:val="0"/>
        <w:adjustRightInd w:val="0"/>
        <w:jc w:val="both"/>
        <w:rPr>
          <w:rFonts w:cs="Arial"/>
          <w:color w:val="000000"/>
        </w:rPr>
      </w:pPr>
      <w:r w:rsidRPr="00F402C0">
        <w:rPr>
          <w:rFonts w:cs="Arial"/>
          <w:color w:val="000000"/>
        </w:rPr>
        <w:t>P</w:t>
      </w:r>
      <w:r>
        <w:rPr>
          <w:rFonts w:cs="Arial"/>
          <w:color w:val="000000"/>
        </w:rPr>
        <w:t>rijavo/ponudbo</w:t>
      </w:r>
      <w:r w:rsidRPr="00F402C0">
        <w:rPr>
          <w:rFonts w:cs="Arial"/>
          <w:color w:val="000000"/>
        </w:rPr>
        <w:t xml:space="preserve"> (tj. skupno p</w:t>
      </w:r>
      <w:r>
        <w:rPr>
          <w:rFonts w:cs="Arial"/>
          <w:color w:val="000000"/>
        </w:rPr>
        <w:t>rijavo/skupno ponudbo</w:t>
      </w:r>
      <w:r w:rsidRPr="00F402C0">
        <w:rPr>
          <w:rFonts w:cs="Arial"/>
          <w:color w:val="000000"/>
        </w:rPr>
        <w:t>) lahko predloži skupina</w:t>
      </w:r>
      <w:r w:rsidR="00275C55">
        <w:rPr>
          <w:rFonts w:cs="Arial"/>
          <w:color w:val="000000"/>
        </w:rPr>
        <w:t xml:space="preserve"> gospodarskih subjektov</w:t>
      </w:r>
      <w:r w:rsidRPr="00F402C0">
        <w:rPr>
          <w:rFonts w:cs="Arial"/>
          <w:color w:val="000000"/>
        </w:rPr>
        <w:t xml:space="preserve">, o čemer se </w:t>
      </w:r>
      <w:r w:rsidR="00275C55">
        <w:rPr>
          <w:rFonts w:cs="Arial"/>
          <w:color w:val="000000"/>
        </w:rPr>
        <w:t xml:space="preserve">gospodarski subjekt (prijavitelj) </w:t>
      </w:r>
      <w:r w:rsidRPr="00F402C0">
        <w:rPr>
          <w:rFonts w:cs="Arial"/>
          <w:color w:val="000000"/>
        </w:rPr>
        <w:t xml:space="preserve">izrazi na Obrazcu št. 1. </w:t>
      </w:r>
      <w:r>
        <w:rPr>
          <w:rFonts w:cs="Arial"/>
          <w:color w:val="000000"/>
        </w:rPr>
        <w:t xml:space="preserve">Pri tem morajo vsi </w:t>
      </w:r>
      <w:r w:rsidR="00275C55">
        <w:rPr>
          <w:rFonts w:cs="Arial"/>
          <w:color w:val="000000"/>
        </w:rPr>
        <w:t xml:space="preserve">gospodarski subjekti, </w:t>
      </w:r>
      <w:r>
        <w:rPr>
          <w:rFonts w:cs="Arial"/>
          <w:color w:val="000000"/>
        </w:rPr>
        <w:t>ki sodelujejo pri skupni prijavi, izpolnjevati zahtevane pogoje za I. fazo postopka.</w:t>
      </w:r>
    </w:p>
    <w:p w14:paraId="2306FBEA" w14:textId="77777777" w:rsidR="00FF62DD" w:rsidRPr="00F402C0" w:rsidRDefault="00FF62DD" w:rsidP="00FF62DD">
      <w:pPr>
        <w:autoSpaceDE w:val="0"/>
        <w:autoSpaceDN w:val="0"/>
        <w:adjustRightInd w:val="0"/>
        <w:jc w:val="both"/>
        <w:rPr>
          <w:rFonts w:cs="Arial"/>
          <w:color w:val="000000"/>
        </w:rPr>
      </w:pPr>
      <w:r w:rsidRPr="00F402C0">
        <w:rPr>
          <w:rFonts w:cs="Arial"/>
          <w:color w:val="000000"/>
        </w:rPr>
        <w:t xml:space="preserve">V tem primeru </w:t>
      </w:r>
      <w:r w:rsidR="00275C55">
        <w:rPr>
          <w:rFonts w:cs="Arial"/>
          <w:color w:val="000000"/>
        </w:rPr>
        <w:t xml:space="preserve">gospodarski subjekti </w:t>
      </w:r>
      <w:r w:rsidRPr="00F402C0">
        <w:rPr>
          <w:rFonts w:cs="Arial"/>
          <w:color w:val="000000"/>
        </w:rPr>
        <w:t xml:space="preserve">za izvedbo javnega naročila odgovarjajo naročniku neomejeno solidarno. </w:t>
      </w:r>
    </w:p>
    <w:p w14:paraId="5DFB0996" w14:textId="77777777" w:rsidR="00FF62DD" w:rsidRPr="00F402C0" w:rsidRDefault="00FF62DD" w:rsidP="00FF62DD">
      <w:pPr>
        <w:autoSpaceDE w:val="0"/>
        <w:autoSpaceDN w:val="0"/>
        <w:adjustRightInd w:val="0"/>
        <w:jc w:val="both"/>
        <w:rPr>
          <w:rFonts w:cs="Arial"/>
          <w:color w:val="000000"/>
        </w:rPr>
      </w:pPr>
      <w:r w:rsidRPr="00F402C0">
        <w:rPr>
          <w:rFonts w:cs="Arial"/>
          <w:color w:val="000000"/>
        </w:rPr>
        <w:t xml:space="preserve">Skupna </w:t>
      </w:r>
      <w:r>
        <w:rPr>
          <w:rFonts w:cs="Arial"/>
          <w:color w:val="000000"/>
        </w:rPr>
        <w:t>prijava/</w:t>
      </w:r>
      <w:r w:rsidRPr="00F402C0">
        <w:rPr>
          <w:rFonts w:cs="Arial"/>
          <w:color w:val="000000"/>
        </w:rPr>
        <w:t>ponudba mora biti pripravljena v skladu z navodili te razpisne dokumentacije.</w:t>
      </w:r>
    </w:p>
    <w:p w14:paraId="02ABA792" w14:textId="77777777" w:rsidR="00FF62DD" w:rsidRPr="00F402C0" w:rsidRDefault="00275C55" w:rsidP="00FF62DD">
      <w:pPr>
        <w:autoSpaceDE w:val="0"/>
        <w:autoSpaceDN w:val="0"/>
        <w:adjustRightInd w:val="0"/>
        <w:jc w:val="both"/>
        <w:rPr>
          <w:rFonts w:cs="Arial"/>
          <w:color w:val="000000"/>
        </w:rPr>
      </w:pPr>
      <w:r>
        <w:rPr>
          <w:rFonts w:cs="Arial"/>
          <w:color w:val="000000"/>
        </w:rPr>
        <w:t>Gospodarski subjekt</w:t>
      </w:r>
      <w:r w:rsidR="00FF62DD" w:rsidRPr="00F402C0">
        <w:rPr>
          <w:rFonts w:cs="Arial"/>
          <w:color w:val="000000"/>
        </w:rPr>
        <w:t xml:space="preserve">, ki nastopa v več kot eni </w:t>
      </w:r>
      <w:r w:rsidR="00FF62DD">
        <w:rPr>
          <w:rFonts w:cs="Arial"/>
          <w:color w:val="000000"/>
        </w:rPr>
        <w:t>prijavi/</w:t>
      </w:r>
      <w:r w:rsidR="00FF62DD" w:rsidRPr="00F402C0">
        <w:rPr>
          <w:rFonts w:cs="Arial"/>
          <w:color w:val="000000"/>
        </w:rPr>
        <w:t xml:space="preserve">ponudbi, ne glede na to, ali nastopa samostojno ali kot partner v skupni </w:t>
      </w:r>
      <w:r w:rsidR="00FF62DD">
        <w:rPr>
          <w:rFonts w:cs="Arial"/>
          <w:color w:val="000000"/>
        </w:rPr>
        <w:t>prijavi/</w:t>
      </w:r>
      <w:r w:rsidR="00FF62DD" w:rsidRPr="00F402C0">
        <w:rPr>
          <w:rFonts w:cs="Arial"/>
          <w:color w:val="000000"/>
        </w:rPr>
        <w:t xml:space="preserve">ponudbi, diskvalificira vse </w:t>
      </w:r>
      <w:r w:rsidR="00FF62DD">
        <w:rPr>
          <w:rFonts w:cs="Arial"/>
          <w:color w:val="000000"/>
        </w:rPr>
        <w:t>prijave/</w:t>
      </w:r>
      <w:r w:rsidR="00FF62DD" w:rsidRPr="00F402C0">
        <w:rPr>
          <w:rFonts w:cs="Arial"/>
          <w:color w:val="000000"/>
        </w:rPr>
        <w:t xml:space="preserve">ponudbe, v katerih nastopa. Take </w:t>
      </w:r>
      <w:r w:rsidR="00FF62DD">
        <w:rPr>
          <w:rFonts w:cs="Arial"/>
          <w:color w:val="000000"/>
        </w:rPr>
        <w:t>prijave/</w:t>
      </w:r>
      <w:r w:rsidR="00FF62DD" w:rsidRPr="00F402C0">
        <w:rPr>
          <w:rFonts w:cs="Arial"/>
          <w:color w:val="000000"/>
        </w:rPr>
        <w:t>ponudbe bodo označene kot nepopolne.</w:t>
      </w:r>
    </w:p>
    <w:p w14:paraId="0E484AFB" w14:textId="77777777" w:rsidR="00FF62DD" w:rsidRPr="00F402C0" w:rsidRDefault="00FF62DD" w:rsidP="00FF62DD">
      <w:pPr>
        <w:autoSpaceDE w:val="0"/>
        <w:autoSpaceDN w:val="0"/>
        <w:adjustRightInd w:val="0"/>
        <w:jc w:val="both"/>
        <w:rPr>
          <w:rFonts w:cs="Arial"/>
          <w:color w:val="000000"/>
        </w:rPr>
      </w:pPr>
    </w:p>
    <w:p w14:paraId="067148D8" w14:textId="77777777" w:rsidR="00FF62DD" w:rsidRPr="00F402C0" w:rsidRDefault="00FF62DD" w:rsidP="00FF62DD">
      <w:pPr>
        <w:autoSpaceDE w:val="0"/>
        <w:autoSpaceDN w:val="0"/>
        <w:adjustRightInd w:val="0"/>
        <w:jc w:val="both"/>
        <w:rPr>
          <w:rFonts w:cs="Arial"/>
          <w:color w:val="000000"/>
        </w:rPr>
      </w:pPr>
      <w:r w:rsidRPr="00F402C0">
        <w:rPr>
          <w:rFonts w:cs="Arial"/>
          <w:color w:val="000000"/>
        </w:rPr>
        <w:t xml:space="preserve">V primeru, da bo kot najugodnejša spoznana skupna </w:t>
      </w:r>
      <w:r>
        <w:rPr>
          <w:rFonts w:cs="Arial"/>
          <w:color w:val="000000"/>
        </w:rPr>
        <w:t>prijava/</w:t>
      </w:r>
      <w:r w:rsidRPr="00F402C0">
        <w:rPr>
          <w:rFonts w:cs="Arial"/>
          <w:color w:val="000000"/>
        </w:rPr>
        <w:t>ponudba skupine</w:t>
      </w:r>
      <w:r w:rsidR="00275C55">
        <w:rPr>
          <w:rFonts w:cs="Arial"/>
          <w:color w:val="000000"/>
        </w:rPr>
        <w:t xml:space="preserve"> gospodarskih subjektov</w:t>
      </w:r>
      <w:r w:rsidRPr="00F402C0">
        <w:rPr>
          <w:rFonts w:cs="Arial"/>
          <w:color w:val="000000"/>
        </w:rPr>
        <w:t xml:space="preserve">, mora </w:t>
      </w:r>
      <w:r w:rsidR="00275C55">
        <w:rPr>
          <w:rFonts w:cs="Arial"/>
          <w:color w:val="000000"/>
        </w:rPr>
        <w:t xml:space="preserve">gospodarski subjekt </w:t>
      </w:r>
      <w:r w:rsidRPr="00F402C0">
        <w:rPr>
          <w:rFonts w:cs="Arial"/>
          <w:color w:val="000000"/>
        </w:rPr>
        <w:t xml:space="preserve">(skupina </w:t>
      </w:r>
      <w:r w:rsidR="00275C55">
        <w:rPr>
          <w:rFonts w:cs="Arial"/>
          <w:color w:val="000000"/>
        </w:rPr>
        <w:t xml:space="preserve">gospodarskih subjektov </w:t>
      </w:r>
      <w:r w:rsidRPr="00F402C0">
        <w:rPr>
          <w:rFonts w:cs="Arial"/>
          <w:color w:val="000000"/>
        </w:rPr>
        <w:t xml:space="preserve">v skupni </w:t>
      </w:r>
      <w:r>
        <w:rPr>
          <w:rFonts w:cs="Arial"/>
          <w:color w:val="000000"/>
        </w:rPr>
        <w:t>prijavi/</w:t>
      </w:r>
      <w:r w:rsidRPr="00F402C0">
        <w:rPr>
          <w:rFonts w:cs="Arial"/>
          <w:color w:val="000000"/>
        </w:rPr>
        <w:t xml:space="preserve">ponudbi) najkasneje pred podpisom </w:t>
      </w:r>
      <w:r>
        <w:rPr>
          <w:rFonts w:cs="Arial"/>
          <w:color w:val="000000"/>
        </w:rPr>
        <w:t>okvirnega sporazuma za dobavo blaga,</w:t>
      </w:r>
      <w:r w:rsidRPr="00F402C0">
        <w:rPr>
          <w:rFonts w:cs="Arial"/>
          <w:color w:val="000000"/>
        </w:rPr>
        <w:t xml:space="preserve"> v izvirniku predložiti naročniku pravni akt o skupni izvedbi naročila (poslovnem sodelovanju), ki mora biti datiran, žigosan in podpisan s strani vseh partnerjev v skupini.</w:t>
      </w:r>
    </w:p>
    <w:p w14:paraId="43043FCA" w14:textId="77777777" w:rsidR="00FF62DD" w:rsidRPr="00F402C0" w:rsidRDefault="00FF62DD" w:rsidP="00FF62DD">
      <w:pPr>
        <w:tabs>
          <w:tab w:val="left" w:pos="708"/>
          <w:tab w:val="left" w:pos="2155"/>
        </w:tabs>
        <w:jc w:val="both"/>
        <w:rPr>
          <w:rFonts w:cs="Arial"/>
        </w:rPr>
      </w:pPr>
    </w:p>
    <w:p w14:paraId="15100080" w14:textId="77777777" w:rsidR="00FF62DD" w:rsidRPr="00F402C0" w:rsidRDefault="00FF62DD" w:rsidP="00FF62DD">
      <w:pPr>
        <w:jc w:val="both"/>
        <w:rPr>
          <w:rFonts w:cs="Arial"/>
        </w:rPr>
      </w:pPr>
      <w:r w:rsidRPr="00F402C0">
        <w:rPr>
          <w:rFonts w:cs="Arial"/>
        </w:rPr>
        <w:t xml:space="preserve">Pravni akt o skupni izvedbi naročila mora natančno opredeliti naloge in odgovornost posameznih izvajalcev za izvedbo naročila. Ne glede na to </w:t>
      </w:r>
      <w:r w:rsidR="00275C55">
        <w:rPr>
          <w:rFonts w:cs="Arial"/>
        </w:rPr>
        <w:t xml:space="preserve">da gospodarski subjekti (kandidati) </w:t>
      </w:r>
      <w:r w:rsidRPr="00F402C0">
        <w:rPr>
          <w:rFonts w:cs="Arial"/>
        </w:rPr>
        <w:t>odgovarjajo naročniku neomejeno solidarno. Pravne osebe naj navedejo imena oseb, ki bodo odgovorne za izvedbo predmetnega naročila.</w:t>
      </w:r>
    </w:p>
    <w:p w14:paraId="21EFF95B" w14:textId="77777777" w:rsidR="00FF62DD" w:rsidRPr="00F402C0" w:rsidRDefault="00FF62DD" w:rsidP="00FF62DD">
      <w:pPr>
        <w:jc w:val="both"/>
        <w:rPr>
          <w:rFonts w:cs="Arial"/>
        </w:rPr>
      </w:pPr>
    </w:p>
    <w:p w14:paraId="0E3DDD25" w14:textId="77777777" w:rsidR="00FF62DD" w:rsidRPr="00275C55" w:rsidRDefault="00FF62DD" w:rsidP="00FF62DD">
      <w:pPr>
        <w:pStyle w:val="Poglavje2"/>
        <w:tabs>
          <w:tab w:val="clear" w:pos="705"/>
          <w:tab w:val="num" w:pos="847"/>
        </w:tabs>
        <w:ind w:left="847"/>
        <w:rPr>
          <w:rFonts w:cs="Arial"/>
        </w:rPr>
      </w:pPr>
      <w:r w:rsidRPr="00275C55">
        <w:rPr>
          <w:rFonts w:cs="Arial"/>
        </w:rPr>
        <w:t>Uporaba zmogljivosti drugih subjektov</w:t>
      </w:r>
    </w:p>
    <w:p w14:paraId="76599A0C" w14:textId="77777777" w:rsidR="00FF62DD" w:rsidRPr="00F402C0" w:rsidRDefault="00FF62DD" w:rsidP="00FF62DD">
      <w:pPr>
        <w:jc w:val="both"/>
        <w:rPr>
          <w:rFonts w:cs="Arial"/>
        </w:rPr>
      </w:pPr>
    </w:p>
    <w:p w14:paraId="6677B4BE" w14:textId="77777777" w:rsidR="00FF62DD" w:rsidRPr="00F402C0" w:rsidRDefault="00275C55" w:rsidP="00FF62DD">
      <w:pPr>
        <w:jc w:val="both"/>
        <w:rPr>
          <w:rFonts w:cs="Arial"/>
        </w:rPr>
      </w:pPr>
      <w:r>
        <w:rPr>
          <w:rFonts w:cs="Arial"/>
        </w:rPr>
        <w:t>Gospodarski subjekt</w:t>
      </w:r>
      <w:r w:rsidR="00FF62DD" w:rsidRPr="00F402C0">
        <w:rPr>
          <w:rFonts w:cs="Arial"/>
        </w:rPr>
        <w:t xml:space="preserve">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w:t>
      </w:r>
      <w:r>
        <w:rPr>
          <w:rFonts w:cs="Arial"/>
        </w:rPr>
        <w:t>gospodarskega subjekta (kandidata)</w:t>
      </w:r>
      <w:r w:rsidR="00FF62DD" w:rsidRPr="00F402C0">
        <w:rPr>
          <w:rFonts w:cs="Arial"/>
        </w:rPr>
        <w:t xml:space="preserve"> storitev ali gradenj in vodstvenih delavcev podjetja ter pogojev v zvezi z ustreznimi poklicnimi izkušnjami pa lahko </w:t>
      </w:r>
      <w:r w:rsidR="009C1A4D">
        <w:rPr>
          <w:rFonts w:cs="Arial"/>
        </w:rPr>
        <w:t>gospodarski subjekt</w:t>
      </w:r>
      <w:r w:rsidR="00FF62DD" w:rsidRPr="00F402C0">
        <w:rPr>
          <w:rFonts w:cs="Arial"/>
        </w:rPr>
        <w:t xml:space="preserve"> uporabi zmogljivosti drugih subjektov le, če bodo slednji izvajali gradnje ali storitve, za katere se zahtevajo te zmogljivosti. Če želi </w:t>
      </w:r>
      <w:r w:rsidR="009C1A4D">
        <w:rPr>
          <w:rFonts w:cs="Arial"/>
        </w:rPr>
        <w:t>gospodarski subjekt</w:t>
      </w:r>
      <w:r w:rsidR="00FF62DD" w:rsidRPr="00F402C0">
        <w:rPr>
          <w:rFonts w:cs="Arial"/>
        </w:rPr>
        <w:t xml:space="preserve"> uporabiti zmogljivosti drugih subjektov, mora naročniku dokazati, da bo imel na voljo potrebna sredstva, na primer s predložitvijo zagotovil teh subjektov v ta namen.</w:t>
      </w:r>
    </w:p>
    <w:p w14:paraId="195DDCEE" w14:textId="77777777" w:rsidR="00FF62DD" w:rsidRPr="00F402C0" w:rsidRDefault="00FF62DD" w:rsidP="00FF62DD">
      <w:pPr>
        <w:jc w:val="both"/>
        <w:rPr>
          <w:rFonts w:cs="Arial"/>
        </w:rPr>
      </w:pPr>
    </w:p>
    <w:p w14:paraId="40F14C42" w14:textId="77777777" w:rsidR="00FF62DD" w:rsidRPr="00F402C0" w:rsidRDefault="00FF62DD" w:rsidP="00FF62DD">
      <w:pPr>
        <w:jc w:val="both"/>
        <w:rPr>
          <w:rFonts w:cs="Arial"/>
        </w:rPr>
      </w:pPr>
      <w:r w:rsidRPr="00F402C0">
        <w:rPr>
          <w:rFonts w:cs="Arial"/>
        </w:rPr>
        <w:t xml:space="preserve">Če </w:t>
      </w:r>
      <w:r w:rsidR="009C1A4D">
        <w:rPr>
          <w:rFonts w:cs="Arial"/>
        </w:rPr>
        <w:t>gospodarski subjekt</w:t>
      </w:r>
      <w:r w:rsidRPr="00F402C0">
        <w:rPr>
          <w:rFonts w:cs="Arial"/>
        </w:rPr>
        <w:t xml:space="preserve"> uporabi zmogljivosti drugih subjektov glede pogojev v zvezi z ekonomskim in finančnim položajem, bo naročnik zahteval, da so </w:t>
      </w:r>
      <w:r w:rsidR="009C1A4D">
        <w:rPr>
          <w:rFonts w:cs="Arial"/>
        </w:rPr>
        <w:t>gospodarski subjekt</w:t>
      </w:r>
      <w:r w:rsidRPr="00F402C0">
        <w:rPr>
          <w:rFonts w:cs="Arial"/>
        </w:rPr>
        <w:t xml:space="preserve"> in navedeni subjekti skupaj odgovorni za izvedbo javnega naročila. Pod enakimi pogoji lahko skupina gospodarskih subjektov uporabi zmogljivosti sodelujočih v tej skupini ali drugih subjektov.</w:t>
      </w:r>
    </w:p>
    <w:p w14:paraId="040769DB" w14:textId="77777777" w:rsidR="00FF62DD" w:rsidRDefault="00FF62DD" w:rsidP="00FF62DD">
      <w:pPr>
        <w:jc w:val="both"/>
        <w:rPr>
          <w:rFonts w:cs="Arial"/>
        </w:rPr>
      </w:pPr>
    </w:p>
    <w:p w14:paraId="2B749CEC" w14:textId="77777777" w:rsidR="00FF62DD" w:rsidRDefault="00FF62DD" w:rsidP="00FF62DD">
      <w:pPr>
        <w:pStyle w:val="Poglavje2"/>
      </w:pPr>
      <w:r>
        <w:t>Pojasnila dokumentacije v zvezi z oddajo javnega naročila</w:t>
      </w:r>
    </w:p>
    <w:p w14:paraId="33B4E393" w14:textId="77777777" w:rsidR="00FF62DD" w:rsidRDefault="00FF62DD" w:rsidP="00FF62DD">
      <w:pPr>
        <w:pStyle w:val="BodyText"/>
        <w:rPr>
          <w:rFonts w:cs="Arial"/>
          <w:b/>
        </w:rPr>
      </w:pPr>
    </w:p>
    <w:p w14:paraId="3D8B5013" w14:textId="77777777" w:rsidR="00FF62DD" w:rsidRPr="00F402C0" w:rsidRDefault="00FF62DD" w:rsidP="00FF62DD">
      <w:pPr>
        <w:pStyle w:val="BodyText"/>
        <w:rPr>
          <w:rFonts w:cs="Arial"/>
        </w:rPr>
      </w:pPr>
      <w:r w:rsidRPr="00F402C0">
        <w:rPr>
          <w:rFonts w:cs="Arial"/>
        </w:rPr>
        <w:t>Pojasnila o vsebini dokumentacije v zvezi z oddajo javnega naročila se lahko zahtevajo le v pisni obliki preko Portala javnih naročil. Pojasnila bodo posredovana na Portal javnih naročil.</w:t>
      </w:r>
    </w:p>
    <w:p w14:paraId="248BC24B" w14:textId="77777777" w:rsidR="00FF62DD" w:rsidRPr="00F402C0" w:rsidRDefault="00FF62DD" w:rsidP="00FF62DD">
      <w:pPr>
        <w:pStyle w:val="BodyText"/>
        <w:rPr>
          <w:rFonts w:cs="Arial"/>
        </w:rPr>
      </w:pPr>
    </w:p>
    <w:p w14:paraId="20A98579" w14:textId="12840A42" w:rsidR="00FF62DD" w:rsidRPr="00D41973" w:rsidRDefault="00FF62DD" w:rsidP="00FF62DD">
      <w:pPr>
        <w:pStyle w:val="BodyText"/>
        <w:rPr>
          <w:rFonts w:cs="Arial"/>
          <w:b/>
          <w:sz w:val="24"/>
          <w:szCs w:val="24"/>
        </w:rPr>
      </w:pPr>
      <w:r w:rsidRPr="00F402C0">
        <w:rPr>
          <w:rFonts w:cs="Arial"/>
        </w:rPr>
        <w:t xml:space="preserve">Če </w:t>
      </w:r>
      <w:r w:rsidR="009C1A4D">
        <w:rPr>
          <w:rFonts w:cs="Arial"/>
        </w:rPr>
        <w:t>gospodarski subjekt</w:t>
      </w:r>
      <w:r w:rsidRPr="00F402C0">
        <w:rPr>
          <w:rFonts w:cs="Arial"/>
        </w:rPr>
        <w:t xml:space="preserve"> zahteva v zvezi s to dokumentacijo oziroma v zvezi s pripravo prijave kakršno koli dodatno </w:t>
      </w:r>
      <w:r w:rsidRPr="005A14FB">
        <w:rPr>
          <w:rFonts w:cs="Arial"/>
        </w:rPr>
        <w:t xml:space="preserve">pojasnilo, mora zanj zaprositi </w:t>
      </w:r>
      <w:r w:rsidRPr="005875A5">
        <w:rPr>
          <w:rFonts w:cs="Arial"/>
          <w:b/>
          <w:highlight w:val="yellow"/>
          <w:u w:val="single"/>
        </w:rPr>
        <w:t xml:space="preserve">najkasneje </w:t>
      </w:r>
      <w:r w:rsidRPr="00D41973">
        <w:rPr>
          <w:rFonts w:cs="Arial"/>
          <w:b/>
          <w:highlight w:val="yellow"/>
          <w:u w:val="single"/>
        </w:rPr>
        <w:t xml:space="preserve">do </w:t>
      </w:r>
      <w:r w:rsidR="00A40BCA" w:rsidRPr="00D41973">
        <w:rPr>
          <w:rFonts w:cs="Arial"/>
          <w:b/>
          <w:highlight w:val="yellow"/>
          <w:u w:val="single"/>
        </w:rPr>
        <w:t>22</w:t>
      </w:r>
      <w:r w:rsidRPr="00D41973">
        <w:rPr>
          <w:rFonts w:cs="Arial"/>
          <w:b/>
          <w:highlight w:val="yellow"/>
          <w:u w:val="single"/>
        </w:rPr>
        <w:t>.07.202</w:t>
      </w:r>
      <w:r w:rsidR="001C384C">
        <w:rPr>
          <w:rFonts w:cs="Arial"/>
          <w:b/>
          <w:highlight w:val="yellow"/>
          <w:u w:val="single"/>
        </w:rPr>
        <w:t>4</w:t>
      </w:r>
      <w:r w:rsidRPr="00D41973">
        <w:rPr>
          <w:rFonts w:cs="Arial"/>
          <w:b/>
          <w:highlight w:val="yellow"/>
          <w:u w:val="single"/>
        </w:rPr>
        <w:t xml:space="preserve"> do 10:00 ure.</w:t>
      </w:r>
    </w:p>
    <w:p w14:paraId="22723EB6" w14:textId="77777777" w:rsidR="00FF62DD" w:rsidRPr="00F402C0" w:rsidRDefault="00FF62DD" w:rsidP="00FF62DD">
      <w:pPr>
        <w:pStyle w:val="BodyText"/>
        <w:rPr>
          <w:rFonts w:cs="Arial"/>
        </w:rPr>
      </w:pPr>
    </w:p>
    <w:p w14:paraId="13DC9819" w14:textId="77777777" w:rsidR="00FF62DD" w:rsidRPr="00F402C0" w:rsidRDefault="00FF62DD" w:rsidP="00FF62DD">
      <w:pPr>
        <w:pStyle w:val="BodyText"/>
        <w:rPr>
          <w:rFonts w:cs="Arial"/>
        </w:rPr>
      </w:pPr>
      <w:r w:rsidRPr="00F402C0">
        <w:rPr>
          <w:rFonts w:cs="Arial"/>
        </w:rPr>
        <w:t>Naročnik bo dodatno pojasnilo v zvezi s to dokumentacijo posredoval prek Portala javnih naročil najpozneje šest dni pred iztekom roka za oddajo prijav, pod pogojem, da je bila zahteva posredovana pravočasno. Na prepozne za</w:t>
      </w:r>
      <w:r>
        <w:rPr>
          <w:rFonts w:cs="Arial"/>
        </w:rPr>
        <w:t>hteve naročnik ne bo odgovarjal.</w:t>
      </w:r>
    </w:p>
    <w:p w14:paraId="10C3B19B" w14:textId="77777777" w:rsidR="00FF62DD" w:rsidRDefault="00FF62DD" w:rsidP="00FF62DD">
      <w:pPr>
        <w:pStyle w:val="BodyText"/>
        <w:rPr>
          <w:rFonts w:cs="Arial"/>
        </w:rPr>
      </w:pPr>
    </w:p>
    <w:p w14:paraId="3E813577" w14:textId="77777777" w:rsidR="000A3736" w:rsidRDefault="000A3736" w:rsidP="001151E2">
      <w:pPr>
        <w:pStyle w:val="BodyText"/>
        <w:rPr>
          <w:rFonts w:cs="Arial"/>
        </w:rPr>
      </w:pPr>
    </w:p>
    <w:p w14:paraId="7DECEBDF" w14:textId="77777777" w:rsidR="00FF62DD" w:rsidRDefault="00FF62DD" w:rsidP="00FF62DD">
      <w:pPr>
        <w:pStyle w:val="Poglavje2"/>
      </w:pPr>
      <w:r>
        <w:t>Dopolnitve in spremembe dokumentacije v zvezi z oddajo javnega naročila</w:t>
      </w:r>
    </w:p>
    <w:p w14:paraId="0521BB75" w14:textId="77777777" w:rsidR="00FF62DD" w:rsidRDefault="00FF62DD" w:rsidP="00FF62DD">
      <w:pPr>
        <w:pStyle w:val="BodyText"/>
        <w:rPr>
          <w:rFonts w:cs="Arial"/>
        </w:rPr>
      </w:pPr>
    </w:p>
    <w:p w14:paraId="7A212B47" w14:textId="77777777" w:rsidR="00FF62DD" w:rsidRDefault="00FF62DD" w:rsidP="00FF62DD">
      <w:pPr>
        <w:pStyle w:val="BodyText"/>
        <w:rPr>
          <w:rFonts w:cs="Arial"/>
        </w:rPr>
      </w:pPr>
      <w:r>
        <w:rPr>
          <w:rFonts w:cs="Arial"/>
        </w:rPr>
        <w:t>Naročnik si pridržuje pravico spremeniti ali dopolniti dokumentacijo v zvezi z oddajo javnega naročila. V primeru, da bo naročnik v roku za prejem prijav spremenil ali dopolnil dokumentacijo v zvezi z oddajo javnega naročila, bo to objavil na Portalu javnih naročil.</w:t>
      </w:r>
    </w:p>
    <w:p w14:paraId="65863056" w14:textId="77777777" w:rsidR="00FF62DD" w:rsidRDefault="00FF62DD" w:rsidP="00FF62DD">
      <w:pPr>
        <w:pStyle w:val="BodyText"/>
        <w:rPr>
          <w:rFonts w:cs="Arial"/>
        </w:rPr>
      </w:pPr>
    </w:p>
    <w:p w14:paraId="67F942A9" w14:textId="77777777" w:rsidR="00FF62DD" w:rsidRDefault="00FF62DD" w:rsidP="00FF62DD">
      <w:pPr>
        <w:pStyle w:val="BodyText"/>
        <w:rPr>
          <w:rFonts w:cs="Arial"/>
        </w:rPr>
      </w:pPr>
      <w:r>
        <w:rPr>
          <w:rFonts w:cs="Arial"/>
        </w:rPr>
        <w:lastRenderedPageBreak/>
        <w:t>Po poteku roka za prejem prijav, naročnik ne bo spreminjal ali dopolnjeval dokumentacije v zvezi z oddajo javnega naročila.</w:t>
      </w:r>
    </w:p>
    <w:p w14:paraId="607F2B0E" w14:textId="77777777" w:rsidR="00FF62DD" w:rsidRDefault="00FF62DD" w:rsidP="00FF62DD">
      <w:pPr>
        <w:pStyle w:val="BodyText"/>
        <w:rPr>
          <w:rFonts w:cs="Arial"/>
        </w:rPr>
      </w:pPr>
    </w:p>
    <w:p w14:paraId="09A393E0" w14:textId="77777777" w:rsidR="00FF62DD" w:rsidRDefault="00FF62DD" w:rsidP="00FF62DD">
      <w:pPr>
        <w:pStyle w:val="BodyText"/>
        <w:rPr>
          <w:rFonts w:cs="Arial"/>
        </w:rPr>
      </w:pPr>
      <w:r>
        <w:rPr>
          <w:rFonts w:cs="Arial"/>
        </w:rPr>
        <w:t>V primeru, da bo naročnik spremenil ali dopolnil dokumentacijo v zvezi z oddajo javnega naročila šest ali manj dni pred rokom, določenim za prejem prijav, bo, glede na obseg in vsebino sprememb, ustrezno podaljšal rok za prejem prijav.</w:t>
      </w:r>
    </w:p>
    <w:p w14:paraId="636CBF68" w14:textId="77777777" w:rsidR="00FF62DD" w:rsidRDefault="00FF62DD" w:rsidP="00FF62DD">
      <w:pPr>
        <w:pStyle w:val="BodyText"/>
        <w:rPr>
          <w:rFonts w:cs="Arial"/>
        </w:rPr>
      </w:pPr>
    </w:p>
    <w:p w14:paraId="5DF7DA1D" w14:textId="77777777" w:rsidR="00FF62DD" w:rsidRDefault="00FF62DD" w:rsidP="00FF62DD">
      <w:pPr>
        <w:pStyle w:val="Poglavje2"/>
      </w:pPr>
      <w:r>
        <w:t>Dopustne dopolnitve, pojasnila in popravek prijave, računske napake</w:t>
      </w:r>
    </w:p>
    <w:p w14:paraId="08776281" w14:textId="77777777" w:rsidR="00FF62DD" w:rsidRDefault="00FF62DD" w:rsidP="00FF62DD">
      <w:pPr>
        <w:jc w:val="both"/>
        <w:rPr>
          <w:rFonts w:cs="Arial"/>
        </w:rPr>
      </w:pPr>
    </w:p>
    <w:p w14:paraId="670AABC7" w14:textId="77777777" w:rsidR="00FF62DD" w:rsidRDefault="00FF62DD" w:rsidP="00FF62DD">
      <w:pPr>
        <w:jc w:val="both"/>
        <w:rPr>
          <w:rFonts w:cs="Arial"/>
        </w:rPr>
      </w:pPr>
      <w:r>
        <w:rPr>
          <w:rFonts w:cs="Arial"/>
        </w:rPr>
        <w:t xml:space="preserve">Če bodo ali se bodo zdele informacije ali dokumentacija, ki jo mora predložiti </w:t>
      </w:r>
      <w:r w:rsidR="00B83656">
        <w:rPr>
          <w:rFonts w:cs="Arial"/>
        </w:rPr>
        <w:t>gospodarski subjekt</w:t>
      </w:r>
      <w:r>
        <w:rPr>
          <w:rFonts w:cs="Arial"/>
        </w:rPr>
        <w:t xml:space="preserve">, nepopolne ali napačne oziroma če posamezni dokumenti manjkajo, bo naročnik zahteval, da </w:t>
      </w:r>
      <w:r w:rsidR="00B83656">
        <w:rPr>
          <w:rFonts w:cs="Arial"/>
        </w:rPr>
        <w:t>gospodarski subjekt</w:t>
      </w:r>
      <w:r>
        <w:rPr>
          <w:rFonts w:cs="Arial"/>
        </w:rPr>
        <w:t xml:space="preserve"> v ustreznem roku predloži manjkajoče dokumente ali dopolni, popravi ali pojasni ustrezne informacije ali dokumentacijo. Predložitev manjkajočega dokumenta ali dopolnitev, popravek ali pojasnilo informacije ali dokumentacije se lahko nanaša izključno na takšne elemente </w:t>
      </w:r>
      <w:r w:rsidR="00B83656">
        <w:rPr>
          <w:rFonts w:cs="Arial"/>
        </w:rPr>
        <w:t>prijave</w:t>
      </w:r>
      <w:r>
        <w:rPr>
          <w:rFonts w:cs="Arial"/>
        </w:rPr>
        <w:t>, katerih obstoj pred iztekom roka, določenega za predložitev prijave, je mogoče objektivno preveriti.</w:t>
      </w:r>
    </w:p>
    <w:p w14:paraId="1F6CE4FC" w14:textId="77777777" w:rsidR="00FF62DD" w:rsidRDefault="00FF62DD" w:rsidP="00FF62DD">
      <w:pPr>
        <w:jc w:val="both"/>
        <w:rPr>
          <w:rFonts w:cs="Arial"/>
        </w:rPr>
      </w:pPr>
    </w:p>
    <w:p w14:paraId="2F995C68" w14:textId="77777777" w:rsidR="00FF62DD" w:rsidRDefault="00FF62DD" w:rsidP="00FF62DD">
      <w:pPr>
        <w:jc w:val="both"/>
        <w:rPr>
          <w:rFonts w:cs="Arial"/>
        </w:rPr>
      </w:pPr>
      <w:r>
        <w:rPr>
          <w:rFonts w:cs="Arial"/>
        </w:rPr>
        <w:t xml:space="preserve">Če </w:t>
      </w:r>
      <w:r w:rsidR="00B83656">
        <w:rPr>
          <w:rFonts w:cs="Arial"/>
        </w:rPr>
        <w:t xml:space="preserve">gospodarski subjekt </w:t>
      </w:r>
      <w:r>
        <w:rPr>
          <w:rFonts w:cs="Arial"/>
        </w:rPr>
        <w:t>ne bo predložil manjkajočega dokumenta ali ne bo dopolnil, popravil ali pojasnil ustrezne informacije ali dokumentacije, bo naročnik</w:t>
      </w:r>
      <w:r w:rsidR="00B83656">
        <w:rPr>
          <w:rFonts w:cs="Arial"/>
        </w:rPr>
        <w:t xml:space="preserve"> gospodarski subjekt </w:t>
      </w:r>
      <w:r>
        <w:rPr>
          <w:rFonts w:cs="Arial"/>
        </w:rPr>
        <w:t xml:space="preserve"> izključil. Naročnik bo očitne ali nebistvene napake, ki jih bo našel pri pregledu in ocenjevanju prijav spregledal.</w:t>
      </w:r>
    </w:p>
    <w:p w14:paraId="297AD8DA" w14:textId="77777777" w:rsidR="00FF62DD" w:rsidRDefault="00FF62DD" w:rsidP="00FF62DD">
      <w:pPr>
        <w:tabs>
          <w:tab w:val="left" w:pos="5040"/>
        </w:tabs>
        <w:jc w:val="both"/>
        <w:rPr>
          <w:rFonts w:cs="Arial"/>
        </w:rPr>
      </w:pPr>
    </w:p>
    <w:p w14:paraId="68DDD937" w14:textId="77777777" w:rsidR="00FF62DD" w:rsidRDefault="00FF62DD" w:rsidP="00FF62DD">
      <w:pPr>
        <w:jc w:val="both"/>
      </w:pPr>
      <w:r>
        <w:t xml:space="preserve">V </w:t>
      </w:r>
      <w:r w:rsidRPr="005A14FB">
        <w:rPr>
          <w:u w:val="single"/>
        </w:rPr>
        <w:t>II. fazi postopka</w:t>
      </w:r>
      <w:r>
        <w:t xml:space="preserve"> ponudnik pri oddani ponudbi ne sme dopolnjevati ali popravljati:</w:t>
      </w:r>
    </w:p>
    <w:p w14:paraId="21E311C3" w14:textId="77777777" w:rsidR="00FF62DD" w:rsidRDefault="00FF62DD" w:rsidP="00FF62DD">
      <w:pPr>
        <w:numPr>
          <w:ilvl w:val="0"/>
          <w:numId w:val="2"/>
        </w:numPr>
        <w:jc w:val="both"/>
      </w:pPr>
      <w:r>
        <w:t>svoje cene brez DDV na enoto, vrednosti postavke brez DDV, skupne vrednosti prijave brez DDV, razen kadar se skupna vrednost spremeni v skladu s 7. odstavkom 89. člena</w:t>
      </w:r>
      <w:r>
        <w:rPr>
          <w:rFonts w:cs="Arial"/>
        </w:rPr>
        <w:t xml:space="preserve"> </w:t>
      </w:r>
      <w:r>
        <w:t>ZJN-3 in prijave v okviru meril,</w:t>
      </w:r>
    </w:p>
    <w:p w14:paraId="1F2D2635" w14:textId="77777777" w:rsidR="00FF62DD" w:rsidRDefault="00FF62DD" w:rsidP="00FF62DD">
      <w:pPr>
        <w:numPr>
          <w:ilvl w:val="0"/>
          <w:numId w:val="2"/>
        </w:numPr>
        <w:jc w:val="both"/>
      </w:pPr>
      <w:r>
        <w:t>tistega dela prijave, ki se veže na tehnične specifikacije predmeta javnega naročila,</w:t>
      </w:r>
    </w:p>
    <w:p w14:paraId="221F73DB" w14:textId="77777777" w:rsidR="00FF62DD" w:rsidRDefault="00FF62DD" w:rsidP="00FF62DD">
      <w:pPr>
        <w:numPr>
          <w:ilvl w:val="0"/>
          <w:numId w:val="2"/>
        </w:numPr>
        <w:jc w:val="both"/>
      </w:pPr>
      <w:r>
        <w:t>tistih elementov prijave, ki vplivajo ali bi lahko vplivali na drugačno razvrstitev njegove prijave glede na preostale prijave, ki jih je naročnik prejel v postopku javnega naročanja.</w:t>
      </w:r>
    </w:p>
    <w:p w14:paraId="2BAC5FAB" w14:textId="77777777" w:rsidR="00FF62DD" w:rsidRDefault="00FF62DD" w:rsidP="00FF62DD">
      <w:pPr>
        <w:jc w:val="both"/>
      </w:pPr>
    </w:p>
    <w:p w14:paraId="0EDEE510" w14:textId="77777777" w:rsidR="00FF62DD" w:rsidRDefault="00FF62DD" w:rsidP="00FF62DD">
      <w:pPr>
        <w:pStyle w:val="Poglavje2"/>
      </w:pPr>
      <w:r>
        <w:t>Stroški priprave prijave/ponudbe</w:t>
      </w:r>
    </w:p>
    <w:p w14:paraId="1806444C" w14:textId="77777777" w:rsidR="00FF62DD" w:rsidRDefault="00FF62DD" w:rsidP="00FF62DD">
      <w:pPr>
        <w:jc w:val="both"/>
        <w:rPr>
          <w:rFonts w:cs="Arial"/>
        </w:rPr>
      </w:pPr>
    </w:p>
    <w:p w14:paraId="4376D4E7" w14:textId="77777777" w:rsidR="00FF62DD" w:rsidRDefault="00B83656" w:rsidP="00FF62DD">
      <w:pPr>
        <w:pStyle w:val="BodyText"/>
        <w:rPr>
          <w:rFonts w:cs="Arial"/>
        </w:rPr>
      </w:pPr>
      <w:r>
        <w:rPr>
          <w:rFonts w:cs="Arial"/>
        </w:rPr>
        <w:t xml:space="preserve">Gospodarski subjekt </w:t>
      </w:r>
      <w:r w:rsidR="00FF62DD">
        <w:rPr>
          <w:rFonts w:cs="Arial"/>
        </w:rPr>
        <w:t xml:space="preserve">nosi vse stroške, povezane s pripravo in predložitvijo prijave, vključno s stroški prospektnega materiala, katalogov, če jih bo naročnik zahteval. Naročnik v nobenem primeru ne more biti odgovoren za morebitno škodo, ki bi nastala zaradi teh stroškov, brez ozira na potek postopkov v zvezi z javnim naročilom in na končno izbiro </w:t>
      </w:r>
      <w:r>
        <w:rPr>
          <w:rFonts w:cs="Arial"/>
        </w:rPr>
        <w:t>gospodarskega subjekta</w:t>
      </w:r>
      <w:r w:rsidR="00FF62DD">
        <w:rPr>
          <w:rFonts w:cs="Arial"/>
        </w:rPr>
        <w:t>.</w:t>
      </w:r>
    </w:p>
    <w:p w14:paraId="40D26BB9" w14:textId="77777777" w:rsidR="00FF62DD" w:rsidRDefault="00FF62DD" w:rsidP="00FF62DD">
      <w:pPr>
        <w:pStyle w:val="BodyText"/>
        <w:rPr>
          <w:rFonts w:cs="Arial"/>
        </w:rPr>
      </w:pPr>
    </w:p>
    <w:p w14:paraId="637B6ED3" w14:textId="77777777" w:rsidR="00FF62DD" w:rsidRDefault="00FF62DD" w:rsidP="00FF62DD">
      <w:pPr>
        <w:pStyle w:val="Poglavje2"/>
      </w:pPr>
      <w:r>
        <w:t>Variantne prijave/ponudbe</w:t>
      </w:r>
    </w:p>
    <w:p w14:paraId="11576D98" w14:textId="77777777" w:rsidR="00FF62DD" w:rsidRDefault="00FF62DD" w:rsidP="00FF62DD">
      <w:pPr>
        <w:jc w:val="both"/>
        <w:rPr>
          <w:rFonts w:cs="Arial"/>
        </w:rPr>
      </w:pPr>
    </w:p>
    <w:p w14:paraId="62142AFF" w14:textId="77777777" w:rsidR="00FF62DD" w:rsidRDefault="00FF62DD" w:rsidP="00FF62DD">
      <w:pPr>
        <w:jc w:val="both"/>
      </w:pPr>
      <w:r>
        <w:t>Naročnik ne bo upošteval variantnih ponudb</w:t>
      </w:r>
      <w:r w:rsidR="00275C55">
        <w:t>/ prijav</w:t>
      </w:r>
      <w:r>
        <w:t xml:space="preserve">. </w:t>
      </w:r>
      <w:r w:rsidR="00B83656">
        <w:t>Gospodarski subjekt</w:t>
      </w:r>
      <w:r>
        <w:t xml:space="preserve"> lahko predloži samo eno ponudbo</w:t>
      </w:r>
      <w:r w:rsidR="00275C55">
        <w:t>/ prijavo</w:t>
      </w:r>
      <w:r>
        <w:t xml:space="preserve">. </w:t>
      </w:r>
      <w:r w:rsidR="00AF7A2B">
        <w:t>Gospodarski subjekt</w:t>
      </w:r>
      <w:r>
        <w:t>, ki predloži več kot eno ponudbo</w:t>
      </w:r>
      <w:r w:rsidR="00AF7A2B">
        <w:t>/ prijavo</w:t>
      </w:r>
      <w:r>
        <w:t xml:space="preserve"> bo izločen iz postopka.</w:t>
      </w:r>
    </w:p>
    <w:p w14:paraId="3AC25D1E" w14:textId="77777777" w:rsidR="00FF62DD" w:rsidRDefault="00FF62DD" w:rsidP="00FF62DD">
      <w:pPr>
        <w:pStyle w:val="BodyText"/>
        <w:rPr>
          <w:rFonts w:cs="Arial"/>
        </w:rPr>
      </w:pPr>
    </w:p>
    <w:p w14:paraId="4D7B11A1" w14:textId="77777777" w:rsidR="00FF62DD" w:rsidRDefault="00FF62DD" w:rsidP="00FF62DD">
      <w:pPr>
        <w:pStyle w:val="Poglavje2"/>
      </w:pPr>
      <w:r>
        <w:t xml:space="preserve">Plačilni pogoji </w:t>
      </w:r>
      <w:r>
        <w:rPr>
          <w:rFonts w:cs="Arial"/>
          <w:color w:val="000000"/>
        </w:rPr>
        <w:t>(v II. fazi naročila)</w:t>
      </w:r>
    </w:p>
    <w:p w14:paraId="05601D24" w14:textId="77777777" w:rsidR="00FF62DD" w:rsidRDefault="00FF62DD" w:rsidP="00FF62DD">
      <w:pPr>
        <w:pStyle w:val="BodyText"/>
        <w:rPr>
          <w:rFonts w:cs="Arial"/>
        </w:rPr>
      </w:pPr>
    </w:p>
    <w:p w14:paraId="534AA4C6" w14:textId="77777777" w:rsidR="00FF62DD" w:rsidRDefault="00FF62DD" w:rsidP="00FF62DD">
      <w:pPr>
        <w:jc w:val="both"/>
        <w:rPr>
          <w:rFonts w:cs="Arial"/>
          <w:color w:val="000000"/>
          <w:sz w:val="22"/>
          <w:szCs w:val="22"/>
        </w:rPr>
      </w:pPr>
      <w:r>
        <w:t>Rok plačila je 30. dan od dneva prejetega računa s strani ponudnika/dobavitelja. Priloga računa mora biti obvezno podpisana dobavnica s strani naročnika za dobavljen material. Datum na računu ne sme biti starejši od datuma prejema materiala s strani naročnika. Na računu mora biti označen sklic na pogodbo/naročilnico.</w:t>
      </w:r>
      <w:r>
        <w:rPr>
          <w:rFonts w:cs="Arial"/>
          <w:color w:val="000000"/>
          <w:sz w:val="22"/>
          <w:szCs w:val="22"/>
        </w:rPr>
        <w:t xml:space="preserve"> </w:t>
      </w:r>
    </w:p>
    <w:p w14:paraId="71A030B2" w14:textId="77777777" w:rsidR="00FF62DD" w:rsidRDefault="00FF62DD" w:rsidP="00FF62DD">
      <w:pPr>
        <w:jc w:val="both"/>
        <w:rPr>
          <w:rFonts w:cs="Arial"/>
          <w:color w:val="000000"/>
        </w:rPr>
      </w:pPr>
      <w:r>
        <w:rPr>
          <w:rFonts w:cs="Arial"/>
          <w:color w:val="000000"/>
        </w:rPr>
        <w:t>V kolikor je v času izvajanja te pogodbe s posebnim zakonom za proračunske uporabnike določen drugačen plačilni rok, potem velja le-ta.</w:t>
      </w:r>
    </w:p>
    <w:p w14:paraId="297904AB" w14:textId="77777777" w:rsidR="00FF62DD" w:rsidRDefault="00FF62DD" w:rsidP="00FF62DD">
      <w:pPr>
        <w:pStyle w:val="BodyText"/>
      </w:pPr>
    </w:p>
    <w:p w14:paraId="22B4CC18" w14:textId="77777777" w:rsidR="00FF62DD" w:rsidRDefault="00FF62DD" w:rsidP="00FF62DD">
      <w:pPr>
        <w:pStyle w:val="Poglavje2"/>
      </w:pPr>
      <w:r>
        <w:t>Neobičajno nizka ponudba (v II. fazi postopka)</w:t>
      </w:r>
    </w:p>
    <w:p w14:paraId="0D06827F" w14:textId="77777777" w:rsidR="00FF62DD" w:rsidRDefault="00FF62DD" w:rsidP="00FF62DD">
      <w:pPr>
        <w:pStyle w:val="BodyText"/>
        <w:rPr>
          <w:rFonts w:cs="Arial"/>
        </w:rPr>
      </w:pPr>
    </w:p>
    <w:p w14:paraId="4DC90A71" w14:textId="77777777" w:rsidR="00FF62DD" w:rsidRDefault="00AF7A2B" w:rsidP="00FF62DD">
      <w:pPr>
        <w:pStyle w:val="BodyText"/>
        <w:rPr>
          <w:rFonts w:cs="Arial"/>
        </w:rPr>
      </w:pPr>
      <w:r>
        <w:rPr>
          <w:rFonts w:cs="Arial"/>
        </w:rPr>
        <w:t>Naročnik bo postopal v skladu z</w:t>
      </w:r>
      <w:r w:rsidR="00FF62DD">
        <w:rPr>
          <w:rFonts w:cs="Arial"/>
        </w:rPr>
        <w:t xml:space="preserve"> 86. člen</w:t>
      </w:r>
      <w:r>
        <w:rPr>
          <w:rFonts w:cs="Arial"/>
        </w:rPr>
        <w:t>om</w:t>
      </w:r>
      <w:r w:rsidR="00FF62DD">
        <w:rPr>
          <w:rFonts w:cs="Arial"/>
        </w:rPr>
        <w:t xml:space="preserve"> ZJN-3.</w:t>
      </w:r>
    </w:p>
    <w:p w14:paraId="34A275C1" w14:textId="77777777" w:rsidR="001151E2" w:rsidRDefault="001151E2" w:rsidP="001151E2">
      <w:pPr>
        <w:pStyle w:val="BodyText"/>
        <w:rPr>
          <w:rFonts w:cs="Arial"/>
        </w:rPr>
      </w:pPr>
    </w:p>
    <w:p w14:paraId="578C4BBF" w14:textId="77777777" w:rsidR="001151E2" w:rsidRDefault="001151E2" w:rsidP="001151E2">
      <w:pPr>
        <w:pStyle w:val="BodyText"/>
        <w:rPr>
          <w:rFonts w:cs="Arial"/>
        </w:rPr>
      </w:pPr>
    </w:p>
    <w:p w14:paraId="3C42C809" w14:textId="77777777" w:rsidR="001151E2" w:rsidRDefault="001151E2" w:rsidP="001151E2">
      <w:pPr>
        <w:pStyle w:val="Poglavje2"/>
      </w:pPr>
      <w:r>
        <w:t>Dopustne dopolnitve ponudbe</w:t>
      </w:r>
    </w:p>
    <w:p w14:paraId="6900DF74" w14:textId="77777777" w:rsidR="001151E2" w:rsidRDefault="001151E2" w:rsidP="001151E2">
      <w:pPr>
        <w:jc w:val="both"/>
        <w:rPr>
          <w:rFonts w:cs="Arial"/>
        </w:rPr>
      </w:pPr>
    </w:p>
    <w:p w14:paraId="61894B57" w14:textId="77777777" w:rsidR="001151E2" w:rsidRDefault="00AF7A2B" w:rsidP="001151E2">
      <w:pPr>
        <w:jc w:val="both"/>
        <w:rPr>
          <w:rFonts w:cs="Arial"/>
        </w:rPr>
      </w:pPr>
      <w:r>
        <w:rPr>
          <w:rFonts w:cs="Arial"/>
        </w:rPr>
        <w:t>Naročnik bo postopal v skladu z</w:t>
      </w:r>
      <w:r w:rsidR="001151E2">
        <w:rPr>
          <w:rFonts w:cs="Arial"/>
        </w:rPr>
        <w:t xml:space="preserve"> 89. člen</w:t>
      </w:r>
      <w:r>
        <w:rPr>
          <w:rFonts w:cs="Arial"/>
        </w:rPr>
        <w:t>om</w:t>
      </w:r>
      <w:r w:rsidR="001151E2">
        <w:rPr>
          <w:rFonts w:cs="Arial"/>
        </w:rPr>
        <w:t xml:space="preserve"> ZJN-3.</w:t>
      </w:r>
    </w:p>
    <w:p w14:paraId="6B1C3F84" w14:textId="77777777" w:rsidR="001151E2" w:rsidRDefault="001151E2" w:rsidP="001151E2">
      <w:pPr>
        <w:jc w:val="both"/>
        <w:rPr>
          <w:rFonts w:cs="Arial"/>
        </w:rPr>
      </w:pPr>
    </w:p>
    <w:p w14:paraId="35BD8EE9" w14:textId="77777777" w:rsidR="00D41973" w:rsidRDefault="00D41973" w:rsidP="001151E2">
      <w:pPr>
        <w:jc w:val="both"/>
        <w:rPr>
          <w:rFonts w:cs="Arial"/>
        </w:rPr>
      </w:pPr>
    </w:p>
    <w:p w14:paraId="4420401C" w14:textId="77777777" w:rsidR="001151E2" w:rsidRDefault="001151E2" w:rsidP="001151E2">
      <w:pPr>
        <w:pStyle w:val="Poglavje2"/>
      </w:pPr>
      <w:r>
        <w:lastRenderedPageBreak/>
        <w:t>Navedba zavajajočih podatkov</w:t>
      </w:r>
    </w:p>
    <w:p w14:paraId="2448463E" w14:textId="77777777" w:rsidR="001151E2" w:rsidRDefault="001151E2" w:rsidP="001151E2">
      <w:pPr>
        <w:jc w:val="both"/>
        <w:rPr>
          <w:rFonts w:cs="Arial"/>
        </w:rPr>
      </w:pPr>
    </w:p>
    <w:p w14:paraId="03BB8AB9" w14:textId="77777777" w:rsidR="001151E2" w:rsidRDefault="001151E2" w:rsidP="001151E2">
      <w:pPr>
        <w:jc w:val="both"/>
        <w:rPr>
          <w:rFonts w:cs="Arial"/>
        </w:rPr>
      </w:pPr>
      <w:r>
        <w:rPr>
          <w:rFonts w:cs="Arial"/>
        </w:rPr>
        <w:t>Naročnik bo Državni revizijski komisiji podal predlog za uvedbo postopka o prekršku:</w:t>
      </w:r>
    </w:p>
    <w:p w14:paraId="4CC598A6" w14:textId="77777777" w:rsidR="001151E2" w:rsidRDefault="001151E2" w:rsidP="001151E2">
      <w:pPr>
        <w:numPr>
          <w:ilvl w:val="0"/>
          <w:numId w:val="2"/>
        </w:numPr>
        <w:jc w:val="both"/>
      </w:pPr>
      <w:r>
        <w:rPr>
          <w:rFonts w:cs="Arial"/>
        </w:rPr>
        <w:t xml:space="preserve">v primeru, da se pri naročniku pojavi utemeljen sum, da je ponudnik v postopku javnega naročila </w:t>
      </w:r>
      <w:r>
        <w:t>predložil neresnično izjavo ali ponarejeno ali spremenjeno listino kot pravo v skladu z enajstim odstavkom 89. člena ZJN-3,</w:t>
      </w:r>
    </w:p>
    <w:p w14:paraId="537DF00B" w14:textId="77777777" w:rsidR="001151E2" w:rsidRDefault="001151E2" w:rsidP="001151E2">
      <w:pPr>
        <w:numPr>
          <w:ilvl w:val="0"/>
          <w:numId w:val="2"/>
        </w:numPr>
        <w:jc w:val="both"/>
      </w:pPr>
      <w:r>
        <w:t>če glavni izvajalec ne ravna v skladu s 94. členom ZJN-3.</w:t>
      </w:r>
    </w:p>
    <w:p w14:paraId="216ECABD" w14:textId="77777777" w:rsidR="001151E2" w:rsidRDefault="001151E2" w:rsidP="001151E2">
      <w:pPr>
        <w:jc w:val="both"/>
        <w:rPr>
          <w:rFonts w:cs="Arial"/>
        </w:rPr>
      </w:pPr>
    </w:p>
    <w:p w14:paraId="326467FD" w14:textId="77777777" w:rsidR="001151E2" w:rsidRPr="00B83656" w:rsidRDefault="001151E2" w:rsidP="001151E2">
      <w:pPr>
        <w:pStyle w:val="Poglavje2"/>
      </w:pPr>
      <w:r w:rsidRPr="00B83656">
        <w:t>Stroški priprave ponudbe</w:t>
      </w:r>
    </w:p>
    <w:p w14:paraId="50F618A5" w14:textId="77777777" w:rsidR="001151E2" w:rsidRDefault="001151E2" w:rsidP="001151E2">
      <w:pPr>
        <w:jc w:val="both"/>
        <w:rPr>
          <w:rFonts w:cs="Arial"/>
        </w:rPr>
      </w:pPr>
    </w:p>
    <w:p w14:paraId="0C1C5394" w14:textId="77777777" w:rsidR="001151E2" w:rsidRDefault="001151E2" w:rsidP="001151E2">
      <w:pPr>
        <w:pStyle w:val="BodyText"/>
        <w:rPr>
          <w:rFonts w:cs="Arial"/>
        </w:rPr>
      </w:pPr>
      <w:r>
        <w:rPr>
          <w:rFonts w:cs="Arial"/>
        </w:rPr>
        <w:t>Ponudnik nosi vse stroške, povezane s pripravo in predložitvijo ponudbe v prvi fazi. V drugi fazi bo naročnik pri vsakem posameznem povpraševanju določil, če ponudnik nosi vse stroške ponudbe.</w:t>
      </w:r>
    </w:p>
    <w:p w14:paraId="35BEFBE1" w14:textId="77777777" w:rsidR="001151E2" w:rsidRDefault="001151E2" w:rsidP="001151E2">
      <w:pPr>
        <w:pStyle w:val="BodyText"/>
        <w:rPr>
          <w:rFonts w:cs="Arial"/>
        </w:rPr>
      </w:pPr>
    </w:p>
    <w:p w14:paraId="7AD1B988" w14:textId="77777777" w:rsidR="001151E2" w:rsidRPr="00AF7A2B" w:rsidRDefault="001151E2" w:rsidP="001151E2">
      <w:pPr>
        <w:pStyle w:val="Poglavje2"/>
      </w:pPr>
      <w:r w:rsidRPr="00AF7A2B">
        <w:t xml:space="preserve">Plačilni pogoji </w:t>
      </w:r>
      <w:r w:rsidRPr="00AF7A2B">
        <w:rPr>
          <w:rFonts w:cs="Arial"/>
          <w:color w:val="000000"/>
        </w:rPr>
        <w:t>(v 2. fazi naročila)</w:t>
      </w:r>
    </w:p>
    <w:p w14:paraId="5AC78B98" w14:textId="77777777" w:rsidR="001151E2" w:rsidRPr="00AF7A2B" w:rsidRDefault="001151E2" w:rsidP="001151E2">
      <w:pPr>
        <w:pStyle w:val="BodyText"/>
        <w:rPr>
          <w:rFonts w:cs="Arial"/>
        </w:rPr>
      </w:pPr>
    </w:p>
    <w:p w14:paraId="3443235B" w14:textId="77777777" w:rsidR="001151E2" w:rsidRDefault="00AF7A2B" w:rsidP="001151E2">
      <w:pPr>
        <w:pStyle w:val="BodyText"/>
      </w:pPr>
      <w:r w:rsidRPr="00AF7A2B">
        <w:t xml:space="preserve">Navedeno v vzorcu okvirnega sporazuma. </w:t>
      </w:r>
    </w:p>
    <w:p w14:paraId="0EB02B6F" w14:textId="77777777" w:rsidR="00D628D1" w:rsidRPr="00AF7A2B" w:rsidRDefault="00D628D1" w:rsidP="001151E2">
      <w:pPr>
        <w:pStyle w:val="BodyText"/>
      </w:pPr>
    </w:p>
    <w:p w14:paraId="177EFED8" w14:textId="77777777" w:rsidR="001151E2" w:rsidRDefault="001151E2" w:rsidP="001151E2">
      <w:pPr>
        <w:pStyle w:val="Poglavje2"/>
      </w:pPr>
      <w:r>
        <w:t>Merila</w:t>
      </w:r>
    </w:p>
    <w:p w14:paraId="7E035CD0" w14:textId="77777777" w:rsidR="001151E2" w:rsidRDefault="001151E2" w:rsidP="001151E2">
      <w:pPr>
        <w:pStyle w:val="BodyText"/>
        <w:outlineLvl w:val="0"/>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6353"/>
        <w:gridCol w:w="2220"/>
      </w:tblGrid>
      <w:tr w:rsidR="001151E2" w:rsidRPr="00F12C27" w14:paraId="1DCE9225" w14:textId="77777777" w:rsidTr="00AD10BD">
        <w:tc>
          <w:tcPr>
            <w:tcW w:w="637" w:type="dxa"/>
            <w:tcBorders>
              <w:top w:val="single" w:sz="4" w:space="0" w:color="auto"/>
              <w:left w:val="single" w:sz="4" w:space="0" w:color="auto"/>
              <w:bottom w:val="single" w:sz="4" w:space="0" w:color="auto"/>
              <w:right w:val="single" w:sz="4" w:space="0" w:color="auto"/>
            </w:tcBorders>
            <w:hideMark/>
          </w:tcPr>
          <w:p w14:paraId="620C882E" w14:textId="77777777" w:rsidR="001151E2" w:rsidRPr="00F12C27" w:rsidRDefault="001151E2" w:rsidP="00AD10BD">
            <w:pPr>
              <w:jc w:val="center"/>
              <w:rPr>
                <w:rFonts w:cs="Arial"/>
                <w:b/>
              </w:rPr>
            </w:pPr>
            <w:r w:rsidRPr="00F12C27">
              <w:rPr>
                <w:rFonts w:cs="Arial"/>
                <w:b/>
              </w:rPr>
              <w:t>Faza</w:t>
            </w:r>
          </w:p>
        </w:tc>
        <w:tc>
          <w:tcPr>
            <w:tcW w:w="6353" w:type="dxa"/>
            <w:tcBorders>
              <w:top w:val="single" w:sz="4" w:space="0" w:color="auto"/>
              <w:left w:val="single" w:sz="4" w:space="0" w:color="auto"/>
              <w:bottom w:val="single" w:sz="4" w:space="0" w:color="auto"/>
              <w:right w:val="single" w:sz="4" w:space="0" w:color="auto"/>
            </w:tcBorders>
            <w:hideMark/>
          </w:tcPr>
          <w:p w14:paraId="15D126DA" w14:textId="77777777" w:rsidR="001151E2" w:rsidRPr="00F12C27" w:rsidRDefault="001151E2" w:rsidP="00AD10BD">
            <w:pPr>
              <w:rPr>
                <w:rFonts w:cs="Arial"/>
                <w:b/>
              </w:rPr>
            </w:pPr>
            <w:r w:rsidRPr="00F12C27">
              <w:rPr>
                <w:rFonts w:cs="Arial"/>
                <w:b/>
              </w:rPr>
              <w:t>Merila</w:t>
            </w:r>
          </w:p>
        </w:tc>
        <w:tc>
          <w:tcPr>
            <w:tcW w:w="2220" w:type="dxa"/>
            <w:tcBorders>
              <w:top w:val="single" w:sz="4" w:space="0" w:color="auto"/>
              <w:left w:val="single" w:sz="4" w:space="0" w:color="auto"/>
              <w:bottom w:val="single" w:sz="4" w:space="0" w:color="auto"/>
              <w:right w:val="single" w:sz="4" w:space="0" w:color="auto"/>
            </w:tcBorders>
            <w:hideMark/>
          </w:tcPr>
          <w:p w14:paraId="13CC4061" w14:textId="77777777" w:rsidR="001151E2" w:rsidRPr="00F12C27" w:rsidRDefault="001151E2" w:rsidP="00AD10BD">
            <w:pPr>
              <w:jc w:val="center"/>
              <w:rPr>
                <w:rFonts w:cs="Arial"/>
                <w:b/>
              </w:rPr>
            </w:pPr>
            <w:r w:rsidRPr="00F12C27">
              <w:rPr>
                <w:rFonts w:cs="Arial"/>
                <w:b/>
              </w:rPr>
              <w:t>Udeležba (%)</w:t>
            </w:r>
          </w:p>
        </w:tc>
      </w:tr>
      <w:tr w:rsidR="001151E2" w:rsidRPr="00F12C27" w14:paraId="0C265CA3" w14:textId="77777777" w:rsidTr="00830A6A">
        <w:tc>
          <w:tcPr>
            <w:tcW w:w="637" w:type="dxa"/>
            <w:tcBorders>
              <w:top w:val="single" w:sz="4" w:space="0" w:color="auto"/>
              <w:left w:val="single" w:sz="4" w:space="0" w:color="auto"/>
              <w:bottom w:val="single" w:sz="4" w:space="0" w:color="auto"/>
              <w:right w:val="single" w:sz="4" w:space="0" w:color="auto"/>
            </w:tcBorders>
            <w:hideMark/>
          </w:tcPr>
          <w:p w14:paraId="18C9652B" w14:textId="77777777" w:rsidR="001151E2" w:rsidRPr="00F12C27" w:rsidRDefault="001151E2" w:rsidP="00AD10BD">
            <w:pPr>
              <w:jc w:val="center"/>
              <w:rPr>
                <w:rFonts w:cs="Arial"/>
              </w:rPr>
            </w:pPr>
            <w:r w:rsidRPr="00F12C27">
              <w:rPr>
                <w:rFonts w:cs="Arial"/>
              </w:rPr>
              <w:t>1.</w:t>
            </w:r>
          </w:p>
        </w:tc>
        <w:tc>
          <w:tcPr>
            <w:tcW w:w="6353" w:type="dxa"/>
            <w:tcBorders>
              <w:top w:val="single" w:sz="4" w:space="0" w:color="auto"/>
              <w:left w:val="single" w:sz="4" w:space="0" w:color="auto"/>
              <w:bottom w:val="single" w:sz="4" w:space="0" w:color="auto"/>
              <w:right w:val="single" w:sz="4" w:space="0" w:color="auto"/>
            </w:tcBorders>
          </w:tcPr>
          <w:p w14:paraId="013AE04B" w14:textId="77777777" w:rsidR="001151E2" w:rsidRPr="00F12C27" w:rsidRDefault="00830A6A" w:rsidP="00AD10BD">
            <w:pPr>
              <w:tabs>
                <w:tab w:val="left" w:pos="708"/>
                <w:tab w:val="center" w:pos="4536"/>
                <w:tab w:val="right" w:pos="9072"/>
              </w:tabs>
              <w:rPr>
                <w:rFonts w:cs="Arial"/>
              </w:rPr>
            </w:pPr>
            <w:r>
              <w:rPr>
                <w:rFonts w:cs="Arial"/>
              </w:rPr>
              <w:sym w:font="Symbol" w:char="F02F"/>
            </w:r>
          </w:p>
        </w:tc>
        <w:tc>
          <w:tcPr>
            <w:tcW w:w="2220" w:type="dxa"/>
            <w:tcBorders>
              <w:top w:val="single" w:sz="4" w:space="0" w:color="auto"/>
              <w:left w:val="single" w:sz="4" w:space="0" w:color="auto"/>
              <w:bottom w:val="single" w:sz="4" w:space="0" w:color="auto"/>
              <w:right w:val="single" w:sz="4" w:space="0" w:color="auto"/>
            </w:tcBorders>
            <w:hideMark/>
          </w:tcPr>
          <w:p w14:paraId="4ABB3D2A" w14:textId="77777777" w:rsidR="001151E2" w:rsidRPr="00F12C27" w:rsidRDefault="00830A6A" w:rsidP="00AD10BD">
            <w:pPr>
              <w:jc w:val="center"/>
              <w:rPr>
                <w:rFonts w:cs="Arial"/>
              </w:rPr>
            </w:pPr>
            <w:r>
              <w:rPr>
                <w:rFonts w:cs="Arial"/>
              </w:rPr>
              <w:sym w:font="Symbol" w:char="F02F"/>
            </w:r>
          </w:p>
        </w:tc>
      </w:tr>
      <w:tr w:rsidR="001151E2" w:rsidRPr="008176FF" w14:paraId="1B2544CB" w14:textId="77777777" w:rsidTr="00AD10BD">
        <w:tc>
          <w:tcPr>
            <w:tcW w:w="637" w:type="dxa"/>
            <w:tcBorders>
              <w:top w:val="single" w:sz="4" w:space="0" w:color="auto"/>
              <w:left w:val="single" w:sz="4" w:space="0" w:color="auto"/>
              <w:bottom w:val="single" w:sz="4" w:space="0" w:color="auto"/>
              <w:right w:val="single" w:sz="4" w:space="0" w:color="auto"/>
            </w:tcBorders>
          </w:tcPr>
          <w:p w14:paraId="36BC9921" w14:textId="77777777" w:rsidR="001151E2" w:rsidRPr="00F12C27" w:rsidRDefault="001151E2" w:rsidP="00AD10BD">
            <w:pPr>
              <w:jc w:val="center"/>
              <w:rPr>
                <w:rFonts w:cs="Arial"/>
              </w:rPr>
            </w:pPr>
            <w:r w:rsidRPr="00F12C27">
              <w:rPr>
                <w:rFonts w:cs="Arial"/>
              </w:rPr>
              <w:t>2.</w:t>
            </w:r>
          </w:p>
        </w:tc>
        <w:tc>
          <w:tcPr>
            <w:tcW w:w="6353" w:type="dxa"/>
            <w:tcBorders>
              <w:top w:val="single" w:sz="4" w:space="0" w:color="auto"/>
              <w:left w:val="single" w:sz="4" w:space="0" w:color="auto"/>
              <w:bottom w:val="single" w:sz="4" w:space="0" w:color="auto"/>
              <w:right w:val="single" w:sz="4" w:space="0" w:color="auto"/>
            </w:tcBorders>
          </w:tcPr>
          <w:p w14:paraId="7C4B5E80" w14:textId="77777777" w:rsidR="001151E2" w:rsidRPr="00F12C27" w:rsidRDefault="001151E2" w:rsidP="00AD10BD">
            <w:pPr>
              <w:tabs>
                <w:tab w:val="left" w:pos="708"/>
                <w:tab w:val="center" w:pos="4536"/>
                <w:tab w:val="right" w:pos="9072"/>
              </w:tabs>
              <w:rPr>
                <w:rFonts w:cs="Arial"/>
              </w:rPr>
            </w:pPr>
            <w:r w:rsidRPr="00F12C27">
              <w:rPr>
                <w:rFonts w:cs="Arial"/>
              </w:rPr>
              <w:t xml:space="preserve">Ekonomsko najugodnejša ponudba - </w:t>
            </w:r>
            <w:r>
              <w:rPr>
                <w:rFonts w:cs="Arial"/>
              </w:rPr>
              <w:t>c</w:t>
            </w:r>
            <w:r w:rsidRPr="00F12C27">
              <w:rPr>
                <w:rFonts w:cs="Arial"/>
              </w:rPr>
              <w:t>ena</w:t>
            </w:r>
          </w:p>
        </w:tc>
        <w:tc>
          <w:tcPr>
            <w:tcW w:w="2220" w:type="dxa"/>
            <w:tcBorders>
              <w:top w:val="single" w:sz="4" w:space="0" w:color="auto"/>
              <w:left w:val="single" w:sz="4" w:space="0" w:color="auto"/>
              <w:bottom w:val="single" w:sz="4" w:space="0" w:color="auto"/>
              <w:right w:val="single" w:sz="4" w:space="0" w:color="auto"/>
            </w:tcBorders>
          </w:tcPr>
          <w:p w14:paraId="72755AB2" w14:textId="77777777" w:rsidR="001151E2" w:rsidRPr="00F12C27" w:rsidRDefault="001151E2" w:rsidP="00AD10BD">
            <w:pPr>
              <w:jc w:val="center"/>
              <w:rPr>
                <w:rFonts w:cs="Arial"/>
              </w:rPr>
            </w:pPr>
            <w:r w:rsidRPr="00F12C27">
              <w:rPr>
                <w:rFonts w:cs="Arial"/>
              </w:rPr>
              <w:t>100</w:t>
            </w:r>
          </w:p>
        </w:tc>
      </w:tr>
    </w:tbl>
    <w:p w14:paraId="7FCCE966" w14:textId="77777777" w:rsidR="001151E2" w:rsidRPr="008176FF" w:rsidRDefault="001151E2" w:rsidP="001151E2">
      <w:pPr>
        <w:jc w:val="both"/>
        <w:rPr>
          <w:rFonts w:cs="Arial"/>
          <w:highlight w:val="magenta"/>
        </w:rPr>
      </w:pPr>
      <w:r w:rsidRPr="008176FF">
        <w:rPr>
          <w:rFonts w:cs="Arial"/>
          <w:color w:val="000000"/>
          <w:highlight w:val="magenta"/>
        </w:rPr>
        <w:t xml:space="preserve"> </w:t>
      </w:r>
    </w:p>
    <w:p w14:paraId="7322DD18" w14:textId="77777777" w:rsidR="00E837B0" w:rsidRPr="00E837B0" w:rsidRDefault="00E837B0" w:rsidP="00C36DD7">
      <w:pPr>
        <w:pStyle w:val="BodyText"/>
        <w:numPr>
          <w:ilvl w:val="0"/>
          <w:numId w:val="35"/>
        </w:numPr>
        <w:rPr>
          <w:b/>
          <w:bCs/>
          <w:noProof/>
          <w:szCs w:val="24"/>
        </w:rPr>
      </w:pPr>
      <w:r w:rsidRPr="00E837B0">
        <w:rPr>
          <w:b/>
          <w:bCs/>
          <w:noProof/>
          <w:szCs w:val="24"/>
        </w:rPr>
        <w:t>FAZA:</w:t>
      </w:r>
      <w:r>
        <w:rPr>
          <w:b/>
          <w:bCs/>
          <w:noProof/>
          <w:szCs w:val="24"/>
        </w:rPr>
        <w:t xml:space="preserve">  Pogoji za ugotavljanje sposobnosti</w:t>
      </w:r>
    </w:p>
    <w:p w14:paraId="1B88E96B" w14:textId="77777777" w:rsidR="00E837B0" w:rsidRDefault="00E837B0" w:rsidP="001151E2">
      <w:pPr>
        <w:pStyle w:val="BodyText"/>
        <w:rPr>
          <w:noProof/>
          <w:szCs w:val="24"/>
        </w:rPr>
      </w:pPr>
    </w:p>
    <w:p w14:paraId="6E6F5F8C" w14:textId="77777777" w:rsidR="00FF62DD" w:rsidRDefault="00E837B0" w:rsidP="001151E2">
      <w:pPr>
        <w:pStyle w:val="BodyText"/>
        <w:rPr>
          <w:noProof/>
          <w:szCs w:val="24"/>
        </w:rPr>
      </w:pPr>
      <w:r>
        <w:rPr>
          <w:noProof/>
          <w:szCs w:val="24"/>
        </w:rPr>
        <w:t>V prvi fazi postopka javnega naročila bo n</w:t>
      </w:r>
      <w:r w:rsidR="001151E2" w:rsidRPr="00772E87">
        <w:rPr>
          <w:noProof/>
          <w:szCs w:val="24"/>
        </w:rPr>
        <w:t xml:space="preserve">aročnik sklenil okvirne sporazume za obdobje štirih (4) let </w:t>
      </w:r>
      <w:r w:rsidR="00830A6A">
        <w:rPr>
          <w:noProof/>
          <w:szCs w:val="24"/>
        </w:rPr>
        <w:t xml:space="preserve">z vsemi </w:t>
      </w:r>
      <w:r w:rsidR="00B83656">
        <w:rPr>
          <w:noProof/>
          <w:szCs w:val="24"/>
        </w:rPr>
        <w:t>gospodarskimi subjekti (</w:t>
      </w:r>
      <w:r w:rsidR="00830A6A">
        <w:rPr>
          <w:noProof/>
          <w:szCs w:val="24"/>
        </w:rPr>
        <w:t>kandidati</w:t>
      </w:r>
      <w:r w:rsidR="00B83656">
        <w:rPr>
          <w:noProof/>
          <w:szCs w:val="24"/>
        </w:rPr>
        <w:t>)</w:t>
      </w:r>
      <w:r w:rsidR="001151E2" w:rsidRPr="00772E87">
        <w:rPr>
          <w:noProof/>
          <w:szCs w:val="24"/>
        </w:rPr>
        <w:t>, ki bodo izpolnjevali zahtevane pogoje</w:t>
      </w:r>
      <w:r>
        <w:rPr>
          <w:noProof/>
          <w:szCs w:val="24"/>
        </w:rPr>
        <w:t xml:space="preserve"> v </w:t>
      </w:r>
      <w:r w:rsidRPr="00E837B0">
        <w:rPr>
          <w:noProof/>
          <w:szCs w:val="24"/>
        </w:rPr>
        <w:t>točki 2. UGOTAVLJANJE SPOSOBNOSTI (2.1 Razlogi za izključitev in 2.2.</w:t>
      </w:r>
      <w:r w:rsidR="001151E2" w:rsidRPr="00E837B0">
        <w:rPr>
          <w:noProof/>
          <w:szCs w:val="24"/>
        </w:rPr>
        <w:t xml:space="preserve"> </w:t>
      </w:r>
      <w:r w:rsidRPr="00E837B0">
        <w:rPr>
          <w:noProof/>
          <w:szCs w:val="24"/>
        </w:rPr>
        <w:t xml:space="preserve">Pogoji za sodelovanje) </w:t>
      </w:r>
      <w:r w:rsidR="001151E2" w:rsidRPr="00E837B0">
        <w:rPr>
          <w:noProof/>
          <w:szCs w:val="24"/>
        </w:rPr>
        <w:t>iz razpisne dokumentacije.</w:t>
      </w:r>
    </w:p>
    <w:p w14:paraId="41B1681C" w14:textId="77777777" w:rsidR="00FF62DD" w:rsidRDefault="001151E2" w:rsidP="001151E2">
      <w:pPr>
        <w:pStyle w:val="BodyText"/>
        <w:rPr>
          <w:noProof/>
          <w:szCs w:val="24"/>
        </w:rPr>
      </w:pPr>
      <w:r w:rsidRPr="00E837B0">
        <w:rPr>
          <w:noProof/>
          <w:szCs w:val="24"/>
        </w:rPr>
        <w:t xml:space="preserve"> </w:t>
      </w:r>
    </w:p>
    <w:p w14:paraId="4DF3C387" w14:textId="77777777" w:rsidR="001151E2" w:rsidRPr="00FF62DD" w:rsidRDefault="001151E2" w:rsidP="001151E2">
      <w:pPr>
        <w:pStyle w:val="BodyText"/>
        <w:rPr>
          <w:noProof/>
          <w:szCs w:val="24"/>
          <w:u w:val="single"/>
        </w:rPr>
      </w:pPr>
      <w:r w:rsidRPr="00FF62DD">
        <w:rPr>
          <w:noProof/>
          <w:szCs w:val="24"/>
          <w:u w:val="single"/>
        </w:rPr>
        <w:t xml:space="preserve">Maksimalno število </w:t>
      </w:r>
      <w:r w:rsidR="00830A6A" w:rsidRPr="00FF62DD">
        <w:rPr>
          <w:noProof/>
          <w:szCs w:val="24"/>
          <w:u w:val="single"/>
        </w:rPr>
        <w:t>kandidatov</w:t>
      </w:r>
      <w:r w:rsidRPr="00FF62DD">
        <w:rPr>
          <w:noProof/>
          <w:szCs w:val="24"/>
          <w:u w:val="single"/>
        </w:rPr>
        <w:t xml:space="preserve"> ni omejeno.</w:t>
      </w:r>
    </w:p>
    <w:p w14:paraId="1BA0E537" w14:textId="77777777" w:rsidR="001151E2" w:rsidRPr="00114EF7" w:rsidRDefault="001151E2" w:rsidP="001151E2">
      <w:pPr>
        <w:pStyle w:val="BodyText"/>
        <w:outlineLvl w:val="0"/>
        <w:rPr>
          <w:rFonts w:cs="Arial"/>
          <w:highlight w:val="cyan"/>
        </w:rPr>
      </w:pPr>
    </w:p>
    <w:p w14:paraId="06863A4A" w14:textId="77777777" w:rsidR="001151E2" w:rsidRPr="000260A2" w:rsidRDefault="001151E2" w:rsidP="00C36DD7">
      <w:pPr>
        <w:pStyle w:val="BodyText"/>
        <w:numPr>
          <w:ilvl w:val="0"/>
          <w:numId w:val="35"/>
        </w:numPr>
        <w:outlineLvl w:val="0"/>
        <w:rPr>
          <w:rFonts w:cs="Arial"/>
          <w:b/>
        </w:rPr>
      </w:pPr>
      <w:r w:rsidRPr="000260A2">
        <w:rPr>
          <w:rFonts w:cs="Arial"/>
          <w:b/>
        </w:rPr>
        <w:t>FAZ</w:t>
      </w:r>
      <w:r w:rsidR="00E837B0">
        <w:rPr>
          <w:rFonts w:cs="Arial"/>
          <w:b/>
        </w:rPr>
        <w:t>A: Merilo</w:t>
      </w:r>
      <w:r w:rsidRPr="000260A2">
        <w:rPr>
          <w:rFonts w:cs="Arial"/>
          <w:b/>
        </w:rPr>
        <w:t xml:space="preserve"> pri posameznem povpraševanju</w:t>
      </w:r>
    </w:p>
    <w:p w14:paraId="6676CB0C" w14:textId="77777777" w:rsidR="001151E2" w:rsidRPr="000260A2" w:rsidRDefault="001151E2" w:rsidP="001151E2">
      <w:pPr>
        <w:pStyle w:val="BodyText"/>
        <w:outlineLvl w:val="0"/>
        <w:rPr>
          <w:rFonts w:cs="Arial"/>
          <w:b/>
        </w:rPr>
      </w:pPr>
    </w:p>
    <w:p w14:paraId="765884F7" w14:textId="77777777" w:rsidR="001151E2" w:rsidRPr="000260A2" w:rsidRDefault="001151E2" w:rsidP="001151E2">
      <w:pPr>
        <w:pStyle w:val="BodyTextIndent"/>
        <w:keepNext/>
        <w:keepLines/>
        <w:ind w:left="0"/>
        <w:jc w:val="both"/>
      </w:pPr>
      <w:r w:rsidRPr="000260A2">
        <w:rPr>
          <w:rFonts w:cs="Arial"/>
        </w:rPr>
        <w:t>Naročnik bo v drugi fazi izmed prejetih ponudb</w:t>
      </w:r>
      <w:r w:rsidRPr="000260A2">
        <w:rPr>
          <w:rFonts w:cs="Arial"/>
          <w:b/>
        </w:rPr>
        <w:t xml:space="preserve"> </w:t>
      </w:r>
      <w:r w:rsidRPr="000260A2">
        <w:t xml:space="preserve">izbral najugodnejšo v skladu z merilom </w:t>
      </w:r>
      <w:r w:rsidR="00E837B0">
        <w:t>ekonomsko najugodnejša ponudba – c</w:t>
      </w:r>
      <w:r w:rsidRPr="000260A2">
        <w:t>ena</w:t>
      </w:r>
      <w:r w:rsidR="00E837B0">
        <w:t xml:space="preserve">. Merilo bo </w:t>
      </w:r>
      <w:r w:rsidRPr="000260A2">
        <w:t xml:space="preserve">natančneje opredeljeno v vsakem posameznem povpraševanju. </w:t>
      </w:r>
    </w:p>
    <w:p w14:paraId="3CF1F05E" w14:textId="77777777" w:rsidR="001151E2" w:rsidRPr="000260A2" w:rsidRDefault="001151E2" w:rsidP="001151E2">
      <w:pPr>
        <w:pStyle w:val="BodyText"/>
        <w:rPr>
          <w:noProof/>
          <w:szCs w:val="24"/>
        </w:rPr>
      </w:pPr>
    </w:p>
    <w:p w14:paraId="289F0AB6" w14:textId="77777777" w:rsidR="001151E2" w:rsidRDefault="001151E2" w:rsidP="001151E2">
      <w:pPr>
        <w:pStyle w:val="BodyText"/>
      </w:pPr>
      <w:r>
        <w:rPr>
          <w:b/>
        </w:rPr>
        <w:t>Dodatna</w:t>
      </w:r>
      <w:r w:rsidRPr="000260A2">
        <w:rPr>
          <w:b/>
        </w:rPr>
        <w:t xml:space="preserve"> meril</w:t>
      </w:r>
      <w:r>
        <w:rPr>
          <w:b/>
        </w:rPr>
        <w:t>a</w:t>
      </w:r>
      <w:r w:rsidRPr="000260A2">
        <w:t xml:space="preserve"> v primeru enakovrednih ponudb: </w:t>
      </w:r>
    </w:p>
    <w:p w14:paraId="786AA34F" w14:textId="77777777" w:rsidR="001151E2" w:rsidRDefault="001151E2" w:rsidP="001151E2">
      <w:pPr>
        <w:pStyle w:val="BodyText"/>
      </w:pPr>
    </w:p>
    <w:p w14:paraId="2E07FA92" w14:textId="77777777" w:rsidR="001151E2" w:rsidRDefault="001151E2" w:rsidP="00C36DD7">
      <w:pPr>
        <w:pStyle w:val="BodyText"/>
        <w:numPr>
          <w:ilvl w:val="0"/>
          <w:numId w:val="24"/>
        </w:numPr>
      </w:pPr>
      <w:r>
        <w:t>v primeru, da bo naročnik za posamezni sklop prejel ponudbi, ki bosta glede na merilo enakovredni, bo izbran ponudnik, ki je navedel krajši dobavni rok;</w:t>
      </w:r>
    </w:p>
    <w:p w14:paraId="03248A09" w14:textId="77777777" w:rsidR="001151E2" w:rsidRDefault="001151E2" w:rsidP="001151E2">
      <w:pPr>
        <w:pStyle w:val="BodyText"/>
        <w:ind w:left="720"/>
      </w:pPr>
    </w:p>
    <w:p w14:paraId="2BD02A53" w14:textId="77777777" w:rsidR="001151E2" w:rsidRPr="008357CD" w:rsidRDefault="001151E2" w:rsidP="00C36DD7">
      <w:pPr>
        <w:pStyle w:val="BodyText"/>
        <w:numPr>
          <w:ilvl w:val="0"/>
          <w:numId w:val="24"/>
        </w:numPr>
      </w:pPr>
      <w:r>
        <w:t>v</w:t>
      </w:r>
      <w:r w:rsidRPr="00856287">
        <w:t xml:space="preserve"> primeru, da po </w:t>
      </w:r>
      <w:r>
        <w:t>bosta dve ponudbi glede na merilo enakovredni ter navedli enak dobavni rok</w:t>
      </w:r>
      <w:r w:rsidRPr="00856287">
        <w:t>, bo naročnik med njima izbral ponudbo z javnim žrebom.</w:t>
      </w:r>
    </w:p>
    <w:p w14:paraId="6BF48EB0" w14:textId="77777777" w:rsidR="001151E2" w:rsidRPr="00856287" w:rsidRDefault="001151E2" w:rsidP="001151E2">
      <w:pPr>
        <w:ind w:left="1136"/>
        <w:jc w:val="both"/>
        <w:rPr>
          <w:rFonts w:eastAsia="Calibri" w:cs="Arial"/>
          <w:lang w:eastAsia="en-US"/>
        </w:rPr>
      </w:pPr>
      <w:r w:rsidRPr="00856287">
        <w:rPr>
          <w:rFonts w:eastAsia="Calibri" w:cs="Arial"/>
          <w:lang w:eastAsia="en-US"/>
        </w:rPr>
        <w:t>Protokol žreba:</w:t>
      </w:r>
    </w:p>
    <w:p w14:paraId="2012F34B" w14:textId="77777777" w:rsidR="001151E2" w:rsidRPr="00856287" w:rsidRDefault="001151E2" w:rsidP="00C36DD7">
      <w:pPr>
        <w:numPr>
          <w:ilvl w:val="0"/>
          <w:numId w:val="4"/>
        </w:numPr>
        <w:ind w:left="1856"/>
        <w:jc w:val="both"/>
        <w:rPr>
          <w:rFonts w:eastAsia="Calibri" w:cs="Arial"/>
          <w:lang w:eastAsia="en-US"/>
        </w:rPr>
      </w:pPr>
      <w:r w:rsidRPr="00856287">
        <w:rPr>
          <w:rFonts w:eastAsia="Calibri" w:cs="Arial"/>
          <w:lang w:eastAsia="en-US"/>
        </w:rPr>
        <w:t>Žreb bo javen in se bo izvedel v prostorih naročnika.</w:t>
      </w:r>
    </w:p>
    <w:p w14:paraId="120C59BE" w14:textId="77777777" w:rsidR="001151E2" w:rsidRPr="00856287" w:rsidRDefault="001151E2" w:rsidP="00C36DD7">
      <w:pPr>
        <w:numPr>
          <w:ilvl w:val="0"/>
          <w:numId w:val="4"/>
        </w:numPr>
        <w:ind w:left="1856"/>
        <w:jc w:val="both"/>
        <w:rPr>
          <w:rFonts w:eastAsia="Calibri" w:cs="Arial"/>
          <w:lang w:eastAsia="en-US"/>
        </w:rPr>
      </w:pPr>
      <w:r w:rsidRPr="00856287">
        <w:rPr>
          <w:rFonts w:eastAsia="Calibri" w:cs="Arial"/>
          <w:lang w:eastAsia="en-US"/>
        </w:rPr>
        <w:t>Ponudniki, bodo o tem obveščeni in povabljeni po e-pošti najmanj tri delovne dni pred izvedbo žreba.</w:t>
      </w:r>
    </w:p>
    <w:p w14:paraId="7EDB8B29" w14:textId="77777777" w:rsidR="001151E2" w:rsidRPr="00856287" w:rsidRDefault="001151E2" w:rsidP="00C36DD7">
      <w:pPr>
        <w:numPr>
          <w:ilvl w:val="0"/>
          <w:numId w:val="4"/>
        </w:numPr>
        <w:ind w:left="1856"/>
        <w:jc w:val="both"/>
        <w:rPr>
          <w:rFonts w:eastAsia="Calibri" w:cs="Arial"/>
          <w:lang w:eastAsia="en-US"/>
        </w:rPr>
      </w:pPr>
      <w:r w:rsidRPr="00856287">
        <w:rPr>
          <w:rFonts w:eastAsia="Calibri" w:cs="Arial"/>
          <w:lang w:eastAsia="en-US"/>
        </w:rPr>
        <w:t>Postopek žrebanja bo izvedla imenovana komisija naročnika.</w:t>
      </w:r>
    </w:p>
    <w:p w14:paraId="4776AC7D" w14:textId="77777777" w:rsidR="001151E2" w:rsidRPr="00856287" w:rsidRDefault="001151E2" w:rsidP="00C36DD7">
      <w:pPr>
        <w:numPr>
          <w:ilvl w:val="0"/>
          <w:numId w:val="4"/>
        </w:numPr>
        <w:ind w:left="1856"/>
        <w:jc w:val="both"/>
        <w:rPr>
          <w:rFonts w:eastAsia="Calibri" w:cs="Arial"/>
          <w:lang w:eastAsia="en-US"/>
        </w:rPr>
      </w:pPr>
      <w:r w:rsidRPr="00856287">
        <w:rPr>
          <w:rFonts w:eastAsia="Calibri" w:cs="Arial"/>
          <w:lang w:eastAsia="en-US"/>
        </w:rPr>
        <w:t>Žreb bo izvedel predstavnik komisije naročnika v enem krogu.</w:t>
      </w:r>
    </w:p>
    <w:p w14:paraId="2EC41658" w14:textId="77777777" w:rsidR="001151E2" w:rsidRPr="00856287" w:rsidRDefault="001151E2" w:rsidP="00C36DD7">
      <w:pPr>
        <w:numPr>
          <w:ilvl w:val="0"/>
          <w:numId w:val="4"/>
        </w:numPr>
        <w:ind w:left="1856"/>
        <w:jc w:val="both"/>
        <w:rPr>
          <w:rFonts w:eastAsia="Calibri" w:cs="Arial"/>
          <w:lang w:eastAsia="en-US"/>
        </w:rPr>
      </w:pPr>
      <w:r w:rsidRPr="00856287">
        <w:rPr>
          <w:rFonts w:eastAsia="Calibri" w:cs="Arial"/>
          <w:lang w:eastAsia="en-US"/>
        </w:rPr>
        <w:t>Za vsakega ponudnika, ki bo sodeloval na javnem žrebu, bo napisan en listek z njegovim   imenom podjetij.  Vsi  listki bodo vstavljeni v vrečo za žreb.</w:t>
      </w:r>
    </w:p>
    <w:p w14:paraId="339A0D21" w14:textId="77777777" w:rsidR="001151E2" w:rsidRPr="00856287" w:rsidRDefault="001151E2" w:rsidP="00C36DD7">
      <w:pPr>
        <w:numPr>
          <w:ilvl w:val="0"/>
          <w:numId w:val="4"/>
        </w:numPr>
        <w:ind w:left="1856"/>
        <w:jc w:val="both"/>
        <w:rPr>
          <w:rFonts w:eastAsia="Calibri" w:cs="Arial"/>
          <w:lang w:eastAsia="en-US"/>
        </w:rPr>
      </w:pPr>
      <w:r w:rsidRPr="00856287">
        <w:rPr>
          <w:rFonts w:eastAsia="Calibri" w:cs="Arial"/>
          <w:lang w:eastAsia="en-US"/>
        </w:rPr>
        <w:t xml:space="preserve">Predstavnik  komisije naročnika bo iz vreče izvlekel  en listek. </w:t>
      </w:r>
    </w:p>
    <w:p w14:paraId="37F678B1" w14:textId="77777777" w:rsidR="001151E2" w:rsidRPr="00856287" w:rsidRDefault="001151E2" w:rsidP="00C36DD7">
      <w:pPr>
        <w:numPr>
          <w:ilvl w:val="0"/>
          <w:numId w:val="4"/>
        </w:numPr>
        <w:ind w:left="1856"/>
        <w:jc w:val="both"/>
        <w:rPr>
          <w:rFonts w:eastAsia="Calibri" w:cs="Arial"/>
          <w:lang w:eastAsia="en-US"/>
        </w:rPr>
      </w:pPr>
      <w:r w:rsidRPr="00856287">
        <w:rPr>
          <w:rFonts w:eastAsia="Calibri" w:cs="Arial"/>
          <w:lang w:eastAsia="en-US"/>
        </w:rPr>
        <w:t>Ponudnik, ki bo naveden na izvlečenem / izžrebanem listku, bo izbran kot najugodnejši.</w:t>
      </w:r>
    </w:p>
    <w:p w14:paraId="0580DFA4" w14:textId="77777777" w:rsidR="001151E2" w:rsidRDefault="001151E2" w:rsidP="00C36DD7">
      <w:pPr>
        <w:numPr>
          <w:ilvl w:val="0"/>
          <w:numId w:val="4"/>
        </w:numPr>
        <w:ind w:left="1856"/>
        <w:jc w:val="both"/>
        <w:rPr>
          <w:rFonts w:eastAsia="Calibri" w:cs="Arial"/>
          <w:lang w:eastAsia="en-US"/>
        </w:rPr>
      </w:pPr>
      <w:r w:rsidRPr="00856287">
        <w:rPr>
          <w:rFonts w:eastAsia="Calibri" w:cs="Arial"/>
          <w:lang w:eastAsia="en-US"/>
        </w:rPr>
        <w:t>O žrebanju bo imenovana komisija sestavila zapisnik, ki bo posredovan vsem povabljenim ponudnikom.</w:t>
      </w:r>
    </w:p>
    <w:p w14:paraId="3C10590A" w14:textId="77777777" w:rsidR="008F3971" w:rsidRPr="00856287" w:rsidRDefault="008F3971" w:rsidP="008F3971">
      <w:pPr>
        <w:jc w:val="both"/>
        <w:rPr>
          <w:rFonts w:eastAsia="Calibri" w:cs="Arial"/>
          <w:lang w:eastAsia="en-US"/>
        </w:rPr>
      </w:pPr>
    </w:p>
    <w:p w14:paraId="5A34B2E4" w14:textId="77777777" w:rsidR="009A0D61" w:rsidRDefault="009A0D61" w:rsidP="009A0D61">
      <w:pPr>
        <w:pStyle w:val="Poglavje2"/>
        <w:tabs>
          <w:tab w:val="num" w:pos="847"/>
        </w:tabs>
      </w:pPr>
      <w:r>
        <w:t>Varovanje osebnih podatkov</w:t>
      </w:r>
    </w:p>
    <w:p w14:paraId="32BFC200" w14:textId="77777777" w:rsidR="009A0D61" w:rsidRDefault="009A0D61" w:rsidP="009A0D61">
      <w:pPr>
        <w:pStyle w:val="Poglavje2"/>
        <w:numPr>
          <w:ilvl w:val="0"/>
          <w:numId w:val="0"/>
        </w:numPr>
        <w:ind w:left="705"/>
      </w:pPr>
    </w:p>
    <w:p w14:paraId="0182466E" w14:textId="77777777" w:rsidR="009A0D61" w:rsidRPr="00B1098B" w:rsidRDefault="009A0D61" w:rsidP="009A0D61">
      <w:pPr>
        <w:pStyle w:val="Poglavje2"/>
        <w:numPr>
          <w:ilvl w:val="0"/>
          <w:numId w:val="0"/>
        </w:numPr>
        <w:rPr>
          <w:b w:val="0"/>
        </w:rPr>
      </w:pPr>
      <w:r w:rsidRPr="007479C3">
        <w:rPr>
          <w:b w:val="0"/>
        </w:rPr>
        <w:t xml:space="preserve">Varovanje osebnih podatkov, ki jih </w:t>
      </w:r>
      <w:r>
        <w:rPr>
          <w:b w:val="0"/>
        </w:rPr>
        <w:t>kandidati/</w:t>
      </w:r>
      <w:r w:rsidRPr="007479C3">
        <w:rPr>
          <w:b w:val="0"/>
        </w:rPr>
        <w:t xml:space="preserve">ponudniki posredujejo naročniku, bo zagotovljeno v skladu z veljavno zakonodajo, ki ureja varovanje osebnih podatkov, vključno z Uredbo (EU) 2016/679 </w:t>
      </w:r>
      <w:r>
        <w:rPr>
          <w:b w:val="0"/>
        </w:rPr>
        <w:t>evropskega parlamenta in sveta z dne</w:t>
      </w:r>
      <w:r w:rsidRPr="007479C3">
        <w:rPr>
          <w:b w:val="0"/>
        </w:rPr>
        <w:t xml:space="preserve"> 27.4.2016 o varstvu posameznikov pri obdelavi osebnih podatkov in o prostem pretoku takih podatkov (Splošna uredba GDPR) in Zakonom o varstvu osebnih podat</w:t>
      </w:r>
      <w:r>
        <w:rPr>
          <w:b w:val="0"/>
        </w:rPr>
        <w:t xml:space="preserve">kov </w:t>
      </w:r>
      <w:r w:rsidRPr="00B1098B">
        <w:rPr>
          <w:b w:val="0"/>
        </w:rPr>
        <w:t>(</w:t>
      </w:r>
      <w:r w:rsidRPr="00B1098B">
        <w:rPr>
          <w:rFonts w:cs="Arial"/>
          <w:b w:val="0"/>
          <w:bCs/>
          <w:shd w:val="clear" w:color="auto" w:fill="FFFFFF"/>
        </w:rPr>
        <w:t>Uradni list RS, št. </w:t>
      </w:r>
      <w:hyperlink r:id="rId10" w:tgtFrame="_blank" w:tooltip="Zakon o varstvu osebnih podatkov (uradno prečiščeno besedilo)" w:history="1">
        <w:r w:rsidRPr="00B1098B">
          <w:rPr>
            <w:rFonts w:cs="Arial"/>
            <w:b w:val="0"/>
            <w:bCs/>
            <w:shd w:val="clear" w:color="auto" w:fill="FFFFFF"/>
          </w:rPr>
          <w:t>94/07</w:t>
        </w:r>
      </w:hyperlink>
      <w:r w:rsidRPr="00B1098B">
        <w:rPr>
          <w:rFonts w:cs="Arial"/>
          <w:b w:val="0"/>
          <w:bCs/>
          <w:shd w:val="clear" w:color="auto" w:fill="FFFFFF"/>
        </w:rPr>
        <w:t> – uradno prečiščeno besedilo in </w:t>
      </w:r>
      <w:hyperlink r:id="rId11" w:tgtFrame="_blank" w:tooltip="Zakon o varstvu osebnih podatkov na področju obravnavanja kaznivih dejanj" w:history="1">
        <w:r w:rsidRPr="00B1098B">
          <w:rPr>
            <w:rFonts w:cs="Arial"/>
            <w:b w:val="0"/>
            <w:bCs/>
            <w:shd w:val="clear" w:color="auto" w:fill="FFFFFF"/>
          </w:rPr>
          <w:t>177/20</w:t>
        </w:r>
      </w:hyperlink>
      <w:r w:rsidRPr="00B1098B">
        <w:rPr>
          <w:rFonts w:cs="Arial"/>
          <w:b w:val="0"/>
          <w:bCs/>
          <w:shd w:val="clear" w:color="auto" w:fill="FFFFFF"/>
        </w:rPr>
        <w:t>)</w:t>
      </w:r>
    </w:p>
    <w:p w14:paraId="7DD4A7EC" w14:textId="77777777" w:rsidR="009A0D61" w:rsidRDefault="009A0D61" w:rsidP="009A0D61">
      <w:pPr>
        <w:jc w:val="both"/>
      </w:pPr>
    </w:p>
    <w:p w14:paraId="623B1141" w14:textId="77777777" w:rsidR="009A0D61" w:rsidRPr="006C1ED5" w:rsidRDefault="009A0D61" w:rsidP="009A0D61">
      <w:pPr>
        <w:pStyle w:val="Poglavje2"/>
      </w:pPr>
      <w:r w:rsidRPr="006C1ED5">
        <w:rPr>
          <w:rFonts w:cs="Arial"/>
        </w:rPr>
        <w:t>Okvirni sporazum</w:t>
      </w:r>
      <w:r>
        <w:rPr>
          <w:rFonts w:cs="Arial"/>
        </w:rPr>
        <w:t xml:space="preserve"> in pogodba</w:t>
      </w:r>
    </w:p>
    <w:p w14:paraId="0F11CE0C" w14:textId="77777777" w:rsidR="009A0D61" w:rsidRDefault="009A0D61" w:rsidP="009A0D61">
      <w:pPr>
        <w:jc w:val="both"/>
      </w:pPr>
    </w:p>
    <w:p w14:paraId="391A5742" w14:textId="77777777" w:rsidR="009A0D61" w:rsidRDefault="00825767" w:rsidP="009A0D61">
      <w:pPr>
        <w:pStyle w:val="BodyText"/>
      </w:pPr>
      <w:r>
        <w:t>Gospodarski subjekt (prijavitelj)</w:t>
      </w:r>
      <w:r w:rsidR="009A0D61">
        <w:t xml:space="preserve"> izpolni vzorec okvirnega sporazuma in vzorca pogodb, jih podpiše in žigosa ter predloži k </w:t>
      </w:r>
      <w:r>
        <w:t>prijavi</w:t>
      </w:r>
      <w:r w:rsidR="009A0D61">
        <w:t>, saj s tem potrdi, da se strinja z vzorcem okvirnega sporazuma in vzorcem pogodb</w:t>
      </w:r>
      <w:r>
        <w:t>e</w:t>
      </w:r>
      <w:r w:rsidR="009A0D61">
        <w:t xml:space="preserve">. </w:t>
      </w:r>
    </w:p>
    <w:p w14:paraId="429261F5" w14:textId="77777777" w:rsidR="009A0D61" w:rsidRDefault="009A0D61" w:rsidP="009A0D61">
      <w:pPr>
        <w:pStyle w:val="BodyText"/>
      </w:pPr>
    </w:p>
    <w:p w14:paraId="04C4CBD3" w14:textId="77777777" w:rsidR="009A0D61" w:rsidRDefault="00825767" w:rsidP="009A0D61">
      <w:pPr>
        <w:pStyle w:val="BodyText"/>
      </w:pPr>
      <w:r>
        <w:t>Gospodarski subjekti, kateremu bo priznana sposobnost v prvi fazi postopka,</w:t>
      </w:r>
      <w:r w:rsidR="009A0D61">
        <w:t xml:space="preserve"> bo v podpis prejel okvirni sporazum</w:t>
      </w:r>
      <w:r>
        <w:t xml:space="preserve">. Vsebina sporazuma </w:t>
      </w:r>
      <w:r w:rsidR="009A0D61">
        <w:t>bo enaka vzorcu</w:t>
      </w:r>
      <w:r>
        <w:t>, le d</w:t>
      </w:r>
      <w:r w:rsidR="009A0D61">
        <w:t>opolnjen</w:t>
      </w:r>
      <w:r>
        <w:t>a</w:t>
      </w:r>
      <w:r w:rsidR="009A0D61">
        <w:t xml:space="preserve"> bo le s podatki iz ponudbe. Naročnik izbranemu ponudniku ne bo dovolil spreminjanja določil okvirnega sporazuma. Če ponudnik v 8 delovnih dneh ne bo vrnil podpisanega okvirnega sporazuma, se šteje, da je odstopil od prijave.</w:t>
      </w:r>
    </w:p>
    <w:p w14:paraId="0CCC0CA3" w14:textId="77777777" w:rsidR="009A0D61" w:rsidRDefault="009A0D61" w:rsidP="009A0D61">
      <w:pPr>
        <w:pStyle w:val="BodyText"/>
        <w:rPr>
          <w:rFonts w:cs="Arial"/>
        </w:rPr>
      </w:pPr>
    </w:p>
    <w:p w14:paraId="0B0D786C" w14:textId="77777777" w:rsidR="009A0D61" w:rsidRDefault="009A0D61" w:rsidP="009A0D61">
      <w:pPr>
        <w:pStyle w:val="Poglavje2"/>
      </w:pPr>
      <w:r>
        <w:t>Zaupnost podatkov</w:t>
      </w:r>
    </w:p>
    <w:p w14:paraId="1ED18B59" w14:textId="77777777" w:rsidR="009A0D61" w:rsidRDefault="009A0D61" w:rsidP="009A0D61">
      <w:pPr>
        <w:pStyle w:val="BodyText"/>
        <w:rPr>
          <w:rFonts w:cs="Arial"/>
        </w:rPr>
      </w:pPr>
    </w:p>
    <w:p w14:paraId="67DB8D14" w14:textId="77777777" w:rsidR="009A0D61" w:rsidRDefault="009A0D61" w:rsidP="009A0D61">
      <w:pPr>
        <w:jc w:val="both"/>
      </w:pPr>
      <w:r>
        <w:t xml:space="preserve">Naročnik ne bo razkril informacij, ki mu jih </w:t>
      </w:r>
      <w:r w:rsidR="00982082">
        <w:t xml:space="preserve">gospodarski subjekt/ kandidat </w:t>
      </w:r>
      <w:r>
        <w:t>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6CC0177F" w14:textId="77777777" w:rsidR="009A0D61" w:rsidRDefault="009A0D61" w:rsidP="009A0D61">
      <w:pPr>
        <w:jc w:val="both"/>
      </w:pPr>
    </w:p>
    <w:p w14:paraId="20525E2C" w14:textId="77777777" w:rsidR="009A0D61" w:rsidRDefault="009A0D61" w:rsidP="009A0D61">
      <w:pPr>
        <w:jc w:val="both"/>
      </w:pPr>
      <w:r>
        <w:t>Ne glede na prejšnji odstavek so javni podatki specifikacije ponujenega blaga, storitve ali gradnje in količina iz te specifikacije, cena na enoto, vrednost posamezne postavke in skupna vrednost iz prijave ter vsi tisti podatki, ki so vplivali na razvrstitev ponudbe v okviru drugih meril.</w:t>
      </w:r>
    </w:p>
    <w:p w14:paraId="12F37B5B" w14:textId="77777777" w:rsidR="009A0D61" w:rsidRDefault="009A0D61" w:rsidP="009A0D61">
      <w:pPr>
        <w:jc w:val="both"/>
      </w:pPr>
    </w:p>
    <w:p w14:paraId="21CFFC78" w14:textId="77777777" w:rsidR="009A0D61" w:rsidRDefault="009A0D61" w:rsidP="009A0D61">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3155A17" w14:textId="77777777" w:rsidR="009A0D61" w:rsidRDefault="009A0D61" w:rsidP="009A0D61">
      <w:pPr>
        <w:pStyle w:val="BodyText"/>
        <w:rPr>
          <w:rFonts w:cs="Arial"/>
        </w:rPr>
      </w:pPr>
    </w:p>
    <w:p w14:paraId="252DFDAC" w14:textId="77777777" w:rsidR="009A0D61" w:rsidRDefault="009A0D61" w:rsidP="009A0D61">
      <w:pPr>
        <w:pStyle w:val="Poglavje2"/>
      </w:pPr>
      <w:r>
        <w:t>Ustavitev postopka, zavrnitev vseh ponudb, odstop od izvedbe javnega naročila</w:t>
      </w:r>
    </w:p>
    <w:p w14:paraId="706976BD" w14:textId="77777777" w:rsidR="009A0D61" w:rsidRDefault="009A0D61" w:rsidP="009A0D61">
      <w:pPr>
        <w:pStyle w:val="BodyText"/>
        <w:rPr>
          <w:rFonts w:cs="Arial"/>
        </w:rPr>
      </w:pPr>
    </w:p>
    <w:p w14:paraId="18FD26E6" w14:textId="77777777" w:rsidR="009A0D61" w:rsidRDefault="009A0D61" w:rsidP="009A0D61">
      <w:pPr>
        <w:jc w:val="both"/>
      </w:pPr>
      <w:r>
        <w:t>Naročnik lahko do roka za oddajo ponudb/prijav kadar koli ustavi postopek oddaje javnega naročila. Naročnik lahko na vseh stopnjah postopka po izteku roka za odpiranje ponudb/prijav zavrne vse ponudbe/prijave. Po pravnomočnosti odločitve o oddaji javnega naročila lahko naročnik do sklenitve okvirnih sporazumov/pogodb o izvedbi javnega naročila odstopi od izvedbe javnega naročila.</w:t>
      </w:r>
    </w:p>
    <w:p w14:paraId="42CA114F" w14:textId="77777777" w:rsidR="009A0D61" w:rsidRDefault="009A0D61" w:rsidP="009A0D61">
      <w:pPr>
        <w:jc w:val="both"/>
      </w:pPr>
      <w:r>
        <w:t>Naročnik objavi odločitev o ustavitvi postopka oddaje javnega naročila ali zavrnitvi vseh ponudb</w:t>
      </w:r>
      <w:r w:rsidR="00982082">
        <w:t>/ prijav</w:t>
      </w:r>
      <w:r>
        <w:t xml:space="preserve"> ali odstopu od izvedbe javnega naročila na Portalu javnih naročil.</w:t>
      </w:r>
    </w:p>
    <w:p w14:paraId="5D06CFAD" w14:textId="77777777" w:rsidR="009A0D61" w:rsidRDefault="009A0D61" w:rsidP="009A0D61">
      <w:pPr>
        <w:jc w:val="both"/>
      </w:pPr>
    </w:p>
    <w:p w14:paraId="695A00BA" w14:textId="77777777" w:rsidR="009A0D61" w:rsidRDefault="009A0D61" w:rsidP="009A0D61">
      <w:pPr>
        <w:jc w:val="both"/>
      </w:pPr>
      <w:r>
        <w:t>Naročnik ne odgovarja za škodo, ki bi utegnila nastati kandidatom zaradi ustavitve postopka, zavrnitve vseh ponudb ali izbranemu kandidatu zaradi nesklenitve okvirnega sporazuma/pogodbe.</w:t>
      </w:r>
    </w:p>
    <w:p w14:paraId="3CDADA74" w14:textId="77777777" w:rsidR="009A0D61" w:rsidRDefault="009A0D61" w:rsidP="009A0D61">
      <w:pPr>
        <w:jc w:val="both"/>
      </w:pPr>
    </w:p>
    <w:p w14:paraId="32FB69C9" w14:textId="77777777" w:rsidR="009A0D61" w:rsidRDefault="009A0D61" w:rsidP="009A0D61">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72160F18" w14:textId="77777777" w:rsidR="009A0D61" w:rsidRDefault="009A0D61" w:rsidP="009A0D61">
      <w:pPr>
        <w:jc w:val="both"/>
      </w:pPr>
    </w:p>
    <w:p w14:paraId="534E0C12" w14:textId="77777777" w:rsidR="009A0D61" w:rsidRDefault="009A0D61" w:rsidP="009A0D61">
      <w:pPr>
        <w:pStyle w:val="Poglavje2"/>
      </w:pPr>
      <w:r>
        <w:t>Pravno varstvo</w:t>
      </w:r>
    </w:p>
    <w:p w14:paraId="7431EE38" w14:textId="77777777" w:rsidR="009A0D61" w:rsidRDefault="009A0D61" w:rsidP="009A0D61">
      <w:pPr>
        <w:jc w:val="both"/>
      </w:pPr>
    </w:p>
    <w:p w14:paraId="3A8CD8D3" w14:textId="77777777" w:rsidR="009A0D61" w:rsidRPr="00646A8E" w:rsidRDefault="009A0D61" w:rsidP="009A0D61">
      <w:pPr>
        <w:jc w:val="both"/>
      </w:pPr>
      <w:r>
        <w:t xml:space="preserve">Pravno varstvo ponudnikov v postopku javnega naročanja je zagotovljeno v skladu z Zakonom o pravnem varstvu v postopkih javnega naročanja (ZPVPJN) (Uradni list RS, št. 43/11, 60/11 – ZTP-D, </w:t>
      </w:r>
      <w:r w:rsidRPr="00646A8E">
        <w:t xml:space="preserve">63/13, 90/14 – ZDU-1I, 60/17 in 72/19). </w:t>
      </w:r>
    </w:p>
    <w:p w14:paraId="4866E181" w14:textId="77777777" w:rsidR="009A0D61" w:rsidRPr="00646A8E" w:rsidRDefault="009A0D61" w:rsidP="009A0D61">
      <w:pPr>
        <w:pStyle w:val="BodyText"/>
      </w:pPr>
      <w:r w:rsidRPr="00646A8E">
        <w:t>V 3. odstavku 5. člen določa:</w:t>
      </w:r>
    </w:p>
    <w:p w14:paraId="2DE5FD50" w14:textId="77777777" w:rsidR="009A0D61" w:rsidRDefault="009A0D61" w:rsidP="009A0D61">
      <w:pPr>
        <w:pStyle w:val="BodyText"/>
        <w:rPr>
          <w:rFonts w:cs="Arial"/>
        </w:rPr>
      </w:pPr>
      <w:r w:rsidRPr="00646A8E">
        <w:t>- kadar se posamezno naročilo oddaja na podlagi okvirnega sporazuma, ki se sklene z večjim številom ponudnikov in</w:t>
      </w:r>
      <w:r w:rsidR="00AD10BD">
        <w:t xml:space="preserve"> v </w:t>
      </w:r>
      <w:r w:rsidRPr="00646A8E">
        <w:t xml:space="preserve">njem niso opredeljeni vsi pogodbeni pogoji, ali v dinamičnem nabavnem sistemu in je </w:t>
      </w:r>
      <w:r w:rsidRPr="00646A8E">
        <w:lastRenderedPageBreak/>
        <w:t xml:space="preserve">vrednost posameznega naročila enaka ali višja od vrednosti, od katere dalje je treba javno naročilo poslati v objavo Uradu za publikacije Evropske unije, je pravno varstvo zagotovljeno v predrevizijskem, revizijskem in sodnem postopku. V drugih primerih posameznih naročil, ki se oddajajo na podlagi okvirnega sporazuma, je pravno varstvo zagotovljeno v sodnem postopku v skladu z zakonom, ki ureja obligacijska razmerja.   </w:t>
      </w:r>
    </w:p>
    <w:p w14:paraId="6B33ABAB" w14:textId="77777777" w:rsidR="001151E2" w:rsidRDefault="001151E2" w:rsidP="001151E2">
      <w:pPr>
        <w:jc w:val="both"/>
      </w:pPr>
    </w:p>
    <w:p w14:paraId="384DB582" w14:textId="77777777" w:rsidR="001151E2" w:rsidRDefault="001151E2" w:rsidP="001151E2">
      <w:pPr>
        <w:pStyle w:val="Poglavje2"/>
      </w:pPr>
      <w:r>
        <w:t>Finančna zavarovanja</w:t>
      </w:r>
    </w:p>
    <w:p w14:paraId="183915C5" w14:textId="77777777" w:rsidR="001151E2" w:rsidRDefault="001151E2" w:rsidP="001151E2">
      <w:pPr>
        <w:pStyle w:val="Poglavje2"/>
        <w:numPr>
          <w:ilvl w:val="0"/>
          <w:numId w:val="0"/>
        </w:numPr>
        <w:tabs>
          <w:tab w:val="left" w:pos="708"/>
        </w:tabs>
        <w:rPr>
          <w:highlight w:val="yellow"/>
        </w:rPr>
      </w:pPr>
    </w:p>
    <w:p w14:paraId="6104DC5D" w14:textId="77777777" w:rsidR="001151E2" w:rsidRDefault="001151E2" w:rsidP="001151E2">
      <w:pPr>
        <w:jc w:val="both"/>
      </w:pPr>
      <w:r>
        <w:t>Ponudnik mora za zavarovanje izpolnitve svoje obveznosti do naročnika naročniku predložiti spodaj zahtevana zavarovanja, ki morajo biti brezpogojna in plačljiva na prvi poziv. Uporabljena valuta mora biti enaka valuti javnega naročila.</w:t>
      </w:r>
    </w:p>
    <w:p w14:paraId="1286C5A9" w14:textId="77777777" w:rsidR="001151E2" w:rsidRDefault="001151E2" w:rsidP="001151E2">
      <w:pPr>
        <w:jc w:val="both"/>
        <w:rPr>
          <w:rFonts w:cs="Arial"/>
        </w:rPr>
      </w:pPr>
    </w:p>
    <w:p w14:paraId="5759B11F" w14:textId="77777777" w:rsidR="000A3736" w:rsidRDefault="000A3736" w:rsidP="001151E2">
      <w:pPr>
        <w:jc w:val="both"/>
        <w:rPr>
          <w:rFonts w:cs="Arial"/>
        </w:rPr>
      </w:pPr>
    </w:p>
    <w:p w14:paraId="26ECCC1A" w14:textId="77777777" w:rsidR="009A0D61" w:rsidRDefault="009A0D61" w:rsidP="009A0D61">
      <w:pPr>
        <w:pStyle w:val="Poglavje3"/>
      </w:pPr>
      <w:r>
        <w:t>Zavarovanje za dobro izvedbo pogodbenih obveznosti</w:t>
      </w:r>
    </w:p>
    <w:p w14:paraId="655ED31D" w14:textId="77777777" w:rsidR="009A0D61" w:rsidRDefault="009A0D61" w:rsidP="009A0D61">
      <w:pPr>
        <w:jc w:val="both"/>
      </w:pPr>
    </w:p>
    <w:p w14:paraId="01D5FF4B" w14:textId="77777777" w:rsidR="00777A19" w:rsidRPr="00EB7757" w:rsidRDefault="00EB7757" w:rsidP="00777A19">
      <w:pPr>
        <w:jc w:val="both"/>
        <w:rPr>
          <w:rFonts w:cs="Arial"/>
          <w:szCs w:val="22"/>
        </w:rPr>
      </w:pPr>
      <w:r w:rsidRPr="00EB7757">
        <w:rPr>
          <w:rFonts w:cs="Arial"/>
          <w:szCs w:val="22"/>
        </w:rPr>
        <w:t xml:space="preserve">Specificirano v </w:t>
      </w:r>
      <w:r w:rsidRPr="00EB7757">
        <w:t>obrazcu št. 10 - Vzorec okvirnega sporazuma</w:t>
      </w:r>
      <w:r>
        <w:t>.</w:t>
      </w:r>
    </w:p>
    <w:p w14:paraId="09AF881D" w14:textId="77777777" w:rsidR="00777A19" w:rsidRDefault="00777A19" w:rsidP="00777A19">
      <w:pPr>
        <w:jc w:val="both"/>
      </w:pPr>
    </w:p>
    <w:p w14:paraId="2E0565EE" w14:textId="77777777" w:rsidR="00EB7757" w:rsidRPr="000A3736" w:rsidRDefault="00EB7757" w:rsidP="00777A19">
      <w:pPr>
        <w:jc w:val="both"/>
      </w:pPr>
    </w:p>
    <w:p w14:paraId="20241812" w14:textId="77777777" w:rsidR="00777A19" w:rsidRDefault="00777A19" w:rsidP="00777A19">
      <w:pPr>
        <w:jc w:val="both"/>
        <w:rPr>
          <w:b/>
          <w:bCs/>
        </w:rPr>
      </w:pPr>
      <w:r w:rsidRPr="000A3736">
        <w:rPr>
          <w:b/>
          <w:bCs/>
        </w:rPr>
        <w:t>1.2</w:t>
      </w:r>
      <w:r w:rsidR="00D41973">
        <w:rPr>
          <w:b/>
          <w:bCs/>
        </w:rPr>
        <w:t>5</w:t>
      </w:r>
      <w:r w:rsidRPr="000A3736">
        <w:rPr>
          <w:b/>
          <w:bCs/>
        </w:rPr>
        <w:t>.2</w:t>
      </w:r>
      <w:r w:rsidRPr="000A3736">
        <w:rPr>
          <w:b/>
          <w:bCs/>
        </w:rPr>
        <w:tab/>
      </w:r>
      <w:r w:rsidRPr="000A3736">
        <w:rPr>
          <w:b/>
          <w:bCs/>
        </w:rPr>
        <w:tab/>
        <w:t>Zavarovanje za odpravo napak v garancijski dobi</w:t>
      </w:r>
    </w:p>
    <w:p w14:paraId="23BC331C" w14:textId="77777777" w:rsidR="00EB7757" w:rsidRDefault="00EB7757" w:rsidP="00777A19">
      <w:pPr>
        <w:jc w:val="both"/>
        <w:rPr>
          <w:b/>
          <w:bCs/>
        </w:rPr>
      </w:pPr>
    </w:p>
    <w:p w14:paraId="06017CB9" w14:textId="77777777" w:rsidR="00EB7757" w:rsidRPr="00EB7757" w:rsidRDefault="00EB7757" w:rsidP="00EB7757">
      <w:pPr>
        <w:jc w:val="both"/>
        <w:rPr>
          <w:rFonts w:cs="Arial"/>
          <w:szCs w:val="22"/>
        </w:rPr>
      </w:pPr>
      <w:r w:rsidRPr="00EB7757">
        <w:rPr>
          <w:rFonts w:cs="Arial"/>
          <w:szCs w:val="22"/>
        </w:rPr>
        <w:t xml:space="preserve">Specificirano v </w:t>
      </w:r>
      <w:r w:rsidRPr="00EB7757">
        <w:t>obrazcu št. 10 - Vzorec okvirnega sporazuma</w:t>
      </w:r>
      <w:r>
        <w:t>.</w:t>
      </w:r>
    </w:p>
    <w:p w14:paraId="021A823D" w14:textId="77777777" w:rsidR="00EB7757" w:rsidRPr="000A3736" w:rsidRDefault="00EB7757" w:rsidP="00777A19">
      <w:pPr>
        <w:jc w:val="both"/>
        <w:rPr>
          <w:rFonts w:cs="Arial"/>
          <w:b/>
          <w:bCs/>
          <w:szCs w:val="22"/>
        </w:rPr>
      </w:pPr>
    </w:p>
    <w:p w14:paraId="4E0322C2" w14:textId="77777777" w:rsidR="00777A19" w:rsidRPr="000A3736" w:rsidRDefault="00777A19" w:rsidP="00777A19">
      <w:pPr>
        <w:pStyle w:val="BodyText3"/>
        <w:rPr>
          <w:rFonts w:cs="Arial"/>
          <w:b/>
        </w:rPr>
      </w:pPr>
    </w:p>
    <w:p w14:paraId="69593E56" w14:textId="77777777" w:rsidR="00777A19" w:rsidRDefault="00777A19" w:rsidP="00777A19">
      <w:pPr>
        <w:pStyle w:val="BodyText"/>
      </w:pPr>
    </w:p>
    <w:p w14:paraId="1FB957D7" w14:textId="77777777" w:rsidR="00DA703F" w:rsidRPr="008F3971" w:rsidRDefault="009A0D61" w:rsidP="00C36DD7">
      <w:pPr>
        <w:pStyle w:val="ListParagraph"/>
        <w:numPr>
          <w:ilvl w:val="0"/>
          <w:numId w:val="38"/>
        </w:numPr>
        <w:jc w:val="both"/>
        <w:rPr>
          <w:b/>
          <w:bCs/>
        </w:rPr>
      </w:pPr>
      <w:r w:rsidRPr="008F3971">
        <w:rPr>
          <w:rFonts w:cs="Arial"/>
          <w:szCs w:val="22"/>
        </w:rPr>
        <w:br w:type="page"/>
      </w:r>
      <w:r w:rsidR="00DA703F" w:rsidRPr="008F3971">
        <w:rPr>
          <w:b/>
          <w:bCs/>
        </w:rPr>
        <w:lastRenderedPageBreak/>
        <w:t>UGOTAVLJANJE SPOSOBNOSTI</w:t>
      </w:r>
    </w:p>
    <w:p w14:paraId="246B8A7B" w14:textId="77777777" w:rsidR="00DA703F" w:rsidRDefault="00DA703F" w:rsidP="00DA703F">
      <w:pPr>
        <w:pStyle w:val="BodyText"/>
        <w:outlineLvl w:val="0"/>
        <w:rPr>
          <w:rFonts w:cs="Arial"/>
        </w:rPr>
      </w:pPr>
    </w:p>
    <w:p w14:paraId="4CAC4D13" w14:textId="77777777" w:rsidR="0040545F" w:rsidRDefault="0040545F" w:rsidP="00AC07B7">
      <w:pPr>
        <w:ind w:left="1" w:hanging="1"/>
        <w:jc w:val="both"/>
      </w:pPr>
      <w:r>
        <w:t>Vsak gospodarski subjekt, ki bo udeležen pri izvedbi predmetnega javnega naročila, mora za izkazovanje v nadaljevanju opisanih pogojev predložiti ESPD v okviru ponudbene dokumentacije. ESPD se uvozi preko povezave</w:t>
      </w:r>
      <w:r>
        <w:rPr>
          <w:color w:val="8064A2"/>
        </w:rPr>
        <w:t xml:space="preserve"> </w:t>
      </w:r>
      <w:hyperlink r:id="rId12" w:history="1">
        <w:r w:rsidR="00BC65CD" w:rsidRPr="00655159">
          <w:rPr>
            <w:color w:val="0000FF"/>
            <w:u w:val="single"/>
          </w:rPr>
          <w:t>https://ejn.gov.si/espd/</w:t>
        </w:r>
      </w:hyperlink>
      <w:r>
        <w:rPr>
          <w:color w:val="8064A2"/>
        </w:rPr>
        <w:t xml:space="preserve"> </w:t>
      </w:r>
      <w:r>
        <w:t xml:space="preserve">ter se vanj neposredno vnese zahtevane podatke. </w:t>
      </w:r>
    </w:p>
    <w:p w14:paraId="0915BB2E" w14:textId="77777777" w:rsidR="0039707B" w:rsidRPr="00BF7668" w:rsidRDefault="0039707B" w:rsidP="0039707B">
      <w:pPr>
        <w:spacing w:line="260" w:lineRule="exact"/>
        <w:jc w:val="both"/>
        <w:rPr>
          <w:rFonts w:cs="Arial"/>
        </w:rPr>
      </w:pPr>
    </w:p>
    <w:p w14:paraId="21BA8F0E" w14:textId="77777777" w:rsidR="0039707B" w:rsidRPr="00BF7668" w:rsidRDefault="0039707B" w:rsidP="0039707B">
      <w:pPr>
        <w:pStyle w:val="NoSpacing"/>
        <w:jc w:val="both"/>
      </w:pPr>
      <w:r w:rsidRPr="00BF7668">
        <w:t xml:space="preserve">Za dokazovanje izpolnjevanja pogojev mora </w:t>
      </w:r>
      <w:r w:rsidR="00982082">
        <w:t>gospodarski subjekt</w:t>
      </w:r>
      <w:r w:rsidRPr="00BF7668">
        <w:t xml:space="preserve"> v </w:t>
      </w:r>
      <w:r w:rsidR="00982082">
        <w:t xml:space="preserve">ponudbi/ prijavi </w:t>
      </w:r>
      <w:r w:rsidRPr="00BF7668">
        <w:t>predložiti obrazce</w:t>
      </w:r>
      <w:r>
        <w:t xml:space="preserve"> oziroma izjave</w:t>
      </w:r>
      <w:r w:rsidRPr="00BF7668">
        <w:t>, ki so navedeni ob vsakem zahtevanem pogoju. Obrazci</w:t>
      </w:r>
      <w:r>
        <w:t xml:space="preserve"> oziroma</w:t>
      </w:r>
      <w:r w:rsidRPr="00BF7668">
        <w:t xml:space="preserve"> izjav</w:t>
      </w:r>
      <w:r>
        <w:t>e</w:t>
      </w:r>
      <w:r w:rsidRPr="00BF7668">
        <w:t xml:space="preserve">, ki jih mora predložiti ponudnik v </w:t>
      </w:r>
      <w:r w:rsidR="00982082">
        <w:t>prijavi</w:t>
      </w:r>
      <w:r w:rsidRPr="00BF7668">
        <w:t xml:space="preserve">, so del dokumentacije. </w:t>
      </w:r>
      <w:r w:rsidRPr="00C12203">
        <w:t xml:space="preserve">Lahko so predloženi tudi v drugi obliki, vendar pa vsebinsko ne smejo odstopati od obrazcev oz. izjav, ki jih je pripravil naročnik – iz njih morajo biti razvidni vsi podatki, ki so zahtevani v obrazcih katere je pripravil naročnik. Izjave in obrazci </w:t>
      </w:r>
      <w:r w:rsidR="00982082">
        <w:t xml:space="preserve">gospodarskega subjekta </w:t>
      </w:r>
      <w:r w:rsidRPr="00C12203">
        <w:t>morajo biti pisni ter podpisani s strani odgovorne osebe</w:t>
      </w:r>
      <w:r w:rsidR="00982082">
        <w:t xml:space="preserve"> gospodarskega subjekta</w:t>
      </w:r>
      <w:r w:rsidRPr="00C12203">
        <w:t>.</w:t>
      </w:r>
    </w:p>
    <w:p w14:paraId="0D0EE089" w14:textId="77777777" w:rsidR="0039707B" w:rsidRDefault="0039707B" w:rsidP="0039707B">
      <w:pPr>
        <w:pStyle w:val="NoSpacing"/>
        <w:jc w:val="both"/>
      </w:pPr>
    </w:p>
    <w:p w14:paraId="0EC89016" w14:textId="77777777" w:rsidR="0039707B" w:rsidRPr="00BF7668" w:rsidRDefault="0039707B" w:rsidP="0039707B">
      <w:pPr>
        <w:pStyle w:val="NoSpacing"/>
        <w:jc w:val="both"/>
      </w:pPr>
      <w:r w:rsidRPr="00BF7668">
        <w:t>Naročnik bo v primeru, ko je to potrebno, in v primeru dvoma v podano izjavo, sam pridobil potrdila o podatkih, ki se nanašajo na priznanje sposobnosti in se vodijo v uradnih evidencah državnih organov, organov lokalnih skupnosti ali nosilcih javnih pooblastil.</w:t>
      </w:r>
    </w:p>
    <w:p w14:paraId="3F4C44D4" w14:textId="77777777" w:rsidR="0039707B" w:rsidRPr="00BF7668" w:rsidRDefault="0039707B" w:rsidP="0039707B">
      <w:pPr>
        <w:pStyle w:val="NoSpacing"/>
        <w:jc w:val="both"/>
      </w:pPr>
    </w:p>
    <w:p w14:paraId="6BF952A1" w14:textId="77777777" w:rsidR="0039707B" w:rsidRPr="00BF7668" w:rsidRDefault="0039707B" w:rsidP="0039707B">
      <w:pPr>
        <w:pStyle w:val="NoSpacing"/>
        <w:jc w:val="both"/>
      </w:pPr>
      <w:r w:rsidRPr="00BF7668">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56E3CD9E" w14:textId="77777777" w:rsidR="0039707B" w:rsidRPr="00BF7668" w:rsidRDefault="0039707B" w:rsidP="0039707B">
      <w:pPr>
        <w:spacing w:line="260" w:lineRule="exact"/>
        <w:jc w:val="both"/>
        <w:rPr>
          <w:rFonts w:cs="Arial"/>
        </w:rPr>
      </w:pPr>
    </w:p>
    <w:p w14:paraId="7C540C39" w14:textId="77777777" w:rsidR="0039707B" w:rsidRPr="00BF7668" w:rsidRDefault="0039707B" w:rsidP="0039707B">
      <w:pPr>
        <w:spacing w:line="260" w:lineRule="exact"/>
        <w:jc w:val="both"/>
        <w:rPr>
          <w:rFonts w:cs="Arial"/>
          <w:u w:val="single"/>
        </w:rPr>
      </w:pPr>
      <w:r w:rsidRPr="00BF7668">
        <w:rPr>
          <w:rFonts w:cs="Arial"/>
          <w:u w:val="single"/>
        </w:rPr>
        <w:t>Naročnik si pridržuje pravico, da v času pregleda p</w:t>
      </w:r>
      <w:r w:rsidR="00982082">
        <w:rPr>
          <w:rFonts w:cs="Arial"/>
          <w:u w:val="single"/>
        </w:rPr>
        <w:t>rijav za sodelovanje</w:t>
      </w:r>
      <w:r w:rsidRPr="00BF7668">
        <w:rPr>
          <w:rFonts w:cs="Arial"/>
          <w:u w:val="single"/>
        </w:rPr>
        <w:t xml:space="preserve">, od </w:t>
      </w:r>
      <w:r w:rsidR="00982082">
        <w:rPr>
          <w:rFonts w:cs="Arial"/>
          <w:u w:val="single"/>
        </w:rPr>
        <w:t xml:space="preserve">gospodarskega subjekta, ki je oddal prijavo,  </w:t>
      </w:r>
      <w:r w:rsidRPr="00BF7668">
        <w:rPr>
          <w:rFonts w:cs="Arial"/>
          <w:u w:val="single"/>
        </w:rPr>
        <w:t>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w:t>
      </w:r>
      <w:r w:rsidR="00EC60B8">
        <w:rPr>
          <w:rFonts w:cs="Arial"/>
          <w:u w:val="single"/>
        </w:rPr>
        <w:t>rijav</w:t>
      </w:r>
      <w:r w:rsidRPr="00BF7668">
        <w:rPr>
          <w:rFonts w:cs="Arial"/>
          <w:u w:val="single"/>
        </w:rPr>
        <w:t>.</w:t>
      </w:r>
    </w:p>
    <w:p w14:paraId="3F65E124" w14:textId="77777777" w:rsidR="0039707B" w:rsidRPr="00BF7668" w:rsidRDefault="0039707B" w:rsidP="0039707B">
      <w:pPr>
        <w:spacing w:line="260" w:lineRule="exact"/>
        <w:jc w:val="both"/>
        <w:rPr>
          <w:rFonts w:cs="Arial"/>
        </w:rPr>
      </w:pPr>
    </w:p>
    <w:p w14:paraId="427AF46D" w14:textId="77777777" w:rsidR="0039707B" w:rsidRPr="0039707B" w:rsidRDefault="00982082" w:rsidP="00B678E5">
      <w:pPr>
        <w:pStyle w:val="NoSpacing"/>
        <w:jc w:val="both"/>
      </w:pPr>
      <w:r>
        <w:t>Gospodarski subjekt</w:t>
      </w:r>
      <w:r w:rsidR="0039707B" w:rsidRPr="00BF7668">
        <w:t xml:space="preserve">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14:paraId="01FFC4FB" w14:textId="77777777" w:rsidR="0039707B" w:rsidRDefault="0039707B" w:rsidP="00B678E5">
      <w:pPr>
        <w:pStyle w:val="NoSpacing"/>
        <w:jc w:val="both"/>
      </w:pPr>
    </w:p>
    <w:p w14:paraId="4C347A52" w14:textId="77777777" w:rsidR="008F3971" w:rsidRDefault="008F3971" w:rsidP="008F3971">
      <w:pPr>
        <w:pStyle w:val="Poglavje2"/>
        <w:numPr>
          <w:ilvl w:val="0"/>
          <w:numId w:val="0"/>
        </w:numPr>
      </w:pPr>
    </w:p>
    <w:p w14:paraId="14456AEB" w14:textId="77777777" w:rsidR="0040545F" w:rsidRPr="005470AD" w:rsidRDefault="008F3971" w:rsidP="00C36DD7">
      <w:pPr>
        <w:pStyle w:val="Poglavje2"/>
        <w:numPr>
          <w:ilvl w:val="2"/>
          <w:numId w:val="38"/>
        </w:numPr>
      </w:pPr>
      <w:r w:rsidRPr="005470AD">
        <w:t>RAZLOGI ZA IZKLJUČITEV</w:t>
      </w:r>
    </w:p>
    <w:p w14:paraId="46237CA8" w14:textId="77777777" w:rsidR="0040545F" w:rsidRPr="005470AD" w:rsidRDefault="0040545F" w:rsidP="0040545F">
      <w:pPr>
        <w:jc w:val="both"/>
      </w:pPr>
    </w:p>
    <w:p w14:paraId="5A721737" w14:textId="77777777" w:rsidR="004A77EB" w:rsidRDefault="004A77EB" w:rsidP="0040545F">
      <w:pPr>
        <w:ind w:left="312"/>
        <w:jc w:val="both"/>
      </w:pPr>
    </w:p>
    <w:p w14:paraId="65F17F2E" w14:textId="77777777" w:rsidR="00BA101E" w:rsidRDefault="00BA101E" w:rsidP="00BA101E">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7CA8FE9E" w14:textId="77777777" w:rsidR="00BA101E" w:rsidRDefault="00BA101E" w:rsidP="00BA101E">
      <w:pPr>
        <w:ind w:left="312"/>
        <w:jc w:val="both"/>
      </w:pPr>
    </w:p>
    <w:p w14:paraId="7A3CFDB6" w14:textId="77777777" w:rsidR="00BA101E" w:rsidRDefault="00BA101E" w:rsidP="00BA101E">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14:paraId="10DE3B50" w14:textId="77777777" w:rsidR="00BA101E" w:rsidRDefault="00BA101E" w:rsidP="00BA101E">
      <w:pPr>
        <w:jc w:val="both"/>
      </w:pPr>
    </w:p>
    <w:p w14:paraId="389619D8" w14:textId="77777777" w:rsidR="00BA101E" w:rsidRPr="00044330" w:rsidRDefault="00BA101E" w:rsidP="00BA101E">
      <w:pPr>
        <w:ind w:left="312"/>
        <w:jc w:val="both"/>
      </w:pPr>
      <w:r w:rsidRPr="00044330">
        <w:rPr>
          <w:u w:val="single"/>
        </w:rPr>
        <w:t xml:space="preserve">Pogoj mora izpolnjevati vsak gospodarski subjekt, ki bo udeležen pri izvedbi javnega naročila, vključno z vsemi osebami, ki </w:t>
      </w:r>
      <w:r w:rsidRPr="00044330">
        <w:t>so člani upravnega, vodstvenega ali nadzornega organa tega gospodarskega subjekta ali ki ima pooblastila za njegovo zastopanje ali odločanje ali nadzor v njem.</w:t>
      </w:r>
    </w:p>
    <w:p w14:paraId="716A4CA1" w14:textId="77777777" w:rsidR="00BA101E" w:rsidRPr="00044330" w:rsidRDefault="00BA101E" w:rsidP="00BA101E">
      <w:pPr>
        <w:ind w:left="312"/>
        <w:jc w:val="both"/>
      </w:pPr>
    </w:p>
    <w:p w14:paraId="160AC28A" w14:textId="77777777" w:rsidR="00BA101E" w:rsidRPr="00044330" w:rsidRDefault="00BA101E" w:rsidP="00BA101E">
      <w:pPr>
        <w:ind w:left="312"/>
        <w:jc w:val="both"/>
      </w:pPr>
      <w:r w:rsidRPr="00044330">
        <w:rPr>
          <w:b/>
        </w:rPr>
        <w:t xml:space="preserve">Dokazilo: </w:t>
      </w:r>
      <w:r w:rsidRPr="00044330">
        <w:t>Izpolnjen in podpisan obrazec ESPD za vse gospodarske subjekte v p</w:t>
      </w:r>
      <w:r w:rsidR="00EC60B8">
        <w:t xml:space="preserve">rijavi </w:t>
      </w:r>
      <w:r w:rsidRPr="00044330">
        <w:t xml:space="preserve">( Del III: Razlogi za izključitev, oddelek A: Razlogi, povezani s kazenskimi obsodbami) in </w:t>
      </w:r>
    </w:p>
    <w:p w14:paraId="35D5D9F6" w14:textId="77777777" w:rsidR="00BA101E" w:rsidRPr="0006045C" w:rsidRDefault="00BA101E" w:rsidP="00BA101E">
      <w:pPr>
        <w:ind w:left="312"/>
        <w:jc w:val="both"/>
      </w:pPr>
      <w:r w:rsidRPr="00044330">
        <w:lastRenderedPageBreak/>
        <w:t xml:space="preserve">izpolnjeni ESPD obrazec za vse gospodarske subjekte v </w:t>
      </w:r>
      <w:r w:rsidR="00EC60B8">
        <w:t>prijavi</w:t>
      </w:r>
      <w:r w:rsidRPr="00044330">
        <w:t xml:space="preserve"> (Del II: informacije v povezavi z gospodarskim subjektom, oddelek B: podatki o zakonitih zastopnikih oziroma osebah, ki so članice njegovega upravnega, vodstvenega ali nadzornega organa ali imajo pooblastilo za njegovo zastopanje ali odločanje ali nadzor v njem</w:t>
      </w:r>
      <w:r w:rsidRPr="0006045C">
        <w:t xml:space="preserve">, </w:t>
      </w:r>
      <w:r w:rsidRPr="00000F53">
        <w:rPr>
          <w:b/>
          <w:bCs/>
          <w:u w:val="single"/>
        </w:rPr>
        <w:t>vključno s podatkom o enotni matični številki občana (EMŠO)</w:t>
      </w:r>
      <w:r w:rsidRPr="0006045C">
        <w:t xml:space="preserve">. Slednji je namreč potreben za preveritev razloga za izključitev iz prvega odstavka 75. </w:t>
      </w:r>
      <w:r w:rsidR="00000F53">
        <w:t>č</w:t>
      </w:r>
      <w:r w:rsidRPr="0006045C">
        <w:t>lena ZJN-3 v slovenski uradni evidenci.</w:t>
      </w:r>
    </w:p>
    <w:p w14:paraId="68178430" w14:textId="77777777" w:rsidR="00BA101E" w:rsidRPr="00044330" w:rsidRDefault="00BA101E" w:rsidP="00BA101E">
      <w:pPr>
        <w:jc w:val="both"/>
      </w:pPr>
    </w:p>
    <w:p w14:paraId="69370CC3" w14:textId="77777777" w:rsidR="00BA101E" w:rsidRPr="00044330" w:rsidRDefault="00EC60B8" w:rsidP="00BA101E">
      <w:pPr>
        <w:ind w:left="312"/>
        <w:jc w:val="both"/>
        <w:rPr>
          <w:b/>
        </w:rPr>
      </w:pPr>
      <w:r>
        <w:rPr>
          <w:b/>
        </w:rPr>
        <w:t>Gospodarski subjekt</w:t>
      </w:r>
      <w:r w:rsidR="00BA101E" w:rsidRPr="00044330">
        <w:rPr>
          <w:b/>
        </w:rPr>
        <w:t xml:space="preserve"> lahko potrdila iz kazenske evidence fizičnih in pravnih oseb priloži k ponudbi sam, vendar morajo predložena potrdila odražati zadnje stanje in ne smejo biti starejša od štirih mesecev od skrajnega roka za oddajo ponudbe.</w:t>
      </w:r>
    </w:p>
    <w:p w14:paraId="7FF1812F" w14:textId="77777777" w:rsidR="00BA101E" w:rsidRPr="00044330" w:rsidRDefault="00BA101E" w:rsidP="00BA101E">
      <w:pPr>
        <w:ind w:left="312"/>
        <w:jc w:val="both"/>
      </w:pPr>
    </w:p>
    <w:p w14:paraId="6EF5DAF0" w14:textId="77777777" w:rsidR="00BA101E" w:rsidRPr="00044330" w:rsidRDefault="00BA101E" w:rsidP="00BA101E">
      <w:pPr>
        <w:jc w:val="both"/>
      </w:pPr>
    </w:p>
    <w:p w14:paraId="68DD148F" w14:textId="77777777" w:rsidR="00BA101E" w:rsidRDefault="00EC60B8" w:rsidP="00BA101E">
      <w:pPr>
        <w:pBdr>
          <w:top w:val="single" w:sz="4" w:space="1" w:color="auto"/>
          <w:left w:val="single" w:sz="4" w:space="4" w:color="auto"/>
          <w:bottom w:val="single" w:sz="4" w:space="1" w:color="auto"/>
          <w:right w:val="single" w:sz="4" w:space="4" w:color="auto"/>
        </w:pBdr>
        <w:ind w:left="312"/>
        <w:jc w:val="both"/>
        <w:rPr>
          <w:rFonts w:eastAsia="Arial Unicode MS" w:cs="Arial"/>
        </w:rPr>
      </w:pPr>
      <w:r>
        <w:rPr>
          <w:rFonts w:eastAsia="Arial Unicode MS" w:cs="Arial"/>
        </w:rPr>
        <w:t>Gospodarski subjekti</w:t>
      </w:r>
      <w:r w:rsidR="00BA101E">
        <w:rPr>
          <w:rFonts w:eastAsia="Arial Unicode MS" w:cs="Arial"/>
        </w:rPr>
        <w:t xml:space="preserve">,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w:t>
      </w:r>
      <w:r>
        <w:rPr>
          <w:rFonts w:eastAsia="Arial Unicode MS" w:cs="Arial"/>
        </w:rPr>
        <w:t>ponudb/ prijav</w:t>
      </w:r>
      <w:r w:rsidR="00BA101E">
        <w:rPr>
          <w:rFonts w:eastAsia="Arial Unicode MS" w:cs="Arial"/>
        </w:rPr>
        <w:t>. V primeru, da dokazila ne bodo predložena, bodo tuji ponudniki pozvani k predložitvi teh dokazil skladno z določbo četrtega odstavka 77. člena ZJN-3.</w:t>
      </w:r>
    </w:p>
    <w:p w14:paraId="046A9708" w14:textId="77777777" w:rsidR="00BA101E" w:rsidRPr="00495C57" w:rsidRDefault="00BA101E" w:rsidP="00BA101E">
      <w:pPr>
        <w:jc w:val="both"/>
        <w:rPr>
          <w:highlight w:val="yellow"/>
        </w:rPr>
      </w:pPr>
    </w:p>
    <w:p w14:paraId="0830C2A9" w14:textId="77777777" w:rsidR="00BA101E" w:rsidRDefault="00BA101E" w:rsidP="00BA101E">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w:t>
      </w:r>
      <w:r w:rsidR="00EC60B8">
        <w:t xml:space="preserve">/ </w:t>
      </w:r>
      <w:r>
        <w:t>prijave.</w:t>
      </w:r>
    </w:p>
    <w:p w14:paraId="51A87C13" w14:textId="77777777" w:rsidR="00BA101E" w:rsidRDefault="00BA101E" w:rsidP="00BA101E">
      <w:pPr>
        <w:ind w:left="312"/>
        <w:jc w:val="both"/>
      </w:pPr>
    </w:p>
    <w:p w14:paraId="47ACC4F6" w14:textId="77777777" w:rsidR="00BA101E" w:rsidRPr="00430B73" w:rsidRDefault="00BA101E" w:rsidP="00BA101E">
      <w:pPr>
        <w:ind w:left="312"/>
        <w:jc w:val="both"/>
        <w:rPr>
          <w:u w:val="single"/>
        </w:rPr>
      </w:pPr>
      <w:r w:rsidRPr="00430B73">
        <w:rPr>
          <w:u w:val="single"/>
        </w:rPr>
        <w:t>Pogoj mora izpolnjevati vsak gospodarski subjekt, ki bo udeležen pri izvedbi javnega naročila.</w:t>
      </w:r>
    </w:p>
    <w:p w14:paraId="4A0CE5F6" w14:textId="77777777" w:rsidR="00BA101E" w:rsidRDefault="00BA101E" w:rsidP="00BA101E">
      <w:pPr>
        <w:ind w:left="312"/>
        <w:jc w:val="both"/>
      </w:pPr>
    </w:p>
    <w:p w14:paraId="6BDEEAFA" w14:textId="77777777" w:rsidR="00BA101E" w:rsidRDefault="00BA101E" w:rsidP="00BA101E">
      <w:pPr>
        <w:ind w:left="312"/>
        <w:jc w:val="both"/>
      </w:pPr>
      <w:r w:rsidRPr="00865E17">
        <w:rPr>
          <w:b/>
        </w:rPr>
        <w:t>Dokazilo:</w:t>
      </w:r>
      <w:r>
        <w:t xml:space="preserve"> Izpolnjen in podpisan ESPD za vse gospodarske subjekte v ponudbi (poglavje Del III: Razlogi za izključitev, oddelek B: Razlogi, povezani s plačilom davkov ali prispevkov za socialno varnost).</w:t>
      </w:r>
    </w:p>
    <w:p w14:paraId="61E96624" w14:textId="77777777" w:rsidR="00BA101E" w:rsidRDefault="00BA101E" w:rsidP="00BA101E">
      <w:pPr>
        <w:ind w:firstLine="284"/>
        <w:jc w:val="both"/>
      </w:pPr>
      <w:r>
        <w:t xml:space="preserve"> in </w:t>
      </w:r>
    </w:p>
    <w:p w14:paraId="52004D84" w14:textId="77777777" w:rsidR="00BA101E" w:rsidRDefault="00BA101E" w:rsidP="00BA101E">
      <w:pPr>
        <w:ind w:left="312"/>
        <w:jc w:val="both"/>
        <w:rPr>
          <w:u w:val="single"/>
        </w:rPr>
      </w:pPr>
      <w:r w:rsidRPr="00865E17">
        <w:t>Vpogled v E-DOSJE - naročnik vpogleda sam.</w:t>
      </w:r>
    </w:p>
    <w:p w14:paraId="70AAA401" w14:textId="77777777" w:rsidR="00BA101E" w:rsidRDefault="00BA101E" w:rsidP="00BA101E">
      <w:pPr>
        <w:ind w:left="312"/>
        <w:jc w:val="both"/>
      </w:pPr>
    </w:p>
    <w:p w14:paraId="5D62BF82" w14:textId="77777777" w:rsidR="00BA101E" w:rsidRDefault="00BA101E" w:rsidP="00BA101E">
      <w:pPr>
        <w:ind w:left="312" w:hanging="312"/>
        <w:jc w:val="both"/>
      </w:pPr>
      <w:r w:rsidRPr="009C0340">
        <w:rPr>
          <w:b/>
        </w:rPr>
        <w:t>P3</w:t>
      </w:r>
      <w:r w:rsidRPr="009C0340">
        <w:t xml:space="preserve"> Naročnik bo iz postopka javnega naročanja izključil gospodarski subjekt, če je ta na dan, ko poteče rok za oddajo ponudb</w:t>
      </w:r>
      <w:r w:rsidR="00EC60B8">
        <w:t>/ prijav</w:t>
      </w:r>
      <w:r w:rsidRPr="009C0340">
        <w:t>, izločen iz postopkov oddaje javnih naročil zaradi uvrstitve v evidenco gospodarskih subjektov z negativnimi referencami.</w:t>
      </w:r>
    </w:p>
    <w:p w14:paraId="3059D5E3" w14:textId="77777777" w:rsidR="00BA101E" w:rsidRDefault="00BA101E" w:rsidP="00BA101E">
      <w:pPr>
        <w:ind w:left="312"/>
        <w:jc w:val="both"/>
      </w:pPr>
    </w:p>
    <w:p w14:paraId="016F4261" w14:textId="77777777" w:rsidR="00BA101E" w:rsidRPr="00865E17" w:rsidRDefault="00BA101E" w:rsidP="00BA101E">
      <w:pPr>
        <w:ind w:left="312"/>
        <w:jc w:val="both"/>
        <w:rPr>
          <w:u w:val="single"/>
        </w:rPr>
      </w:pPr>
      <w:r w:rsidRPr="00865E17">
        <w:rPr>
          <w:u w:val="single"/>
        </w:rPr>
        <w:t>Pogoj mora izpolnjevati vsak gospodarski subjekt, ki bo udeležen pri izvedbi javnega naročila.</w:t>
      </w:r>
    </w:p>
    <w:p w14:paraId="24523FB5" w14:textId="77777777" w:rsidR="00BA101E" w:rsidRDefault="00BA101E" w:rsidP="00BA101E">
      <w:pPr>
        <w:ind w:left="312"/>
        <w:jc w:val="both"/>
      </w:pPr>
    </w:p>
    <w:p w14:paraId="0262CCA3" w14:textId="77777777" w:rsidR="00BA101E" w:rsidRDefault="00BA101E" w:rsidP="00BA101E">
      <w:pPr>
        <w:ind w:left="312"/>
        <w:jc w:val="both"/>
      </w:pPr>
      <w:r w:rsidRPr="00865E17">
        <w:rPr>
          <w:b/>
        </w:rPr>
        <w:t>Dokazilo:</w:t>
      </w:r>
      <w:r>
        <w:t xml:space="preserve"> Izpolnjen  in podpisan ESPD za vse gospodarske subjekte v ponudbi (poglavje Del III: Razlogi za izključitev, oddelek D: Nacionalni razlogi za izključitev). </w:t>
      </w:r>
    </w:p>
    <w:p w14:paraId="23514BF1" w14:textId="77777777" w:rsidR="00BA101E" w:rsidRDefault="00BA101E" w:rsidP="00BA101E">
      <w:pPr>
        <w:ind w:left="312"/>
        <w:jc w:val="both"/>
      </w:pPr>
      <w:r>
        <w:t xml:space="preserve">in </w:t>
      </w:r>
    </w:p>
    <w:p w14:paraId="00DB19A9" w14:textId="77777777" w:rsidR="00BA101E" w:rsidRDefault="00BA101E" w:rsidP="00BA101E">
      <w:pPr>
        <w:ind w:left="312"/>
        <w:jc w:val="both"/>
        <w:rPr>
          <w:u w:val="single"/>
        </w:rPr>
      </w:pPr>
      <w:r w:rsidRPr="00865E17">
        <w:t>Vpogled v E-DOSJE - naročnik vpogleda sam.</w:t>
      </w:r>
    </w:p>
    <w:p w14:paraId="70742499" w14:textId="77777777" w:rsidR="00BA101E" w:rsidRDefault="00BA101E" w:rsidP="00BA101E">
      <w:pPr>
        <w:ind w:left="312"/>
        <w:jc w:val="both"/>
      </w:pPr>
    </w:p>
    <w:p w14:paraId="32ACEC9F" w14:textId="77777777" w:rsidR="00BA101E" w:rsidRDefault="00BA101E" w:rsidP="00BA101E">
      <w:pPr>
        <w:ind w:left="312" w:hanging="312"/>
        <w:jc w:val="both"/>
      </w:pPr>
      <w:r>
        <w:rPr>
          <w:b/>
        </w:rPr>
        <w:t>P4</w:t>
      </w:r>
      <w:r>
        <w:t xml:space="preserve"> 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w:t>
      </w:r>
      <w:r>
        <w:rPr>
          <w:rFonts w:cs="Arial"/>
          <w:color w:val="000000"/>
          <w:shd w:val="clear" w:color="auto" w:fill="EFEFEF"/>
        </w:rPr>
        <w:t xml:space="preserve"> </w:t>
      </w:r>
      <w:r>
        <w:t>razmerja ali v zvezi z zaposlovanjem na črno, za kateri mu je bila s pravnomočno odločitvijo ali več pravnomočnimi odločitvami izrečena globa za prekršek.</w:t>
      </w:r>
    </w:p>
    <w:p w14:paraId="2EFE4DBB" w14:textId="77777777" w:rsidR="00BA101E" w:rsidRDefault="00BA101E" w:rsidP="00BA101E">
      <w:pPr>
        <w:ind w:left="312"/>
        <w:jc w:val="both"/>
      </w:pPr>
    </w:p>
    <w:p w14:paraId="6CF8BAB9" w14:textId="77777777" w:rsidR="00BA101E" w:rsidRPr="00865E17" w:rsidRDefault="00BA101E" w:rsidP="00BA101E">
      <w:pPr>
        <w:ind w:left="312"/>
        <w:jc w:val="both"/>
        <w:rPr>
          <w:u w:val="single"/>
        </w:rPr>
      </w:pPr>
      <w:r w:rsidRPr="00865E17">
        <w:rPr>
          <w:u w:val="single"/>
        </w:rPr>
        <w:t>Pogoj mora izpolnjevati vsak gospodarski subjekt, ki bo udeležen pri izvedbi javnega naročila.</w:t>
      </w:r>
    </w:p>
    <w:p w14:paraId="1D204977" w14:textId="77777777" w:rsidR="00BA101E" w:rsidRDefault="00BA101E" w:rsidP="00BA101E">
      <w:pPr>
        <w:ind w:left="312"/>
        <w:jc w:val="both"/>
      </w:pPr>
    </w:p>
    <w:p w14:paraId="7AAF1040" w14:textId="77777777" w:rsidR="00BA101E" w:rsidRDefault="00BA101E" w:rsidP="00BA101E">
      <w:pPr>
        <w:ind w:left="312"/>
        <w:jc w:val="both"/>
      </w:pPr>
      <w:r w:rsidRPr="00865E17">
        <w:rPr>
          <w:b/>
        </w:rPr>
        <w:lastRenderedPageBreak/>
        <w:t>Dokazilo:</w:t>
      </w:r>
      <w:r>
        <w:t xml:space="preserve"> Izpolnjen in podpisan ESPD za vse gospodarske subjekte v ponudbi (poglavje Del III: Razlogi za izključitev, oddelek D: Nacionalni razlogi za izključitev).</w:t>
      </w:r>
    </w:p>
    <w:p w14:paraId="290F6608" w14:textId="77777777" w:rsidR="00BA101E" w:rsidRDefault="00BA101E" w:rsidP="00BA101E">
      <w:pPr>
        <w:ind w:left="312"/>
        <w:jc w:val="both"/>
      </w:pPr>
      <w:r>
        <w:t xml:space="preserve">in </w:t>
      </w:r>
    </w:p>
    <w:p w14:paraId="4ECA0145" w14:textId="77777777" w:rsidR="00BA101E" w:rsidRPr="00B71A1E" w:rsidRDefault="00BA101E" w:rsidP="00BA101E">
      <w:pPr>
        <w:ind w:firstLine="284"/>
        <w:jc w:val="both"/>
      </w:pPr>
      <w:r w:rsidRPr="00B71A1E">
        <w:t>Vpogled v E-DOSJE - naročnik vpogleda sam.</w:t>
      </w:r>
    </w:p>
    <w:p w14:paraId="369F8F08" w14:textId="77777777" w:rsidR="00BA101E" w:rsidRDefault="00BA101E" w:rsidP="00BA101E">
      <w:pPr>
        <w:ind w:left="312"/>
        <w:jc w:val="both"/>
      </w:pPr>
    </w:p>
    <w:p w14:paraId="223EED04" w14:textId="77777777" w:rsidR="00BA101E" w:rsidRDefault="00BA101E" w:rsidP="00BA101E">
      <w:pPr>
        <w:ind w:left="312"/>
        <w:jc w:val="both"/>
      </w:pPr>
    </w:p>
    <w:p w14:paraId="63177463" w14:textId="77777777" w:rsidR="00BA101E" w:rsidRDefault="00BA101E" w:rsidP="00BA101E">
      <w:pPr>
        <w:ind w:left="312" w:hanging="312"/>
        <w:jc w:val="both"/>
      </w:pPr>
      <w:r>
        <w:rPr>
          <w:b/>
        </w:rPr>
        <w:t>P5</w:t>
      </w:r>
      <w:r>
        <w:t xml:space="preserve"> Naročnik bo iz postopka javnega naročanja izločil gospodarski subjekt:</w:t>
      </w:r>
    </w:p>
    <w:p w14:paraId="15D8F42D" w14:textId="77777777" w:rsidR="00BA101E" w:rsidRDefault="00BA101E" w:rsidP="00BA101E">
      <w:pPr>
        <w:numPr>
          <w:ilvl w:val="0"/>
          <w:numId w:val="2"/>
        </w:numPr>
        <w:jc w:val="both"/>
      </w:pPr>
      <w:r>
        <w:t>če se je nad gospodarskim subjektom začel postopek zaradi insolventnosti ali prisilnega prenehanja po zakonu, ki ureja postopek zaradi insolventnosti in prisilnega prenehanja ali</w:t>
      </w:r>
    </w:p>
    <w:p w14:paraId="3F1C1FA4" w14:textId="77777777" w:rsidR="00BA101E" w:rsidRDefault="00BA101E" w:rsidP="00BA101E">
      <w:pPr>
        <w:numPr>
          <w:ilvl w:val="0"/>
          <w:numId w:val="2"/>
        </w:numPr>
        <w:jc w:val="both"/>
      </w:pPr>
      <w:r>
        <w:t>če se je nad gospodarskim subjektom začel postopek likvidacije po zakonu, ki ureja gospodarske družbe, če njegova sredstva ali poslovanje upravlja upravitelj ali sodišče, ali</w:t>
      </w:r>
    </w:p>
    <w:p w14:paraId="34F6A062" w14:textId="77777777" w:rsidR="00BA101E" w:rsidRDefault="00BA101E" w:rsidP="00BA101E">
      <w:pPr>
        <w:numPr>
          <w:ilvl w:val="0"/>
          <w:numId w:val="2"/>
        </w:numPr>
        <w:jc w:val="both"/>
      </w:pPr>
      <w:r>
        <w:t>če so njegove poslovne dejavnosti začasno ustavljene, ali</w:t>
      </w:r>
    </w:p>
    <w:p w14:paraId="7473A637" w14:textId="77777777" w:rsidR="00BA101E" w:rsidRDefault="00BA101E" w:rsidP="00BA101E">
      <w:pPr>
        <w:numPr>
          <w:ilvl w:val="0"/>
          <w:numId w:val="2"/>
        </w:numPr>
        <w:jc w:val="both"/>
      </w:pPr>
      <w:r>
        <w:t>če se je v skladu s predpisi druge države nad njim začel postopek ali je nastal položaj z enakimi pravnimi posledicami.</w:t>
      </w:r>
    </w:p>
    <w:p w14:paraId="13BC8B49" w14:textId="77777777" w:rsidR="00BA101E" w:rsidRDefault="00BA101E" w:rsidP="00BA101E">
      <w:pPr>
        <w:ind w:left="312"/>
        <w:jc w:val="both"/>
      </w:pPr>
    </w:p>
    <w:p w14:paraId="43383A5F" w14:textId="77777777" w:rsidR="00BA101E" w:rsidRPr="00865E17" w:rsidRDefault="00BA101E" w:rsidP="00BA101E">
      <w:pPr>
        <w:ind w:left="312"/>
        <w:jc w:val="both"/>
        <w:rPr>
          <w:u w:val="single"/>
        </w:rPr>
      </w:pPr>
      <w:r w:rsidRPr="00865E17">
        <w:rPr>
          <w:u w:val="single"/>
        </w:rPr>
        <w:t>Pogoj mora izpolnjevati vsak gospodarski subjekt, ki bo udeležen pri izvedbi javnega naročila.</w:t>
      </w:r>
    </w:p>
    <w:p w14:paraId="5F2439F5" w14:textId="77777777" w:rsidR="00BA101E" w:rsidRDefault="00BA101E" w:rsidP="00BA101E">
      <w:pPr>
        <w:ind w:left="312"/>
        <w:jc w:val="both"/>
      </w:pPr>
    </w:p>
    <w:p w14:paraId="0BD057FB" w14:textId="77777777" w:rsidR="00BA101E" w:rsidRDefault="00BA101E" w:rsidP="00BA101E">
      <w:pPr>
        <w:ind w:left="312"/>
        <w:jc w:val="both"/>
      </w:pPr>
      <w:r w:rsidRPr="00865E17">
        <w:rPr>
          <w:b/>
        </w:rPr>
        <w:t>Dokazilo:</w:t>
      </w:r>
      <w:r>
        <w:t xml:space="preserve"> Izpolnjen in podpisan ESPD za vse gospodarske subjekte v ponudbi (poglavje Del III: Razlogi za izključitev, oddelek C: Razlogi, povezani z insolventnostjo, nasprotjem interesov ali kršitvijo poklicnih pravil).</w:t>
      </w:r>
    </w:p>
    <w:p w14:paraId="52CBE1D8" w14:textId="77777777" w:rsidR="00BA101E" w:rsidRDefault="00BA101E" w:rsidP="00BA101E">
      <w:pPr>
        <w:ind w:left="312"/>
        <w:jc w:val="both"/>
      </w:pPr>
      <w:r>
        <w:t xml:space="preserve">in </w:t>
      </w:r>
    </w:p>
    <w:p w14:paraId="72A3F501" w14:textId="77777777" w:rsidR="00BA101E" w:rsidRDefault="00BA101E" w:rsidP="00BA101E">
      <w:pPr>
        <w:ind w:left="312"/>
        <w:jc w:val="both"/>
      </w:pPr>
      <w:r w:rsidRPr="00B71A1E">
        <w:t>Vpogled v E-DOSJE - naročnik vpogleda sam.</w:t>
      </w:r>
    </w:p>
    <w:p w14:paraId="16FB29E4" w14:textId="77777777" w:rsidR="00BA101E" w:rsidRPr="00794494" w:rsidRDefault="00BA101E" w:rsidP="00BA101E">
      <w:pPr>
        <w:ind w:left="312"/>
        <w:jc w:val="both"/>
        <w:rPr>
          <w:u w:val="single"/>
        </w:rPr>
      </w:pPr>
    </w:p>
    <w:p w14:paraId="3C82D37D" w14:textId="77777777" w:rsidR="00BA101E" w:rsidRDefault="00BA101E" w:rsidP="00BA101E">
      <w:pPr>
        <w:pBdr>
          <w:top w:val="single" w:sz="4" w:space="1" w:color="auto"/>
          <w:left w:val="single" w:sz="4" w:space="4" w:color="auto"/>
          <w:bottom w:val="single" w:sz="4" w:space="1" w:color="auto"/>
          <w:right w:val="single" w:sz="4" w:space="4" w:color="auto"/>
        </w:pBdr>
        <w:jc w:val="both"/>
        <w:rPr>
          <w:rFonts w:cs="Arial"/>
        </w:rPr>
      </w:pPr>
      <w:r>
        <w:rPr>
          <w:rFonts w:cs="Arial"/>
          <w:lang w:val="x-none" w:eastAsia="en-US"/>
        </w:rPr>
        <w:t xml:space="preserve">Če država, v kateri ima </w:t>
      </w:r>
      <w:r w:rsidR="00EC60B8">
        <w:rPr>
          <w:rFonts w:cs="Arial"/>
          <w:lang w:eastAsia="en-US"/>
        </w:rPr>
        <w:t xml:space="preserve">gopodarski subjekt </w:t>
      </w:r>
      <w:r>
        <w:rPr>
          <w:rFonts w:cs="Arial"/>
          <w:lang w:val="x-none" w:eastAsia="en-US"/>
        </w:rPr>
        <w:t xml:space="preserve"> svoj sedež, ne izdaja </w:t>
      </w:r>
      <w:r w:rsidR="00086C1B">
        <w:rPr>
          <w:rFonts w:cs="Arial"/>
          <w:lang w:eastAsia="en-US"/>
        </w:rPr>
        <w:t>zahtevanih</w:t>
      </w:r>
      <w:r>
        <w:rPr>
          <w:rFonts w:cs="Arial"/>
          <w:lang w:val="x-none" w:eastAsia="en-US"/>
        </w:rPr>
        <w:t xml:space="preserve"> dokumentov, naročnik lahko namesto pisnega dokazila poda zapriseženo izjavo prič ali zapriseženo izjavo </w:t>
      </w:r>
      <w:r w:rsidR="00EC60B8">
        <w:rPr>
          <w:rFonts w:cs="Arial"/>
          <w:lang w:eastAsia="en-US"/>
        </w:rPr>
        <w:t>gospodarskega subjekta</w:t>
      </w:r>
      <w:r>
        <w:rPr>
          <w:rFonts w:cs="Arial"/>
          <w:lang w:val="x-none" w:eastAsia="en-US"/>
        </w:rPr>
        <w:t xml:space="preserve">.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 </w:t>
      </w:r>
    </w:p>
    <w:p w14:paraId="01F83D14" w14:textId="77777777" w:rsidR="004A77EB" w:rsidRDefault="004A77EB" w:rsidP="004A77EB">
      <w:pPr>
        <w:jc w:val="both"/>
      </w:pPr>
    </w:p>
    <w:p w14:paraId="2B4BD380" w14:textId="77777777" w:rsidR="001151E2" w:rsidRPr="005470AD" w:rsidRDefault="001151E2" w:rsidP="004A77EB">
      <w:pPr>
        <w:jc w:val="both"/>
      </w:pPr>
    </w:p>
    <w:p w14:paraId="16FDA7ED" w14:textId="77777777" w:rsidR="0040545F" w:rsidRPr="005470AD" w:rsidRDefault="008F3971" w:rsidP="00C36DD7">
      <w:pPr>
        <w:pStyle w:val="Poglavje2"/>
        <w:numPr>
          <w:ilvl w:val="2"/>
          <w:numId w:val="38"/>
        </w:numPr>
      </w:pPr>
      <w:r w:rsidRPr="005470AD">
        <w:t>POGOJI ZA SODELOVANJE</w:t>
      </w:r>
    </w:p>
    <w:p w14:paraId="1C1FF216" w14:textId="77777777" w:rsidR="001151E2" w:rsidRPr="004178FD" w:rsidRDefault="001151E2" w:rsidP="001151E2">
      <w:pPr>
        <w:ind w:left="312"/>
        <w:jc w:val="both"/>
      </w:pPr>
    </w:p>
    <w:p w14:paraId="1096F84F" w14:textId="77777777" w:rsidR="001151E2" w:rsidRPr="004178FD" w:rsidRDefault="001151E2" w:rsidP="001151E2">
      <w:pPr>
        <w:ind w:left="312"/>
        <w:jc w:val="both"/>
        <w:rPr>
          <w:u w:val="single"/>
        </w:rPr>
      </w:pPr>
      <w:r w:rsidRPr="004178FD">
        <w:rPr>
          <w:u w:val="single"/>
        </w:rPr>
        <w:t>Ustreznost</w:t>
      </w:r>
      <w:r>
        <w:rPr>
          <w:u w:val="single"/>
        </w:rPr>
        <w:t xml:space="preserve"> za opravljanje poklicne dejavnosti</w:t>
      </w:r>
    </w:p>
    <w:p w14:paraId="0AC098AA" w14:textId="77777777" w:rsidR="001151E2" w:rsidRPr="004178FD" w:rsidRDefault="001151E2" w:rsidP="001151E2">
      <w:pPr>
        <w:ind w:left="312"/>
        <w:jc w:val="both"/>
      </w:pPr>
    </w:p>
    <w:p w14:paraId="19AD5A72" w14:textId="77777777" w:rsidR="001151E2" w:rsidRPr="004178FD" w:rsidRDefault="001151E2" w:rsidP="001151E2">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14:paraId="2A739318" w14:textId="77777777" w:rsidR="001151E2" w:rsidRPr="004178FD" w:rsidRDefault="001151E2" w:rsidP="001151E2">
      <w:pPr>
        <w:ind w:left="312"/>
        <w:jc w:val="both"/>
      </w:pPr>
    </w:p>
    <w:p w14:paraId="2EDEC4BB" w14:textId="77777777" w:rsidR="001151E2" w:rsidRPr="004178FD" w:rsidRDefault="001151E2" w:rsidP="001151E2">
      <w:pPr>
        <w:ind w:left="312"/>
        <w:jc w:val="both"/>
      </w:pPr>
      <w:r w:rsidRPr="004178FD">
        <w:t>Pogoj mora izpolnjevati vsak gospodarski subjekt v obsegu posla, ki ga bo izvajal.</w:t>
      </w:r>
    </w:p>
    <w:p w14:paraId="332DF893" w14:textId="77777777" w:rsidR="001151E2" w:rsidRPr="004178FD" w:rsidRDefault="001151E2" w:rsidP="001151E2">
      <w:pPr>
        <w:ind w:left="312"/>
        <w:jc w:val="both"/>
      </w:pPr>
    </w:p>
    <w:p w14:paraId="05A5F38D" w14:textId="77777777" w:rsidR="001151E2" w:rsidRDefault="001151E2" w:rsidP="001151E2">
      <w:pPr>
        <w:ind w:left="312"/>
        <w:jc w:val="both"/>
        <w:rPr>
          <w:b/>
        </w:rPr>
      </w:pPr>
      <w:r w:rsidRPr="00971AED">
        <w:rPr>
          <w:b/>
        </w:rPr>
        <w:t xml:space="preserve">DOKAZILO: </w:t>
      </w:r>
      <w:r w:rsidRPr="00407F34">
        <w:rPr>
          <w:b/>
        </w:rPr>
        <w:t>Podpisan in priložen ESPD obrazec.</w:t>
      </w:r>
    </w:p>
    <w:p w14:paraId="4A7D1B06" w14:textId="77777777" w:rsidR="001151E2" w:rsidRPr="004178FD" w:rsidRDefault="001151E2" w:rsidP="001151E2">
      <w:pPr>
        <w:jc w:val="both"/>
      </w:pPr>
    </w:p>
    <w:p w14:paraId="3C8294DD" w14:textId="77777777" w:rsidR="001151E2" w:rsidRPr="004178FD" w:rsidRDefault="001151E2" w:rsidP="001151E2">
      <w:pPr>
        <w:ind w:left="312"/>
        <w:jc w:val="both"/>
        <w:rPr>
          <w:u w:val="single"/>
        </w:rPr>
      </w:pPr>
      <w:r w:rsidRPr="004178FD">
        <w:rPr>
          <w:u w:val="single"/>
        </w:rPr>
        <w:t>Ekonomski in finančni položaj</w:t>
      </w:r>
    </w:p>
    <w:p w14:paraId="7895BA66" w14:textId="77777777" w:rsidR="001151E2" w:rsidRPr="004178FD" w:rsidRDefault="001151E2" w:rsidP="001151E2">
      <w:pPr>
        <w:ind w:left="312"/>
        <w:jc w:val="both"/>
      </w:pPr>
    </w:p>
    <w:p w14:paraId="231CCC46" w14:textId="77777777" w:rsidR="001151E2" w:rsidRPr="004178FD" w:rsidRDefault="001151E2" w:rsidP="001151E2">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14:paraId="22D55E97" w14:textId="77777777" w:rsidR="001151E2" w:rsidRPr="004178FD" w:rsidRDefault="001151E2" w:rsidP="001151E2">
      <w:pPr>
        <w:ind w:left="312"/>
        <w:jc w:val="both"/>
      </w:pPr>
    </w:p>
    <w:p w14:paraId="6E9A936E" w14:textId="77777777" w:rsidR="001151E2" w:rsidRPr="00DE289E" w:rsidRDefault="001151E2" w:rsidP="001151E2">
      <w:pPr>
        <w:ind w:left="312"/>
        <w:jc w:val="both"/>
      </w:pPr>
      <w:r w:rsidRPr="00DE289E">
        <w:t>Pogoj mora izpolnjevati vsak gospodarski subjekt v obsegu posla, ki ga bo izvajal.</w:t>
      </w:r>
    </w:p>
    <w:p w14:paraId="3B16D53A" w14:textId="77777777" w:rsidR="001151E2" w:rsidRPr="004178FD" w:rsidRDefault="001151E2" w:rsidP="001151E2">
      <w:pPr>
        <w:ind w:left="312"/>
        <w:jc w:val="both"/>
      </w:pPr>
    </w:p>
    <w:p w14:paraId="75FEEC0E" w14:textId="77777777" w:rsidR="001151E2" w:rsidRPr="00F61E0C" w:rsidRDefault="001151E2" w:rsidP="001151E2">
      <w:pPr>
        <w:ind w:left="312"/>
        <w:jc w:val="both"/>
        <w:rPr>
          <w:b/>
        </w:rPr>
      </w:pPr>
      <w:r w:rsidRPr="00F61E0C">
        <w:rPr>
          <w:b/>
        </w:rPr>
        <w:t>DOKAZILO: Podpisan in priložen ESPD obrazec.</w:t>
      </w:r>
    </w:p>
    <w:p w14:paraId="4FB2DB0F" w14:textId="77777777" w:rsidR="001151E2" w:rsidRPr="00F61E0C" w:rsidRDefault="001151E2" w:rsidP="001151E2">
      <w:pPr>
        <w:ind w:left="312"/>
        <w:jc w:val="both"/>
      </w:pPr>
    </w:p>
    <w:p w14:paraId="1B8A9F99" w14:textId="77777777" w:rsidR="001151E2" w:rsidRPr="00F61E0C" w:rsidRDefault="001151E2" w:rsidP="001151E2">
      <w:pPr>
        <w:ind w:left="312"/>
        <w:jc w:val="both"/>
        <w:rPr>
          <w:u w:val="single"/>
        </w:rPr>
      </w:pPr>
      <w:r w:rsidRPr="00F61E0C">
        <w:rPr>
          <w:u w:val="single"/>
        </w:rPr>
        <w:t>Tehnična in strokovna sposobnost</w:t>
      </w:r>
    </w:p>
    <w:p w14:paraId="30197F8F" w14:textId="77777777" w:rsidR="001151E2" w:rsidRPr="00F61E0C" w:rsidRDefault="001151E2" w:rsidP="001151E2">
      <w:pPr>
        <w:ind w:left="312"/>
        <w:jc w:val="both"/>
      </w:pPr>
    </w:p>
    <w:p w14:paraId="5D3F55A8" w14:textId="77777777" w:rsidR="001151E2" w:rsidRPr="00F61E0C" w:rsidRDefault="001151E2" w:rsidP="001151E2">
      <w:pPr>
        <w:ind w:left="312" w:hanging="312"/>
        <w:jc w:val="both"/>
      </w:pPr>
      <w:r w:rsidRPr="00F61E0C">
        <w:rPr>
          <w:b/>
        </w:rPr>
        <w:t>P8</w:t>
      </w:r>
      <w:r w:rsidRPr="00F61E0C">
        <w:t xml:space="preserve"> Gospodarski subjekt mora imeti potrebne človeške in tehnične vire ter izkušnje za izvajanje javnega naročila v skladu z ustreznim standardom kakovosti.</w:t>
      </w:r>
    </w:p>
    <w:p w14:paraId="61C5FD86" w14:textId="77777777" w:rsidR="001151E2" w:rsidRPr="00F61E0C" w:rsidRDefault="001151E2" w:rsidP="001151E2">
      <w:pPr>
        <w:ind w:left="312"/>
        <w:jc w:val="both"/>
      </w:pPr>
    </w:p>
    <w:p w14:paraId="039BE250" w14:textId="77777777" w:rsidR="001151E2" w:rsidRPr="00F61E0C" w:rsidRDefault="001151E2" w:rsidP="001151E2">
      <w:pPr>
        <w:ind w:left="312"/>
        <w:jc w:val="both"/>
      </w:pPr>
      <w:r w:rsidRPr="00F61E0C">
        <w:t>V primeru samostojne ponudbe mora pogoj izpolnjevati ponudnik, v primeru skupine gospodarskih subjektov lahko pogoj izpolnijo subjekti skupaj.</w:t>
      </w:r>
    </w:p>
    <w:p w14:paraId="0E45C85E" w14:textId="77777777" w:rsidR="001151E2" w:rsidRPr="00F61E0C" w:rsidRDefault="001151E2" w:rsidP="00F61E0C">
      <w:pPr>
        <w:jc w:val="both"/>
        <w:rPr>
          <w:b/>
          <w:strike/>
        </w:rPr>
      </w:pPr>
    </w:p>
    <w:p w14:paraId="2624858F" w14:textId="77777777" w:rsidR="001151E2" w:rsidRPr="00F61E0C" w:rsidRDefault="001151E2" w:rsidP="001151E2">
      <w:pPr>
        <w:ind w:left="312"/>
        <w:jc w:val="both"/>
        <w:rPr>
          <w:b/>
        </w:rPr>
      </w:pPr>
      <w:r w:rsidRPr="00F61E0C">
        <w:rPr>
          <w:b/>
        </w:rPr>
        <w:t xml:space="preserve">DOKAZILO: </w:t>
      </w:r>
      <w:r w:rsidR="00F61E0C">
        <w:rPr>
          <w:b/>
        </w:rPr>
        <w:t>Izpolnjen in podpisan</w:t>
      </w:r>
      <w:r w:rsidR="00052A73">
        <w:rPr>
          <w:b/>
        </w:rPr>
        <w:t xml:space="preserve"> </w:t>
      </w:r>
      <w:r w:rsidR="00F61E0C">
        <w:rPr>
          <w:b/>
        </w:rPr>
        <w:t>obrazec št. 1 »</w:t>
      </w:r>
      <w:r w:rsidR="00727DFE">
        <w:rPr>
          <w:b/>
        </w:rPr>
        <w:t>Ponudba/ p</w:t>
      </w:r>
      <w:r w:rsidR="00F61E0C">
        <w:rPr>
          <w:b/>
        </w:rPr>
        <w:t>rijava«.</w:t>
      </w:r>
    </w:p>
    <w:p w14:paraId="62247665" w14:textId="77777777" w:rsidR="001151E2" w:rsidRPr="006542EA" w:rsidRDefault="001151E2" w:rsidP="001151E2">
      <w:pPr>
        <w:ind w:left="312"/>
        <w:jc w:val="both"/>
        <w:rPr>
          <w:highlight w:val="magenta"/>
        </w:rPr>
      </w:pPr>
    </w:p>
    <w:p w14:paraId="2BDEEA6B" w14:textId="77777777" w:rsidR="001151E2" w:rsidRPr="00D359F4" w:rsidRDefault="001151E2" w:rsidP="001151E2">
      <w:pPr>
        <w:ind w:left="312"/>
        <w:jc w:val="both"/>
        <w:rPr>
          <w:u w:val="single"/>
        </w:rPr>
      </w:pPr>
      <w:r w:rsidRPr="00D359F4">
        <w:rPr>
          <w:u w:val="single"/>
        </w:rPr>
        <w:t>Reference</w:t>
      </w:r>
    </w:p>
    <w:p w14:paraId="21D3C9AA" w14:textId="77777777" w:rsidR="001151E2" w:rsidRPr="00D359F4" w:rsidRDefault="001151E2" w:rsidP="001151E2">
      <w:pPr>
        <w:ind w:left="312"/>
        <w:jc w:val="both"/>
        <w:rPr>
          <w:u w:val="single"/>
        </w:rPr>
      </w:pPr>
    </w:p>
    <w:p w14:paraId="54EC3A7A" w14:textId="79E05A31" w:rsidR="001151E2" w:rsidRPr="00F61E0C" w:rsidRDefault="001151E2" w:rsidP="001151E2">
      <w:pPr>
        <w:ind w:left="284" w:hanging="284"/>
        <w:jc w:val="both"/>
        <w:rPr>
          <w:rFonts w:cs="Arial"/>
          <w:b/>
          <w:color w:val="000000"/>
        </w:rPr>
      </w:pPr>
      <w:r w:rsidRPr="00F61E0C">
        <w:rPr>
          <w:b/>
        </w:rPr>
        <w:t>P</w:t>
      </w:r>
      <w:r w:rsidR="005A5B97" w:rsidRPr="00F61E0C">
        <w:rPr>
          <w:b/>
          <w:strike/>
        </w:rPr>
        <w:t>9</w:t>
      </w:r>
      <w:r w:rsidR="005A5B97" w:rsidRPr="00F61E0C">
        <w:rPr>
          <w:b/>
        </w:rPr>
        <w:t xml:space="preserve"> </w:t>
      </w:r>
      <w:r w:rsidR="00EC60B8">
        <w:rPr>
          <w:rFonts w:cs="Arial"/>
        </w:rPr>
        <w:t>Gospodarski subjekt mora izkazati, da je</w:t>
      </w:r>
      <w:r w:rsidRPr="00F61E0C">
        <w:rPr>
          <w:rFonts w:cs="Arial"/>
        </w:rPr>
        <w:t xml:space="preserve"> v zadnjih treh letih </w:t>
      </w:r>
      <w:r w:rsidRPr="00F61E0C">
        <w:rPr>
          <w:rFonts w:cs="Arial"/>
          <w:b/>
        </w:rPr>
        <w:t xml:space="preserve">med </w:t>
      </w:r>
      <w:r w:rsidR="00F61E0C" w:rsidRPr="00F61E0C">
        <w:rPr>
          <w:rFonts w:cs="Arial"/>
          <w:b/>
        </w:rPr>
        <w:t xml:space="preserve">vključno </w:t>
      </w:r>
      <w:r w:rsidRPr="00F61E0C">
        <w:rPr>
          <w:rFonts w:cs="Arial"/>
          <w:b/>
        </w:rPr>
        <w:t xml:space="preserve">1. 1. 2020 in </w:t>
      </w:r>
      <w:r w:rsidR="00F61E0C" w:rsidRPr="00F61E0C">
        <w:rPr>
          <w:rFonts w:cs="Arial"/>
          <w:b/>
        </w:rPr>
        <w:t xml:space="preserve">vključno </w:t>
      </w:r>
      <w:r w:rsidRPr="00F61E0C">
        <w:rPr>
          <w:rFonts w:cs="Arial"/>
          <w:b/>
        </w:rPr>
        <w:t>31. 12. 20</w:t>
      </w:r>
      <w:r w:rsidR="007D4D29" w:rsidRPr="00F61E0C">
        <w:rPr>
          <w:rFonts w:cs="Arial"/>
          <w:b/>
        </w:rPr>
        <w:t>23</w:t>
      </w:r>
      <w:r w:rsidRPr="00F61E0C">
        <w:rPr>
          <w:rFonts w:cs="Arial"/>
          <w:b/>
        </w:rPr>
        <w:t xml:space="preserve"> </w:t>
      </w:r>
      <w:r w:rsidRPr="00F61E0C">
        <w:rPr>
          <w:rFonts w:cs="Arial"/>
        </w:rPr>
        <w:t>(datum 31. 12. 20</w:t>
      </w:r>
      <w:r w:rsidR="007D4D29" w:rsidRPr="00F61E0C">
        <w:rPr>
          <w:rFonts w:cs="Arial"/>
        </w:rPr>
        <w:t>2</w:t>
      </w:r>
      <w:r w:rsidR="00707750" w:rsidRPr="00F61E0C">
        <w:rPr>
          <w:rFonts w:cs="Arial"/>
        </w:rPr>
        <w:t>3</w:t>
      </w:r>
      <w:r w:rsidR="007D4D29" w:rsidRPr="00F61E0C">
        <w:rPr>
          <w:rFonts w:cs="Arial"/>
        </w:rPr>
        <w:t xml:space="preserve"> </w:t>
      </w:r>
      <w:r w:rsidRPr="00F61E0C">
        <w:rPr>
          <w:rFonts w:cs="Arial"/>
        </w:rPr>
        <w:t>pomeni datum zaključka dobave predmeta javnega naročila)</w:t>
      </w:r>
      <w:r w:rsidR="00052A73">
        <w:rPr>
          <w:rFonts w:cs="Arial"/>
        </w:rPr>
        <w:t>,</w:t>
      </w:r>
      <w:r w:rsidRPr="00F61E0C">
        <w:rPr>
          <w:rFonts w:cs="Arial"/>
        </w:rPr>
        <w:t xml:space="preserve"> poljub</w:t>
      </w:r>
      <w:r w:rsidR="00052A73">
        <w:rPr>
          <w:rFonts w:cs="Arial"/>
        </w:rPr>
        <w:t>nemu številu naročnikov dobavil</w:t>
      </w:r>
      <w:r w:rsidRPr="00F61E0C">
        <w:rPr>
          <w:rFonts w:cs="Arial"/>
        </w:rPr>
        <w:t xml:space="preserve"> blago, ki je predmet javnega naročila</w:t>
      </w:r>
      <w:r w:rsidR="00EC60B8">
        <w:rPr>
          <w:rFonts w:cs="Arial"/>
        </w:rPr>
        <w:t>, v skupni vrednosti</w:t>
      </w:r>
      <w:r w:rsidRPr="00F61E0C">
        <w:rPr>
          <w:rFonts w:cs="Arial"/>
        </w:rPr>
        <w:t xml:space="preserve"> vsaj</w:t>
      </w:r>
      <w:r w:rsidR="00EC60B8">
        <w:rPr>
          <w:rFonts w:cs="Arial"/>
        </w:rPr>
        <w:t xml:space="preserve"> za</w:t>
      </w:r>
      <w:r w:rsidRPr="00F61E0C">
        <w:rPr>
          <w:rFonts w:cs="Arial"/>
        </w:rPr>
        <w:t>:</w:t>
      </w:r>
    </w:p>
    <w:p w14:paraId="058C2B3F" w14:textId="77777777" w:rsidR="001151E2" w:rsidRPr="00E837B0" w:rsidRDefault="001151E2" w:rsidP="00C36DD7">
      <w:pPr>
        <w:pStyle w:val="ListParagraph"/>
        <w:numPr>
          <w:ilvl w:val="0"/>
          <w:numId w:val="26"/>
        </w:numPr>
        <w:rPr>
          <w:b/>
        </w:rPr>
      </w:pPr>
      <w:r w:rsidRPr="00E837B0">
        <w:t xml:space="preserve">SKLOP 1: Računalniška oprema </w:t>
      </w:r>
      <w:r w:rsidR="00507335" w:rsidRPr="00E837B0">
        <w:t>-</w:t>
      </w:r>
      <w:r w:rsidRPr="00E837B0">
        <w:t xml:space="preserve"> </w:t>
      </w:r>
      <w:r w:rsidR="00757C66" w:rsidRPr="00E837B0">
        <w:rPr>
          <w:b/>
        </w:rPr>
        <w:t>1.0</w:t>
      </w:r>
      <w:r w:rsidRPr="00E837B0">
        <w:rPr>
          <w:b/>
        </w:rPr>
        <w:t>00.000,00 EUR brez DDV</w:t>
      </w:r>
    </w:p>
    <w:p w14:paraId="6D63C9F4" w14:textId="77777777" w:rsidR="001151E2" w:rsidRPr="00E837B0" w:rsidRDefault="001151E2" w:rsidP="00C36DD7">
      <w:pPr>
        <w:pStyle w:val="ListParagraph"/>
        <w:numPr>
          <w:ilvl w:val="0"/>
          <w:numId w:val="26"/>
        </w:numPr>
      </w:pPr>
      <w:r w:rsidRPr="00E837B0">
        <w:t xml:space="preserve">SKLOP 2: Strežniška oprema </w:t>
      </w:r>
      <w:r w:rsidR="00507335" w:rsidRPr="00E837B0">
        <w:t xml:space="preserve">- </w:t>
      </w:r>
      <w:r w:rsidR="00757C66" w:rsidRPr="00E837B0">
        <w:rPr>
          <w:b/>
          <w:bCs/>
        </w:rPr>
        <w:t>1.0</w:t>
      </w:r>
      <w:r w:rsidRPr="00E837B0">
        <w:rPr>
          <w:b/>
          <w:bCs/>
        </w:rPr>
        <w:t>00</w:t>
      </w:r>
      <w:r w:rsidRPr="00E837B0">
        <w:rPr>
          <w:b/>
        </w:rPr>
        <w:t>.000,00 EUR brez DDV</w:t>
      </w:r>
    </w:p>
    <w:p w14:paraId="28478D14" w14:textId="77777777" w:rsidR="001151E2" w:rsidRPr="00E837B0" w:rsidRDefault="001151E2" w:rsidP="00C36DD7">
      <w:pPr>
        <w:pStyle w:val="ListParagraph"/>
        <w:numPr>
          <w:ilvl w:val="0"/>
          <w:numId w:val="26"/>
        </w:numPr>
      </w:pPr>
      <w:r w:rsidRPr="00E837B0">
        <w:t xml:space="preserve">SKLOP 3: Mrežna oprema </w:t>
      </w:r>
      <w:r w:rsidR="00507335" w:rsidRPr="00E837B0">
        <w:t xml:space="preserve">- </w:t>
      </w:r>
      <w:r w:rsidR="00707750" w:rsidRPr="00E837B0">
        <w:rPr>
          <w:b/>
          <w:bCs/>
        </w:rPr>
        <w:t>1.0</w:t>
      </w:r>
      <w:r w:rsidRPr="00E837B0">
        <w:rPr>
          <w:b/>
          <w:bCs/>
        </w:rPr>
        <w:t>00</w:t>
      </w:r>
      <w:r w:rsidRPr="00E837B0">
        <w:rPr>
          <w:b/>
        </w:rPr>
        <w:t>.000,00 EUR brez DDV</w:t>
      </w:r>
    </w:p>
    <w:p w14:paraId="5BFC006C" w14:textId="77777777" w:rsidR="001151E2" w:rsidRPr="00F61E0C" w:rsidRDefault="001151E2" w:rsidP="00C36DD7">
      <w:pPr>
        <w:pStyle w:val="ListParagraph"/>
        <w:numPr>
          <w:ilvl w:val="0"/>
          <w:numId w:val="26"/>
        </w:numPr>
      </w:pPr>
      <w:r w:rsidRPr="00F61E0C">
        <w:t xml:space="preserve">SKLOP 4: Licenčna standardna programska oprema – </w:t>
      </w:r>
      <w:r w:rsidRPr="00F61E0C">
        <w:rPr>
          <w:b/>
        </w:rPr>
        <w:t>100.000,00 EUR brez DDV</w:t>
      </w:r>
    </w:p>
    <w:p w14:paraId="6DA90600" w14:textId="77777777" w:rsidR="001151E2" w:rsidRPr="00F61E0C" w:rsidRDefault="001151E2" w:rsidP="00C36DD7">
      <w:pPr>
        <w:pStyle w:val="ListParagraph"/>
        <w:numPr>
          <w:ilvl w:val="0"/>
          <w:numId w:val="26"/>
        </w:numPr>
      </w:pPr>
      <w:r w:rsidRPr="00F61E0C">
        <w:t xml:space="preserve">SKLOP 5: Računalniške komponente, kabli in </w:t>
      </w:r>
      <w:r w:rsidR="00F61E0C">
        <w:t>drobna</w:t>
      </w:r>
      <w:r w:rsidRPr="00F61E0C">
        <w:t xml:space="preserve"> periferna oprema – </w:t>
      </w:r>
      <w:r w:rsidRPr="00F61E0C">
        <w:rPr>
          <w:b/>
        </w:rPr>
        <w:t>250.000,00 EUR brez DDV</w:t>
      </w:r>
    </w:p>
    <w:p w14:paraId="085814E1" w14:textId="77777777" w:rsidR="001151E2" w:rsidRPr="00F61E0C" w:rsidRDefault="001151E2" w:rsidP="00C36DD7">
      <w:pPr>
        <w:pStyle w:val="ListParagraph"/>
        <w:numPr>
          <w:ilvl w:val="0"/>
          <w:numId w:val="26"/>
        </w:numPr>
      </w:pPr>
      <w:r w:rsidRPr="00F61E0C">
        <w:t xml:space="preserve">SKLOP 6: Avdio video oprema – </w:t>
      </w:r>
      <w:r w:rsidRPr="00F61E0C">
        <w:rPr>
          <w:b/>
        </w:rPr>
        <w:t>250.000,00 EUR brez DDV</w:t>
      </w:r>
    </w:p>
    <w:p w14:paraId="3625BE5A" w14:textId="77777777" w:rsidR="001151E2" w:rsidRPr="00F61E0C" w:rsidRDefault="001151E2" w:rsidP="001151E2">
      <w:pPr>
        <w:keepNext/>
        <w:keepLines/>
        <w:widowControl w:val="0"/>
        <w:snapToGrid w:val="0"/>
        <w:ind w:left="284"/>
        <w:jc w:val="both"/>
        <w:rPr>
          <w:rFonts w:cs="Arial"/>
          <w:color w:val="000000"/>
        </w:rPr>
      </w:pPr>
    </w:p>
    <w:p w14:paraId="61044887" w14:textId="77777777" w:rsidR="001151E2" w:rsidRPr="00F61E0C" w:rsidRDefault="001151E2" w:rsidP="001151E2">
      <w:pPr>
        <w:ind w:left="426"/>
        <w:jc w:val="both"/>
        <w:outlineLvl w:val="0"/>
        <w:rPr>
          <w:rFonts w:cs="Arial"/>
        </w:rPr>
      </w:pPr>
      <w:r w:rsidRPr="00F61E0C">
        <w:rPr>
          <w:rFonts w:cs="Arial"/>
        </w:rPr>
        <w:t>Kot ustrezno blago, ki bo upoštevano pri referencah</w:t>
      </w:r>
      <w:r w:rsidR="00EC60B8">
        <w:rPr>
          <w:rFonts w:cs="Arial"/>
        </w:rPr>
        <w:t>,</w:t>
      </w:r>
      <w:r w:rsidRPr="00F61E0C">
        <w:rPr>
          <w:rFonts w:cs="Arial"/>
        </w:rPr>
        <w:t xml:space="preserve"> je za:</w:t>
      </w:r>
    </w:p>
    <w:p w14:paraId="7C5F47F8" w14:textId="77777777" w:rsidR="001151E2" w:rsidRPr="00F61E0C" w:rsidRDefault="001151E2" w:rsidP="00C36DD7">
      <w:pPr>
        <w:numPr>
          <w:ilvl w:val="0"/>
          <w:numId w:val="25"/>
        </w:numPr>
        <w:jc w:val="both"/>
        <w:outlineLvl w:val="0"/>
        <w:rPr>
          <w:rFonts w:cs="Arial"/>
          <w:bCs/>
        </w:rPr>
      </w:pPr>
      <w:r w:rsidRPr="00F61E0C">
        <w:rPr>
          <w:rFonts w:cs="Arial"/>
          <w:b/>
        </w:rPr>
        <w:t>SKLOP 1:</w:t>
      </w:r>
      <w:r w:rsidRPr="00F61E0C">
        <w:rPr>
          <w:rFonts w:cs="Arial"/>
        </w:rPr>
        <w:t xml:space="preserve"> </w:t>
      </w:r>
      <w:r w:rsidRPr="00F61E0C">
        <w:rPr>
          <w:rFonts w:cs="Arial"/>
          <w:bCs/>
        </w:rPr>
        <w:t>Računalniška oprema (namizni računalniki, prenosni računalniki, tablični računalniki, računalniški monitorji, laserski tiskalniki, termalni tiskalniki, multifunkcijske naprave, skenerji, ...)</w:t>
      </w:r>
    </w:p>
    <w:p w14:paraId="6E58E8A1" w14:textId="77777777" w:rsidR="001151E2" w:rsidRPr="00F61E0C" w:rsidRDefault="001151E2" w:rsidP="00C36DD7">
      <w:pPr>
        <w:numPr>
          <w:ilvl w:val="0"/>
          <w:numId w:val="25"/>
        </w:numPr>
      </w:pPr>
      <w:r w:rsidRPr="00F61E0C">
        <w:rPr>
          <w:rFonts w:cs="Arial"/>
          <w:b/>
        </w:rPr>
        <w:t>SKLOP 2:</w:t>
      </w:r>
      <w:r w:rsidRPr="00F61E0C">
        <w:rPr>
          <w:rFonts w:cs="Arial"/>
        </w:rPr>
        <w:t xml:space="preserve"> </w:t>
      </w:r>
      <w:r w:rsidRPr="00F61E0C">
        <w:t>Strežniška oprema (strežniki, diskovna polja, …)</w:t>
      </w:r>
    </w:p>
    <w:p w14:paraId="63E16C49" w14:textId="77777777" w:rsidR="001151E2" w:rsidRPr="00F61E0C" w:rsidRDefault="001151E2" w:rsidP="00C36DD7">
      <w:pPr>
        <w:numPr>
          <w:ilvl w:val="0"/>
          <w:numId w:val="25"/>
        </w:numPr>
      </w:pPr>
      <w:r w:rsidRPr="00F61E0C">
        <w:rPr>
          <w:rFonts w:cs="Arial"/>
          <w:b/>
        </w:rPr>
        <w:t>SKLOP 3:</w:t>
      </w:r>
      <w:r w:rsidRPr="00F61E0C">
        <w:rPr>
          <w:rFonts w:cs="Arial"/>
        </w:rPr>
        <w:t xml:space="preserve"> </w:t>
      </w:r>
      <w:r w:rsidRPr="00F61E0C">
        <w:t>Mrežna oprema (aktivna mrežna oprema)</w:t>
      </w:r>
    </w:p>
    <w:p w14:paraId="5A0419D7" w14:textId="77777777" w:rsidR="001151E2" w:rsidRPr="00F61E0C" w:rsidRDefault="001151E2" w:rsidP="00C36DD7">
      <w:pPr>
        <w:numPr>
          <w:ilvl w:val="0"/>
          <w:numId w:val="25"/>
        </w:numPr>
      </w:pPr>
      <w:r w:rsidRPr="00F61E0C">
        <w:rPr>
          <w:rFonts w:cs="Arial"/>
          <w:b/>
        </w:rPr>
        <w:t>SKLOP 4:</w:t>
      </w:r>
      <w:r w:rsidRPr="00F61E0C">
        <w:t xml:space="preserve"> Licenčna standardna programska oprema </w:t>
      </w:r>
    </w:p>
    <w:p w14:paraId="6A602777" w14:textId="77777777" w:rsidR="001151E2" w:rsidRPr="00F61E0C" w:rsidRDefault="001151E2" w:rsidP="00C36DD7">
      <w:pPr>
        <w:numPr>
          <w:ilvl w:val="0"/>
          <w:numId w:val="25"/>
        </w:numPr>
      </w:pPr>
      <w:r w:rsidRPr="00F61E0C">
        <w:rPr>
          <w:rFonts w:cs="Arial"/>
          <w:b/>
        </w:rPr>
        <w:t>SKLOP 5:</w:t>
      </w:r>
      <w:r w:rsidRPr="00F61E0C">
        <w:t xml:space="preserve"> Računalniške komponente, kabli in </w:t>
      </w:r>
      <w:r w:rsidR="00F61E0C">
        <w:t>drobna</w:t>
      </w:r>
      <w:r w:rsidRPr="00F61E0C">
        <w:t xml:space="preserve"> periferna oprema (računalniške komponente, računalniški kabli in pretvorniki, usb naprave,…)</w:t>
      </w:r>
    </w:p>
    <w:p w14:paraId="05D702AF" w14:textId="77777777" w:rsidR="001151E2" w:rsidRPr="00F61E0C" w:rsidRDefault="001151E2" w:rsidP="00C36DD7">
      <w:pPr>
        <w:numPr>
          <w:ilvl w:val="0"/>
          <w:numId w:val="25"/>
        </w:numPr>
        <w:jc w:val="both"/>
        <w:outlineLvl w:val="0"/>
        <w:rPr>
          <w:rFonts w:cs="Arial"/>
          <w:b/>
        </w:rPr>
      </w:pPr>
      <w:r w:rsidRPr="00F61E0C">
        <w:rPr>
          <w:rFonts w:cs="Arial"/>
          <w:b/>
        </w:rPr>
        <w:t xml:space="preserve">Sklop 6: </w:t>
      </w:r>
      <w:r w:rsidRPr="00F61E0C">
        <w:t>Avdio video oprema (televizorji, projektorji, videokonferenčni sistemi, bluetooth slušalke,…)</w:t>
      </w:r>
    </w:p>
    <w:p w14:paraId="248EB01E" w14:textId="77777777" w:rsidR="001151E2" w:rsidRDefault="001151E2" w:rsidP="001151E2">
      <w:pPr>
        <w:jc w:val="both"/>
        <w:outlineLvl w:val="0"/>
        <w:rPr>
          <w:rFonts w:cs="Arial"/>
        </w:rPr>
      </w:pPr>
    </w:p>
    <w:p w14:paraId="11073FC0" w14:textId="77777777" w:rsidR="00D41973" w:rsidRPr="00D41973" w:rsidRDefault="00D41973" w:rsidP="00D41973">
      <w:pPr>
        <w:ind w:left="284"/>
        <w:jc w:val="both"/>
        <w:rPr>
          <w:b/>
        </w:rPr>
      </w:pPr>
      <w:r w:rsidRPr="002A7DF5">
        <w:rPr>
          <w:b/>
        </w:rPr>
        <w:t xml:space="preserve">DOKAZILO: Izpolnjen in potrjen obrazec št. </w:t>
      </w:r>
      <w:r>
        <w:rPr>
          <w:b/>
        </w:rPr>
        <w:t>9</w:t>
      </w:r>
      <w:r w:rsidRPr="002A7DF5">
        <w:rPr>
          <w:b/>
        </w:rPr>
        <w:t xml:space="preserve"> »</w:t>
      </w:r>
      <w:r>
        <w:rPr>
          <w:b/>
        </w:rPr>
        <w:t>Izjava o referenčnem poslu</w:t>
      </w:r>
      <w:r w:rsidRPr="002A7DF5">
        <w:rPr>
          <w:b/>
        </w:rPr>
        <w:t>«</w:t>
      </w:r>
      <w:r>
        <w:rPr>
          <w:b/>
        </w:rPr>
        <w:t xml:space="preserve"> s strani končnih naročnikov. </w:t>
      </w:r>
    </w:p>
    <w:p w14:paraId="5E255BD9" w14:textId="77777777" w:rsidR="00D41973" w:rsidRDefault="00D41973" w:rsidP="001151E2">
      <w:pPr>
        <w:ind w:left="284"/>
        <w:jc w:val="both"/>
        <w:outlineLvl w:val="0"/>
        <w:rPr>
          <w:rFonts w:cs="Arial"/>
        </w:rPr>
      </w:pPr>
    </w:p>
    <w:p w14:paraId="5A418F63" w14:textId="77777777" w:rsidR="001151E2" w:rsidRPr="002A7DF5" w:rsidRDefault="00EC60B8" w:rsidP="001151E2">
      <w:pPr>
        <w:ind w:left="284"/>
        <w:jc w:val="both"/>
        <w:outlineLvl w:val="0"/>
        <w:rPr>
          <w:rFonts w:cs="Arial"/>
        </w:rPr>
      </w:pPr>
      <w:r>
        <w:rPr>
          <w:rFonts w:cs="Arial"/>
        </w:rPr>
        <w:t>Gospodarski subjekt</w:t>
      </w:r>
      <w:r w:rsidR="001151E2" w:rsidRPr="002A7DF5">
        <w:rPr>
          <w:rFonts w:cs="Arial"/>
        </w:rPr>
        <w:t xml:space="preserve"> mora za izpolnjevanje te</w:t>
      </w:r>
      <w:r w:rsidR="00CC3BF4">
        <w:rPr>
          <w:rFonts w:cs="Arial"/>
        </w:rPr>
        <w:t>ga</w:t>
      </w:r>
      <w:r w:rsidR="001151E2" w:rsidRPr="002A7DF5">
        <w:rPr>
          <w:rFonts w:cs="Arial"/>
        </w:rPr>
        <w:t xml:space="preserve"> pogojev priložiti reference kot izhaja iz obrazca št. </w:t>
      </w:r>
      <w:r w:rsidR="00727DFE">
        <w:rPr>
          <w:rFonts w:cs="Arial"/>
        </w:rPr>
        <w:t>9</w:t>
      </w:r>
      <w:r w:rsidR="00CC3BF4">
        <w:rPr>
          <w:rFonts w:cs="Arial"/>
        </w:rPr>
        <w:t xml:space="preserve"> »Izjava o referenčnem poslu«</w:t>
      </w:r>
      <w:r w:rsidR="001151E2" w:rsidRPr="002A7DF5">
        <w:rPr>
          <w:rFonts w:cs="Arial"/>
        </w:rPr>
        <w:t xml:space="preserve">. </w:t>
      </w:r>
    </w:p>
    <w:p w14:paraId="2026B6F6" w14:textId="77777777" w:rsidR="001151E2" w:rsidRPr="002A7DF5" w:rsidRDefault="001151E2" w:rsidP="001151E2">
      <w:pPr>
        <w:ind w:left="284"/>
        <w:jc w:val="both"/>
        <w:outlineLvl w:val="0"/>
        <w:rPr>
          <w:rFonts w:cs="Arial"/>
        </w:rPr>
      </w:pPr>
    </w:p>
    <w:p w14:paraId="0845C7B9" w14:textId="77777777" w:rsidR="001151E2" w:rsidRPr="002A7DF5" w:rsidRDefault="001151E2" w:rsidP="001151E2">
      <w:pPr>
        <w:ind w:left="284"/>
        <w:jc w:val="both"/>
        <w:outlineLvl w:val="0"/>
        <w:rPr>
          <w:rFonts w:cs="Arial"/>
        </w:rPr>
      </w:pPr>
      <w:r w:rsidRPr="002A7DF5">
        <w:rPr>
          <w:rFonts w:cs="Arial"/>
        </w:rPr>
        <w:t>OPOMBA: v primeru, da naročnik podvomi o resničnosti ponudnikovih navedb glede referenc, lahko od prijavitelja zahteva, da mu predloži vso poslovno dokumentacijo, iz katere bo razvidno izpolnjevanje tega pogoja.</w:t>
      </w:r>
    </w:p>
    <w:p w14:paraId="780BBB34" w14:textId="77777777" w:rsidR="001151E2" w:rsidRPr="002A7DF5" w:rsidRDefault="001151E2" w:rsidP="001151E2">
      <w:pPr>
        <w:keepNext/>
        <w:keepLines/>
        <w:widowControl w:val="0"/>
        <w:snapToGrid w:val="0"/>
        <w:ind w:left="284"/>
        <w:jc w:val="both"/>
        <w:rPr>
          <w:rFonts w:cs="Arial"/>
        </w:rPr>
      </w:pPr>
    </w:p>
    <w:p w14:paraId="7519A02A" w14:textId="77777777" w:rsidR="001151E2" w:rsidRPr="002A7DF5" w:rsidRDefault="001151E2" w:rsidP="00CC3BF4">
      <w:pPr>
        <w:jc w:val="both"/>
      </w:pPr>
    </w:p>
    <w:p w14:paraId="73226936" w14:textId="77777777" w:rsidR="00144740" w:rsidRPr="007D4D29" w:rsidRDefault="001151E2" w:rsidP="007D4D29">
      <w:pPr>
        <w:ind w:left="284"/>
        <w:rPr>
          <w:b/>
          <w:i/>
          <w:szCs w:val="24"/>
        </w:rPr>
      </w:pPr>
      <w:r>
        <w:rPr>
          <w:b/>
          <w:i/>
          <w:szCs w:val="24"/>
        </w:rPr>
        <w:br w:type="page"/>
      </w:r>
    </w:p>
    <w:p w14:paraId="0A2B237F" w14:textId="77777777" w:rsidR="007359A1" w:rsidRDefault="007359A1" w:rsidP="00E6568D"/>
    <w:p w14:paraId="33FD81C0" w14:textId="77777777" w:rsidR="0040545F" w:rsidRPr="00BC65CD" w:rsidRDefault="0040545F" w:rsidP="00C36DD7">
      <w:pPr>
        <w:pStyle w:val="Poglavje1"/>
        <w:numPr>
          <w:ilvl w:val="0"/>
          <w:numId w:val="38"/>
        </w:numPr>
        <w:rPr>
          <w:i w:val="0"/>
        </w:rPr>
      </w:pPr>
      <w:r w:rsidRPr="00BC65CD">
        <w:rPr>
          <w:i w:val="0"/>
        </w:rPr>
        <w:t>NAVODILO ZA IZDELAVO ELEKTRONSKE PONUDBE</w:t>
      </w:r>
    </w:p>
    <w:p w14:paraId="1F676896" w14:textId="77777777" w:rsidR="0040545F" w:rsidRPr="009E28C0" w:rsidRDefault="0040545F" w:rsidP="0040545F">
      <w:pPr>
        <w:jc w:val="both"/>
        <w:rPr>
          <w:rFonts w:cs="Arial"/>
          <w:color w:val="000000"/>
        </w:rPr>
      </w:pPr>
    </w:p>
    <w:p w14:paraId="5D24010E" w14:textId="77777777" w:rsidR="0040545F" w:rsidRDefault="0040545F" w:rsidP="0040545F">
      <w:pPr>
        <w:jc w:val="both"/>
        <w:rPr>
          <w:rFonts w:cs="Arial"/>
          <w:color w:val="000000"/>
        </w:rPr>
      </w:pPr>
      <w:r w:rsidRPr="009E28C0">
        <w:rPr>
          <w:rFonts w:cs="Arial"/>
          <w:color w:val="000000"/>
        </w:rPr>
        <w:t>P</w:t>
      </w:r>
      <w:r w:rsidR="00221FA5">
        <w:rPr>
          <w:rFonts w:cs="Arial"/>
          <w:color w:val="000000"/>
        </w:rPr>
        <w:t>rijava</w:t>
      </w:r>
      <w:r w:rsidRPr="009E28C0">
        <w:rPr>
          <w:rFonts w:cs="Arial"/>
          <w:color w:val="000000"/>
        </w:rPr>
        <w:t xml:space="preserve">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14:paraId="494969A0" w14:textId="77777777" w:rsidR="00E235D3" w:rsidRPr="009E28C0" w:rsidRDefault="00E235D3" w:rsidP="0040545F">
      <w:pPr>
        <w:jc w:val="both"/>
        <w:rPr>
          <w:rFonts w:cs="Arial"/>
          <w:color w:val="000000"/>
        </w:rPr>
      </w:pPr>
    </w:p>
    <w:p w14:paraId="2065FC6A" w14:textId="77777777" w:rsidR="0040545F" w:rsidRPr="004D2E1F" w:rsidRDefault="0040545F" w:rsidP="0040545F">
      <w:pPr>
        <w:jc w:val="both"/>
        <w:rPr>
          <w:rFonts w:cs="Arial"/>
        </w:rPr>
      </w:pPr>
      <w:r w:rsidRPr="004D2E1F">
        <w:rPr>
          <w:rFonts w:cs="Arial"/>
          <w:color w:val="000000"/>
        </w:rPr>
        <w:t>P</w:t>
      </w:r>
      <w:r w:rsidR="00221FA5">
        <w:rPr>
          <w:rFonts w:cs="Arial"/>
          <w:color w:val="000000"/>
        </w:rPr>
        <w:t>rijava</w:t>
      </w:r>
      <w:r w:rsidRPr="004D2E1F">
        <w:rPr>
          <w:rFonts w:cs="Arial"/>
          <w:color w:val="000000"/>
        </w:rPr>
        <w:t xml:space="preserve"> mora vsebovati vse spodaj navedene ustrezno izpolnjene obrazce in druge zahtevane dokumente:</w:t>
      </w:r>
    </w:p>
    <w:p w14:paraId="03912775" w14:textId="77777777" w:rsidR="0040545F" w:rsidRPr="004D2E1F" w:rsidRDefault="0040545F" w:rsidP="00C36DD7">
      <w:pPr>
        <w:numPr>
          <w:ilvl w:val="0"/>
          <w:numId w:val="5"/>
        </w:numPr>
        <w:jc w:val="both"/>
        <w:rPr>
          <w:rFonts w:cs="Arial"/>
          <w:b/>
        </w:rPr>
      </w:pPr>
      <w:r w:rsidRPr="004D2E1F">
        <w:rPr>
          <w:rFonts w:cs="Arial"/>
        </w:rPr>
        <w:t>izpolnjen, podpisan in žigosan</w:t>
      </w:r>
      <w:r w:rsidRPr="004D2E1F">
        <w:rPr>
          <w:rFonts w:cs="Arial"/>
          <w:b/>
        </w:rPr>
        <w:t xml:space="preserve"> obrazec št. 1 </w:t>
      </w:r>
      <w:r w:rsidR="00727DFE">
        <w:rPr>
          <w:rFonts w:cs="Arial"/>
          <w:b/>
        </w:rPr>
        <w:t>–</w:t>
      </w:r>
      <w:r w:rsidRPr="004D2E1F">
        <w:rPr>
          <w:rFonts w:cs="Arial"/>
          <w:b/>
        </w:rPr>
        <w:t xml:space="preserve"> </w:t>
      </w:r>
      <w:r w:rsidR="00727DFE">
        <w:rPr>
          <w:rFonts w:cs="Arial"/>
          <w:b/>
        </w:rPr>
        <w:t xml:space="preserve">Ponudba/ </w:t>
      </w:r>
      <w:r w:rsidRPr="004D2E1F">
        <w:rPr>
          <w:rFonts w:cs="Arial"/>
          <w:b/>
        </w:rPr>
        <w:t>P</w:t>
      </w:r>
      <w:r w:rsidR="007D4D29" w:rsidRPr="004D2E1F">
        <w:rPr>
          <w:rFonts w:cs="Arial"/>
          <w:b/>
        </w:rPr>
        <w:t>rijava</w:t>
      </w:r>
      <w:r w:rsidR="004C28CB">
        <w:rPr>
          <w:rFonts w:cs="Arial"/>
          <w:b/>
        </w:rPr>
        <w:t xml:space="preserve"> za sodelovanje</w:t>
      </w:r>
    </w:p>
    <w:p w14:paraId="72A368C6" w14:textId="77777777" w:rsidR="0040545F" w:rsidRPr="004D2E1F" w:rsidRDefault="0040545F" w:rsidP="00C36DD7">
      <w:pPr>
        <w:numPr>
          <w:ilvl w:val="0"/>
          <w:numId w:val="5"/>
        </w:numPr>
        <w:jc w:val="both"/>
        <w:rPr>
          <w:rFonts w:cs="Arial"/>
        </w:rPr>
      </w:pPr>
      <w:r w:rsidRPr="004D2E1F">
        <w:rPr>
          <w:rFonts w:cs="Arial"/>
        </w:rPr>
        <w:t>izpolnjen, podpisan in žigosan</w:t>
      </w:r>
      <w:r w:rsidRPr="004D2E1F">
        <w:rPr>
          <w:rFonts w:cs="Arial"/>
          <w:b/>
        </w:rPr>
        <w:t xml:space="preserve"> obrazec š</w:t>
      </w:r>
      <w:r w:rsidR="00AC07B7" w:rsidRPr="004D2E1F">
        <w:rPr>
          <w:rFonts w:cs="Arial"/>
          <w:b/>
        </w:rPr>
        <w:t xml:space="preserve">t. </w:t>
      </w:r>
      <w:r w:rsidR="004D2E1F" w:rsidRPr="004D2E1F">
        <w:rPr>
          <w:rFonts w:cs="Arial"/>
          <w:b/>
        </w:rPr>
        <w:t>2</w:t>
      </w:r>
      <w:r w:rsidR="00AC07B7" w:rsidRPr="004D2E1F">
        <w:rPr>
          <w:rFonts w:cs="Arial"/>
          <w:b/>
        </w:rPr>
        <w:t xml:space="preserve"> </w:t>
      </w:r>
      <w:r w:rsidR="004D2E1F" w:rsidRPr="004D2E1F">
        <w:rPr>
          <w:rFonts w:cs="Arial"/>
          <w:b/>
        </w:rPr>
        <w:t>-</w:t>
      </w:r>
      <w:r w:rsidR="00AC07B7" w:rsidRPr="004D2E1F">
        <w:rPr>
          <w:rFonts w:cs="Arial"/>
          <w:b/>
        </w:rPr>
        <w:t xml:space="preserve"> Izjava o skupni </w:t>
      </w:r>
      <w:r w:rsidR="00476221" w:rsidRPr="004D2E1F">
        <w:rPr>
          <w:rFonts w:cs="Arial"/>
          <w:b/>
        </w:rPr>
        <w:t>prijavi</w:t>
      </w:r>
      <w:r w:rsidR="00AC07B7" w:rsidRPr="004D2E1F">
        <w:rPr>
          <w:rFonts w:cs="Arial"/>
          <w:b/>
        </w:rPr>
        <w:t xml:space="preserve"> </w:t>
      </w:r>
      <w:r w:rsidR="00AC07B7" w:rsidRPr="004D2E1F">
        <w:rPr>
          <w:rFonts w:cs="Arial"/>
        </w:rPr>
        <w:t>(ponudnik predloži samo v primeru</w:t>
      </w:r>
      <w:r w:rsidR="00E235D3" w:rsidRPr="004D2E1F">
        <w:rPr>
          <w:rFonts w:cs="Arial"/>
        </w:rPr>
        <w:t xml:space="preserve"> oddaje skupne ponudbe</w:t>
      </w:r>
      <w:r w:rsidR="00AC07B7" w:rsidRPr="004D2E1F">
        <w:rPr>
          <w:rFonts w:cs="Arial"/>
        </w:rPr>
        <w:t>)</w:t>
      </w:r>
      <w:r w:rsidRPr="004D2E1F">
        <w:rPr>
          <w:rFonts w:cs="Arial"/>
        </w:rPr>
        <w:t xml:space="preserve">, </w:t>
      </w:r>
    </w:p>
    <w:p w14:paraId="01F779C1" w14:textId="77777777" w:rsidR="0006045C" w:rsidRPr="004D2E1F" w:rsidRDefault="0006045C" w:rsidP="00C36DD7">
      <w:pPr>
        <w:numPr>
          <w:ilvl w:val="0"/>
          <w:numId w:val="5"/>
        </w:numPr>
        <w:jc w:val="both"/>
        <w:rPr>
          <w:rFonts w:cs="Arial"/>
        </w:rPr>
      </w:pPr>
      <w:r w:rsidRPr="004D2E1F">
        <w:rPr>
          <w:rFonts w:cs="Arial"/>
        </w:rPr>
        <w:t>izpolnjen, podpisan in žigosan</w:t>
      </w:r>
      <w:r w:rsidRPr="004D2E1F">
        <w:rPr>
          <w:rFonts w:cs="Arial"/>
          <w:b/>
        </w:rPr>
        <w:t xml:space="preserve"> obrazec št. </w:t>
      </w:r>
      <w:r w:rsidR="004D2E1F" w:rsidRPr="004D2E1F">
        <w:rPr>
          <w:rFonts w:cs="Arial"/>
          <w:b/>
        </w:rPr>
        <w:t>3</w:t>
      </w:r>
      <w:r w:rsidRPr="004D2E1F">
        <w:rPr>
          <w:rFonts w:cs="Arial"/>
          <w:b/>
        </w:rPr>
        <w:t xml:space="preserve"> - Podatki o podizvajalcu</w:t>
      </w:r>
      <w:r w:rsidRPr="004D2E1F">
        <w:rPr>
          <w:rFonts w:cs="Arial"/>
        </w:rPr>
        <w:t xml:space="preserve"> (ponudnik predloži samo v primeru ko nastopa s podizvajalci),</w:t>
      </w:r>
    </w:p>
    <w:p w14:paraId="0E06A47A" w14:textId="77777777" w:rsidR="004D2E1F" w:rsidRPr="004D2E1F" w:rsidRDefault="004D2E1F" w:rsidP="00C36DD7">
      <w:pPr>
        <w:numPr>
          <w:ilvl w:val="0"/>
          <w:numId w:val="5"/>
        </w:numPr>
        <w:jc w:val="both"/>
        <w:rPr>
          <w:rFonts w:cs="Arial"/>
        </w:rPr>
      </w:pPr>
      <w:r w:rsidRPr="004D2E1F">
        <w:rPr>
          <w:rFonts w:cs="Arial"/>
        </w:rPr>
        <w:t>izpolnjen, podpisan in žigosan</w:t>
      </w:r>
      <w:r w:rsidRPr="004D2E1F">
        <w:rPr>
          <w:rFonts w:cs="Arial"/>
          <w:b/>
        </w:rPr>
        <w:t xml:space="preserve"> obrazec št. 4 - Zahteva podizvajalca za neposredno plačilo</w:t>
      </w:r>
      <w:r w:rsidRPr="004D2E1F">
        <w:rPr>
          <w:rFonts w:cs="Arial"/>
        </w:rPr>
        <w:t xml:space="preserve"> (ponudnik predloži samo v primeru ko nastopa s podizvajalci in le ti zahtevajo neposredno plačilo),</w:t>
      </w:r>
    </w:p>
    <w:p w14:paraId="2FE09B1D" w14:textId="77777777" w:rsidR="0006045C" w:rsidRPr="004D2E1F" w:rsidRDefault="0006045C" w:rsidP="00C36DD7">
      <w:pPr>
        <w:numPr>
          <w:ilvl w:val="0"/>
          <w:numId w:val="5"/>
        </w:numPr>
        <w:suppressAutoHyphens/>
        <w:autoSpaceDN w:val="0"/>
        <w:jc w:val="both"/>
        <w:textAlignment w:val="baseline"/>
        <w:rPr>
          <w:rFonts w:cs="Arial"/>
        </w:rPr>
      </w:pPr>
      <w:r w:rsidRPr="004D2E1F">
        <w:rPr>
          <w:rFonts w:cs="Arial"/>
        </w:rPr>
        <w:t>izpolnjen, podpisan in žigosan</w:t>
      </w:r>
      <w:r w:rsidRPr="004D2E1F">
        <w:rPr>
          <w:rFonts w:cs="Arial"/>
          <w:b/>
        </w:rPr>
        <w:t xml:space="preserve"> </w:t>
      </w:r>
      <w:r w:rsidRPr="004D2E1F">
        <w:rPr>
          <w:rFonts w:cs="Arial"/>
        </w:rPr>
        <w:t>izpolnjen, podpisan in žigosan</w:t>
      </w:r>
      <w:r w:rsidRPr="004D2E1F">
        <w:rPr>
          <w:rFonts w:cs="Arial"/>
          <w:b/>
        </w:rPr>
        <w:t xml:space="preserve"> obrazec št. </w:t>
      </w:r>
      <w:r w:rsidR="00221FA5">
        <w:rPr>
          <w:rFonts w:cs="Arial"/>
          <w:b/>
        </w:rPr>
        <w:t>5</w:t>
      </w:r>
      <w:r w:rsidRPr="004D2E1F">
        <w:rPr>
          <w:rFonts w:cs="Arial"/>
          <w:b/>
        </w:rPr>
        <w:t xml:space="preserve"> - Izjava o udeležbi fizičnih in pravnih oseb v lastništvu ponudnika</w:t>
      </w:r>
      <w:r w:rsidR="004D2E1F" w:rsidRPr="004D2E1F">
        <w:rPr>
          <w:rFonts w:cs="Arial"/>
          <w:b/>
        </w:rPr>
        <w:t xml:space="preserve"> </w:t>
      </w:r>
      <w:r w:rsidR="004D2E1F" w:rsidRPr="004D2E1F">
        <w:rPr>
          <w:rFonts w:cs="Arial"/>
          <w:bCs/>
        </w:rPr>
        <w:t>ALI</w:t>
      </w:r>
      <w:r w:rsidR="004D2E1F" w:rsidRPr="004D2E1F">
        <w:rPr>
          <w:rFonts w:cs="Arial"/>
          <w:b/>
        </w:rPr>
        <w:t xml:space="preserve"> obrazec št. </w:t>
      </w:r>
      <w:r w:rsidR="00221FA5">
        <w:rPr>
          <w:rFonts w:cs="Arial"/>
          <w:b/>
        </w:rPr>
        <w:t>5</w:t>
      </w:r>
      <w:r w:rsidR="004D2E1F" w:rsidRPr="004D2E1F">
        <w:rPr>
          <w:rFonts w:cs="Arial"/>
          <w:b/>
        </w:rPr>
        <w:t>a - Izjava o lastniških razmerjih</w:t>
      </w:r>
      <w:r w:rsidRPr="004D2E1F">
        <w:rPr>
          <w:rFonts w:cs="Arial"/>
        </w:rPr>
        <w:t>,</w:t>
      </w:r>
    </w:p>
    <w:p w14:paraId="56AB7A41" w14:textId="77777777" w:rsidR="0006045C" w:rsidRPr="004D2E1F" w:rsidRDefault="0006045C" w:rsidP="00C36DD7">
      <w:pPr>
        <w:pStyle w:val="ListParagraph"/>
        <w:numPr>
          <w:ilvl w:val="0"/>
          <w:numId w:val="5"/>
        </w:numPr>
        <w:rPr>
          <w:rFonts w:cs="Arial"/>
        </w:rPr>
      </w:pPr>
      <w:r w:rsidRPr="004D2E1F">
        <w:rPr>
          <w:rFonts w:cs="Arial"/>
        </w:rPr>
        <w:t xml:space="preserve">izpolnjen, podpisan in žigosan </w:t>
      </w:r>
      <w:r w:rsidRPr="004D2E1F">
        <w:rPr>
          <w:rFonts w:cs="Arial"/>
          <w:b/>
        </w:rPr>
        <w:t xml:space="preserve">obrazec št. </w:t>
      </w:r>
      <w:r w:rsidR="00221FA5">
        <w:rPr>
          <w:rFonts w:cs="Arial"/>
          <w:b/>
        </w:rPr>
        <w:t>6</w:t>
      </w:r>
      <w:r w:rsidRPr="004D2E1F">
        <w:rPr>
          <w:rFonts w:cs="Arial"/>
          <w:b/>
        </w:rPr>
        <w:t xml:space="preserve"> </w:t>
      </w:r>
      <w:r w:rsidR="004D2E1F" w:rsidRPr="004D2E1F">
        <w:rPr>
          <w:rFonts w:cs="Arial"/>
          <w:b/>
        </w:rPr>
        <w:t>-</w:t>
      </w:r>
      <w:r w:rsidRPr="004D2E1F">
        <w:rPr>
          <w:rFonts w:cs="Arial"/>
          <w:b/>
        </w:rPr>
        <w:t xml:space="preserve"> Izjava po 35. členu ZIntPK</w:t>
      </w:r>
    </w:p>
    <w:p w14:paraId="0B7DFDD6" w14:textId="77777777" w:rsidR="00A801E4" w:rsidRPr="004D2E1F" w:rsidRDefault="00A801E4" w:rsidP="00C36DD7">
      <w:pPr>
        <w:pStyle w:val="ListParagraph"/>
        <w:numPr>
          <w:ilvl w:val="0"/>
          <w:numId w:val="5"/>
        </w:numPr>
        <w:jc w:val="both"/>
        <w:rPr>
          <w:rFonts w:cs="Arial"/>
        </w:rPr>
      </w:pPr>
      <w:r w:rsidRPr="004D2E1F">
        <w:rPr>
          <w:rFonts w:cs="Arial"/>
        </w:rPr>
        <w:t xml:space="preserve">finančno zavarovanje na podlagi </w:t>
      </w:r>
      <w:r w:rsidRPr="004D2E1F">
        <w:rPr>
          <w:rFonts w:cs="Arial"/>
          <w:b/>
        </w:rPr>
        <w:t xml:space="preserve">obrazca </w:t>
      </w:r>
      <w:r w:rsidR="004D2E1F" w:rsidRPr="004D2E1F">
        <w:rPr>
          <w:rFonts w:cs="Arial"/>
          <w:b/>
        </w:rPr>
        <w:t xml:space="preserve">št. </w:t>
      </w:r>
      <w:r w:rsidR="00221FA5">
        <w:rPr>
          <w:rFonts w:cs="Arial"/>
          <w:b/>
        </w:rPr>
        <w:t>7</w:t>
      </w:r>
      <w:r w:rsidR="008023E4">
        <w:rPr>
          <w:rFonts w:cs="Arial"/>
          <w:b/>
        </w:rPr>
        <w:t>a</w:t>
      </w:r>
      <w:r w:rsidRPr="004D2E1F">
        <w:rPr>
          <w:rFonts w:cs="Arial"/>
          <w:b/>
        </w:rPr>
        <w:t xml:space="preserve"> </w:t>
      </w:r>
      <w:r w:rsidR="004D2E1F" w:rsidRPr="004D2E1F">
        <w:rPr>
          <w:rFonts w:cs="Arial"/>
          <w:b/>
        </w:rPr>
        <w:t xml:space="preserve">- </w:t>
      </w:r>
      <w:r w:rsidRPr="004D2E1F">
        <w:rPr>
          <w:rFonts w:cs="Arial"/>
          <w:b/>
        </w:rPr>
        <w:t>Vzorec obrazca za zavarovanje dobre izvedbe pogodbenih obveznosti</w:t>
      </w:r>
      <w:r w:rsidR="004D2E1F" w:rsidRPr="004D2E1F">
        <w:rPr>
          <w:rFonts w:cs="Arial"/>
        </w:rPr>
        <w:t xml:space="preserve"> </w:t>
      </w:r>
      <w:r w:rsidR="008023E4">
        <w:rPr>
          <w:rFonts w:cs="Arial"/>
        </w:rPr>
        <w:t xml:space="preserve">in obrazca </w:t>
      </w:r>
      <w:r w:rsidR="008023E4" w:rsidRPr="004D2E1F">
        <w:rPr>
          <w:rFonts w:cs="Arial"/>
          <w:b/>
        </w:rPr>
        <w:t xml:space="preserve">št. </w:t>
      </w:r>
      <w:r w:rsidR="008023E4">
        <w:rPr>
          <w:rFonts w:cs="Arial"/>
          <w:b/>
        </w:rPr>
        <w:t>7b</w:t>
      </w:r>
      <w:r w:rsidR="008023E4" w:rsidRPr="004D2E1F">
        <w:rPr>
          <w:rFonts w:cs="Arial"/>
          <w:b/>
        </w:rPr>
        <w:t xml:space="preserve"> - Vzorec obrazca za zavarovanje </w:t>
      </w:r>
      <w:r w:rsidR="008023E4">
        <w:rPr>
          <w:rFonts w:cs="Arial"/>
          <w:b/>
        </w:rPr>
        <w:t xml:space="preserve">odprave napak v garancijski dobi </w:t>
      </w:r>
      <w:r w:rsidR="004D2E1F" w:rsidRPr="004D2E1F">
        <w:rPr>
          <w:rFonts w:cs="Arial"/>
        </w:rPr>
        <w:t>(</w:t>
      </w:r>
      <w:r w:rsidRPr="004D2E1F">
        <w:rPr>
          <w:rFonts w:cs="Arial"/>
        </w:rPr>
        <w:t xml:space="preserve">predloži izbran ponudnik </w:t>
      </w:r>
      <w:r w:rsidR="008023E4">
        <w:rPr>
          <w:rFonts w:cs="Arial"/>
        </w:rPr>
        <w:t>v II. fazi,kot je navedeno v 1.29 točki Navodil ponudnikom.</w:t>
      </w:r>
      <w:r w:rsidR="004D2E1F" w:rsidRPr="004D2E1F">
        <w:rPr>
          <w:rFonts w:cs="Arial"/>
        </w:rPr>
        <w:t>)</w:t>
      </w:r>
      <w:r w:rsidRPr="004D2E1F">
        <w:rPr>
          <w:rFonts w:cs="Arial"/>
        </w:rPr>
        <w:t>.</w:t>
      </w:r>
    </w:p>
    <w:p w14:paraId="7B7FB5A2" w14:textId="77777777" w:rsidR="0006045C" w:rsidRPr="004D2E1F" w:rsidRDefault="0006045C" w:rsidP="00C36DD7">
      <w:pPr>
        <w:numPr>
          <w:ilvl w:val="0"/>
          <w:numId w:val="5"/>
        </w:numPr>
        <w:jc w:val="both"/>
        <w:rPr>
          <w:rFonts w:cs="Arial"/>
          <w:b/>
        </w:rPr>
      </w:pPr>
      <w:r w:rsidRPr="004D2E1F">
        <w:rPr>
          <w:rFonts w:cs="Arial"/>
        </w:rPr>
        <w:t>izpolnjen, podpisan in žigosan</w:t>
      </w:r>
      <w:r w:rsidRPr="004D2E1F">
        <w:rPr>
          <w:b/>
        </w:rPr>
        <w:t xml:space="preserve"> obrazec št. </w:t>
      </w:r>
      <w:r w:rsidR="00221FA5">
        <w:rPr>
          <w:b/>
        </w:rPr>
        <w:t>8</w:t>
      </w:r>
      <w:r w:rsidRPr="004D2E1F">
        <w:rPr>
          <w:b/>
        </w:rPr>
        <w:t xml:space="preserve"> </w:t>
      </w:r>
      <w:r w:rsidR="004D2E1F" w:rsidRPr="004D2E1F">
        <w:rPr>
          <w:b/>
        </w:rPr>
        <w:t>-</w:t>
      </w:r>
      <w:r w:rsidRPr="004D2E1F">
        <w:rPr>
          <w:b/>
        </w:rPr>
        <w:t xml:space="preserve"> Tehnične zahteve naročnika,</w:t>
      </w:r>
    </w:p>
    <w:p w14:paraId="6D67FF36" w14:textId="77777777" w:rsidR="00806137" w:rsidRPr="004D2E1F" w:rsidRDefault="009545D3" w:rsidP="00C36DD7">
      <w:pPr>
        <w:numPr>
          <w:ilvl w:val="0"/>
          <w:numId w:val="5"/>
        </w:numPr>
        <w:jc w:val="both"/>
        <w:rPr>
          <w:rFonts w:cs="Arial"/>
          <w:b/>
        </w:rPr>
      </w:pPr>
      <w:r w:rsidRPr="004D2E1F">
        <w:rPr>
          <w:rFonts w:cs="Arial"/>
        </w:rPr>
        <w:t>izpolnjen, podpisan in žigosan</w:t>
      </w:r>
      <w:r w:rsidR="00BA5595" w:rsidRPr="004D2E1F">
        <w:rPr>
          <w:b/>
        </w:rPr>
        <w:t xml:space="preserve"> obrazec št. </w:t>
      </w:r>
      <w:r w:rsidR="00221FA5">
        <w:rPr>
          <w:b/>
        </w:rPr>
        <w:t>9</w:t>
      </w:r>
      <w:r w:rsidRPr="004D2E1F">
        <w:rPr>
          <w:b/>
        </w:rPr>
        <w:t xml:space="preserve"> </w:t>
      </w:r>
      <w:r w:rsidR="004D2E1F" w:rsidRPr="004D2E1F">
        <w:rPr>
          <w:b/>
        </w:rPr>
        <w:t>-</w:t>
      </w:r>
      <w:r w:rsidRPr="004D2E1F">
        <w:rPr>
          <w:b/>
        </w:rPr>
        <w:t xml:space="preserve"> </w:t>
      </w:r>
      <w:r w:rsidR="00504772" w:rsidRPr="004D2E1F">
        <w:rPr>
          <w:b/>
        </w:rPr>
        <w:t>Izjava o referenčnem poslu</w:t>
      </w:r>
      <w:r w:rsidR="00DF0F53" w:rsidRPr="004D2E1F">
        <w:rPr>
          <w:b/>
        </w:rPr>
        <w:t xml:space="preserve"> </w:t>
      </w:r>
    </w:p>
    <w:p w14:paraId="49B6A218" w14:textId="77777777" w:rsidR="00BB2725" w:rsidRPr="00D41973" w:rsidRDefault="00BB2725" w:rsidP="00C36DD7">
      <w:pPr>
        <w:numPr>
          <w:ilvl w:val="0"/>
          <w:numId w:val="5"/>
        </w:numPr>
        <w:jc w:val="both"/>
        <w:rPr>
          <w:rFonts w:cs="Arial"/>
        </w:rPr>
      </w:pPr>
      <w:r w:rsidRPr="004D2E1F">
        <w:rPr>
          <w:rFonts w:cs="Arial"/>
        </w:rPr>
        <w:t>delno izpolnjen in parafiran</w:t>
      </w:r>
      <w:r w:rsidRPr="004D2E1F">
        <w:rPr>
          <w:b/>
        </w:rPr>
        <w:t xml:space="preserve"> obrazec št. </w:t>
      </w:r>
      <w:r w:rsidR="00221FA5">
        <w:rPr>
          <w:b/>
        </w:rPr>
        <w:t>10</w:t>
      </w:r>
      <w:r w:rsidRPr="004D2E1F">
        <w:rPr>
          <w:b/>
        </w:rPr>
        <w:t xml:space="preserve"> - Vzorec </w:t>
      </w:r>
      <w:r w:rsidR="004D2E1F" w:rsidRPr="004D2E1F">
        <w:rPr>
          <w:b/>
        </w:rPr>
        <w:t>okvirnega sporazuma</w:t>
      </w:r>
      <w:r w:rsidRPr="004D2E1F">
        <w:rPr>
          <w:b/>
        </w:rPr>
        <w:t>,</w:t>
      </w:r>
    </w:p>
    <w:p w14:paraId="7E7546B6" w14:textId="77777777" w:rsidR="00D41973" w:rsidRPr="004D2E1F" w:rsidRDefault="00D41973" w:rsidP="00C36DD7">
      <w:pPr>
        <w:numPr>
          <w:ilvl w:val="0"/>
          <w:numId w:val="5"/>
        </w:numPr>
        <w:jc w:val="both"/>
        <w:rPr>
          <w:rFonts w:cs="Arial"/>
        </w:rPr>
      </w:pPr>
      <w:r>
        <w:rPr>
          <w:b/>
        </w:rPr>
        <w:t>obrazec št. 11 - Vzorec pogodbe (</w:t>
      </w:r>
      <w:r w:rsidRPr="00D41973">
        <w:rPr>
          <w:bCs/>
        </w:rPr>
        <w:t>za II. fazo javnega naročila)</w:t>
      </w:r>
    </w:p>
    <w:p w14:paraId="7426A5B5" w14:textId="77777777" w:rsidR="00DF0F53" w:rsidRPr="004D2E1F" w:rsidRDefault="00A52635" w:rsidP="00C36DD7">
      <w:pPr>
        <w:numPr>
          <w:ilvl w:val="0"/>
          <w:numId w:val="5"/>
        </w:numPr>
        <w:rPr>
          <w:rFonts w:cs="Arial"/>
          <w:b/>
        </w:rPr>
      </w:pPr>
      <w:r w:rsidRPr="004D2E1F">
        <w:rPr>
          <w:rFonts w:cs="Arial"/>
          <w:bCs/>
        </w:rPr>
        <w:t xml:space="preserve">delno izpolnjen in </w:t>
      </w:r>
      <w:r w:rsidR="00D75B86" w:rsidRPr="004D2E1F">
        <w:rPr>
          <w:rFonts w:cs="Arial"/>
          <w:bCs/>
        </w:rPr>
        <w:t>p</w:t>
      </w:r>
      <w:r w:rsidR="00FD1DFB" w:rsidRPr="004D2E1F">
        <w:rPr>
          <w:rFonts w:cs="Arial"/>
          <w:bCs/>
        </w:rPr>
        <w:t>arafiran</w:t>
      </w:r>
      <w:r w:rsidR="00D75B86" w:rsidRPr="004D2E1F">
        <w:rPr>
          <w:rFonts w:cs="Arial"/>
          <w:b/>
        </w:rPr>
        <w:t xml:space="preserve"> </w:t>
      </w:r>
      <w:r w:rsidR="004D2E1F" w:rsidRPr="004D2E1F">
        <w:rPr>
          <w:rFonts w:cs="Arial"/>
          <w:b/>
        </w:rPr>
        <w:t xml:space="preserve">obrazec </w:t>
      </w:r>
      <w:r w:rsidR="00D75B86" w:rsidRPr="004D2E1F">
        <w:rPr>
          <w:rFonts w:cs="Arial"/>
          <w:b/>
        </w:rPr>
        <w:t>Sporazum o obdelavi osebnih podatkov</w:t>
      </w:r>
      <w:r w:rsidR="00DD1544" w:rsidRPr="004D2E1F">
        <w:rPr>
          <w:rFonts w:cs="Arial"/>
          <w:b/>
        </w:rPr>
        <w:t>,</w:t>
      </w:r>
    </w:p>
    <w:p w14:paraId="09AFF8AF" w14:textId="77777777" w:rsidR="0006045C" w:rsidRPr="004D2E1F" w:rsidRDefault="0006045C" w:rsidP="00C36DD7">
      <w:pPr>
        <w:pStyle w:val="ListParagraph"/>
        <w:numPr>
          <w:ilvl w:val="0"/>
          <w:numId w:val="5"/>
        </w:numPr>
        <w:rPr>
          <w:rFonts w:cs="Arial"/>
          <w:color w:val="FF0000"/>
        </w:rPr>
      </w:pPr>
      <w:r w:rsidRPr="004D2E1F">
        <w:rPr>
          <w:rFonts w:cs="Arial"/>
        </w:rPr>
        <w:t xml:space="preserve">izpolnjen, podpisan in žigosan </w:t>
      </w:r>
      <w:r w:rsidRPr="004D2E1F">
        <w:rPr>
          <w:rFonts w:cs="Arial"/>
          <w:b/>
        </w:rPr>
        <w:t xml:space="preserve">obrazec ESPD </w:t>
      </w:r>
      <w:r w:rsidRPr="004D2E1F">
        <w:rPr>
          <w:rFonts w:cs="Arial"/>
          <w:b/>
          <w:color w:val="FF0000"/>
        </w:rPr>
        <w:t>v pdf. obliki</w:t>
      </w:r>
    </w:p>
    <w:p w14:paraId="3EE402A7" w14:textId="77777777" w:rsidR="00DF0F53" w:rsidRPr="00767ED1" w:rsidRDefault="00DF0F53" w:rsidP="00DF0F53">
      <w:pPr>
        <w:pStyle w:val="ListParagraph"/>
        <w:ind w:left="360"/>
        <w:rPr>
          <w:rFonts w:cs="Arial"/>
          <w:color w:val="FF0000"/>
        </w:rPr>
      </w:pPr>
    </w:p>
    <w:p w14:paraId="4C469988" w14:textId="77777777" w:rsidR="0040545F" w:rsidRPr="009E28C0" w:rsidRDefault="008F3971" w:rsidP="0040545F">
      <w:pPr>
        <w:jc w:val="both"/>
        <w:rPr>
          <w:rFonts w:cs="Arial"/>
          <w:color w:val="000000"/>
        </w:rPr>
      </w:pPr>
      <w:r>
        <w:rPr>
          <w:rFonts w:cs="Arial"/>
          <w:color w:val="000000"/>
        </w:rPr>
        <w:t>Gospodarski subjekt</w:t>
      </w:r>
      <w:r w:rsidR="0040545F" w:rsidRPr="009E28C0">
        <w:rPr>
          <w:rFonts w:cs="Arial"/>
          <w:color w:val="000000"/>
        </w:rPr>
        <w:t xml:space="preserve"> mora pri pripravi </w:t>
      </w:r>
      <w:r w:rsidR="00221FA5">
        <w:rPr>
          <w:rFonts w:cs="Arial"/>
          <w:color w:val="000000"/>
        </w:rPr>
        <w:t>prijave</w:t>
      </w:r>
      <w:r w:rsidR="0040545F" w:rsidRPr="009E28C0">
        <w:rPr>
          <w:rFonts w:cs="Arial"/>
          <w:color w:val="000000"/>
        </w:rPr>
        <w:t xml:space="preserve"> in izpolnjevanju obrazcev upoštevati tudi navodila, ki so navedena na posameznem obrazcu. Odsotnost zgornjih zahtev ne pomeni neposrednega razloga za zavrnitev </w:t>
      </w:r>
      <w:r>
        <w:rPr>
          <w:rFonts w:cs="Arial"/>
          <w:color w:val="000000"/>
        </w:rPr>
        <w:t>prijave</w:t>
      </w:r>
      <w:r w:rsidR="0040545F" w:rsidRPr="009E28C0">
        <w:rPr>
          <w:rFonts w:cs="Arial"/>
          <w:color w:val="000000"/>
        </w:rPr>
        <w:t xml:space="preserve">, pač pa lahko v okviru ZJN-3 naročnik ponudnika pozove na odpravo teh pomanjkljivosti. Naročnik bo upošteval tudi takšno </w:t>
      </w:r>
      <w:r w:rsidR="00727DFE">
        <w:rPr>
          <w:rFonts w:cs="Arial"/>
          <w:color w:val="000000"/>
        </w:rPr>
        <w:t>prijavo</w:t>
      </w:r>
      <w:r w:rsidR="0040545F" w:rsidRPr="009E28C0">
        <w:rPr>
          <w:rFonts w:cs="Arial"/>
          <w:color w:val="000000"/>
        </w:rPr>
        <w:t xml:space="preserve">, v kolikor bodo iz nje izhajale vse opredeljene vsebinske zahteve in vsi zahtevani dokumenti in bo ponudba vsaj v bistvenih delih podpisana s strani pooblaščene osebe </w:t>
      </w:r>
      <w:r>
        <w:rPr>
          <w:rFonts w:cs="Arial"/>
          <w:color w:val="000000"/>
        </w:rPr>
        <w:t>gospodarskega subjekta</w:t>
      </w:r>
      <w:r w:rsidR="0040545F" w:rsidRPr="009E28C0">
        <w:rPr>
          <w:rFonts w:cs="Arial"/>
          <w:color w:val="000000"/>
        </w:rPr>
        <w:t>.</w:t>
      </w:r>
    </w:p>
    <w:p w14:paraId="4B7CE094" w14:textId="77777777" w:rsidR="0040545F" w:rsidRDefault="0040545F" w:rsidP="0040545F">
      <w:pPr>
        <w:jc w:val="both"/>
        <w:rPr>
          <w:rFonts w:cs="Arial"/>
          <w:b/>
          <w:bCs/>
          <w:color w:val="000000"/>
        </w:rPr>
      </w:pPr>
    </w:p>
    <w:p w14:paraId="10C0765E" w14:textId="77777777" w:rsidR="001064B3" w:rsidRPr="001064B3" w:rsidRDefault="001064B3" w:rsidP="001064B3">
      <w:pPr>
        <w:jc w:val="both"/>
        <w:rPr>
          <w:rFonts w:cs="Arial"/>
          <w:b/>
          <w:bCs/>
        </w:rPr>
      </w:pPr>
      <w:r w:rsidRPr="001064B3">
        <w:rPr>
          <w:rFonts w:cs="Arial"/>
          <w:b/>
          <w:bCs/>
        </w:rPr>
        <w:t>ESPD obrazec</w:t>
      </w:r>
    </w:p>
    <w:p w14:paraId="4289BD81" w14:textId="77777777" w:rsidR="001064B3" w:rsidRPr="001064B3" w:rsidRDefault="004C28CB" w:rsidP="00C36DD7">
      <w:pPr>
        <w:pStyle w:val="ListParagraph"/>
        <w:numPr>
          <w:ilvl w:val="0"/>
          <w:numId w:val="21"/>
        </w:numPr>
        <w:jc w:val="both"/>
        <w:rPr>
          <w:rFonts w:cs="Arial"/>
        </w:rPr>
      </w:pPr>
      <w:r>
        <w:rPr>
          <w:rFonts w:cs="Arial"/>
        </w:rPr>
        <w:t>Gospodarski subjekt</w:t>
      </w:r>
      <w:r w:rsidR="001064B3" w:rsidRPr="001064B3">
        <w:rPr>
          <w:rFonts w:cs="Arial"/>
        </w:rPr>
        <w:t xml:space="preserve"> mora v ponudbi</w:t>
      </w:r>
      <w:r w:rsidR="00727DFE">
        <w:rPr>
          <w:rFonts w:cs="Arial"/>
        </w:rPr>
        <w:t>/ prijavi</w:t>
      </w:r>
      <w:r w:rsidR="001064B3" w:rsidRPr="001064B3">
        <w:rPr>
          <w:rFonts w:cs="Arial"/>
        </w:rPr>
        <w:t xml:space="preserve"> obvezno priložiti izpolnjen, podpisan in žigosan  obrazec ESPD (Enotni evropski dokument v zvezi z oddajo javnega naročila) za vsak gospodarski subjekt, ki bo vključen v izvedbo javnega naročila in sicer: </w:t>
      </w:r>
    </w:p>
    <w:p w14:paraId="3937D109" w14:textId="77777777" w:rsidR="001064B3" w:rsidRPr="001064B3" w:rsidRDefault="001064B3" w:rsidP="00C36DD7">
      <w:pPr>
        <w:pStyle w:val="ListParagraph"/>
        <w:numPr>
          <w:ilvl w:val="0"/>
          <w:numId w:val="22"/>
        </w:numPr>
        <w:ind w:left="284" w:firstLine="633"/>
        <w:jc w:val="both"/>
        <w:rPr>
          <w:rFonts w:cs="Arial"/>
        </w:rPr>
      </w:pPr>
      <w:r w:rsidRPr="001064B3">
        <w:rPr>
          <w:rFonts w:cs="Arial"/>
        </w:rPr>
        <w:t xml:space="preserve">za ponudnika in </w:t>
      </w:r>
    </w:p>
    <w:p w14:paraId="2D5B1193" w14:textId="77777777" w:rsidR="001064B3" w:rsidRPr="001064B3" w:rsidRDefault="001064B3" w:rsidP="00C36DD7">
      <w:pPr>
        <w:pStyle w:val="ListParagraph"/>
        <w:numPr>
          <w:ilvl w:val="0"/>
          <w:numId w:val="22"/>
        </w:numPr>
        <w:ind w:firstLine="349"/>
        <w:jc w:val="both"/>
        <w:rPr>
          <w:rFonts w:cs="Arial"/>
        </w:rPr>
      </w:pPr>
      <w:r w:rsidRPr="001064B3">
        <w:rPr>
          <w:rFonts w:cs="Arial"/>
        </w:rPr>
        <w:t xml:space="preserve">za partnerje in podizvajalce, v kolikor nastopa z njimi. </w:t>
      </w:r>
    </w:p>
    <w:p w14:paraId="19BDFCF0" w14:textId="77777777" w:rsidR="001064B3" w:rsidRPr="001064B3" w:rsidRDefault="001064B3" w:rsidP="00C36DD7">
      <w:pPr>
        <w:pStyle w:val="ListParagraph"/>
        <w:numPr>
          <w:ilvl w:val="0"/>
          <w:numId w:val="22"/>
        </w:numPr>
        <w:ind w:firstLine="349"/>
        <w:jc w:val="both"/>
        <w:rPr>
          <w:rFonts w:cs="Arial"/>
        </w:rPr>
      </w:pPr>
      <w:r w:rsidRPr="001064B3">
        <w:rPr>
          <w:rFonts w:cs="Arial"/>
        </w:rPr>
        <w:t xml:space="preserve">ESPD obrazec je del razpisne dokumentacije (samostojna datoteka v XML obliki) in ga </w:t>
      </w:r>
      <w:r w:rsidR="004C28CB">
        <w:rPr>
          <w:rFonts w:cs="Arial"/>
        </w:rPr>
        <w:t>gospodarski subjekt</w:t>
      </w:r>
      <w:r w:rsidRPr="001064B3">
        <w:rPr>
          <w:rFonts w:cs="Arial"/>
        </w:rPr>
        <w:t xml:space="preserve"> odpre in izpolni preko uvoza na spletni strani </w:t>
      </w:r>
      <w:hyperlink r:id="rId13" w:history="1">
        <w:r w:rsidRPr="001064B3">
          <w:rPr>
            <w:rStyle w:val="Hyperlink"/>
            <w:rFonts w:cs="Arial"/>
          </w:rPr>
          <w:t>http://www.enarocanje.si/_ESPD/</w:t>
        </w:r>
      </w:hyperlink>
      <w:r w:rsidRPr="001064B3">
        <w:rPr>
          <w:rFonts w:cs="Arial"/>
        </w:rPr>
        <w:t>.</w:t>
      </w:r>
    </w:p>
    <w:p w14:paraId="289D3012" w14:textId="77777777" w:rsidR="001064B3" w:rsidRPr="001064B3" w:rsidRDefault="004C28CB" w:rsidP="00C36DD7">
      <w:pPr>
        <w:pStyle w:val="ListParagraph"/>
        <w:numPr>
          <w:ilvl w:val="0"/>
          <w:numId w:val="23"/>
        </w:numPr>
        <w:jc w:val="both"/>
        <w:rPr>
          <w:rFonts w:cs="Arial"/>
        </w:rPr>
      </w:pPr>
      <w:r>
        <w:rPr>
          <w:rFonts w:cs="Arial"/>
        </w:rPr>
        <w:t>Gospodarski subjekt</w:t>
      </w:r>
      <w:r w:rsidR="001064B3" w:rsidRPr="001064B3">
        <w:rPr>
          <w:rFonts w:cs="Arial"/>
        </w:rPr>
        <w:t xml:space="preserve"> mora v obrazcu izpolniti vsa zahtevana polja, nato obrazec natisniti, podpisati in žigosati ter skeniranega predložiti v ponudbi, ki jo odda preko portala eJN.</w:t>
      </w:r>
    </w:p>
    <w:p w14:paraId="3149F4D0" w14:textId="77777777" w:rsidR="001064B3" w:rsidRPr="00892511" w:rsidRDefault="004C28CB" w:rsidP="00052A73">
      <w:pPr>
        <w:pStyle w:val="ListParagraph"/>
        <w:numPr>
          <w:ilvl w:val="0"/>
          <w:numId w:val="23"/>
        </w:numPr>
        <w:jc w:val="both"/>
        <w:rPr>
          <w:color w:val="FF0000"/>
          <w:u w:val="single"/>
        </w:rPr>
      </w:pPr>
      <w:r w:rsidRPr="00892511">
        <w:rPr>
          <w:color w:val="FF0000"/>
          <w:u w:val="single"/>
        </w:rPr>
        <w:t>Gospodarski subjekt</w:t>
      </w:r>
      <w:r w:rsidR="001064B3" w:rsidRPr="00892511">
        <w:rPr>
          <w:color w:val="FF0000"/>
          <w:u w:val="single"/>
        </w:rPr>
        <w:t xml:space="preserve"> mora v ESPD obrazcu vnesti </w:t>
      </w:r>
      <w:r w:rsidRPr="00892511">
        <w:rPr>
          <w:color w:val="FF0000"/>
          <w:u w:val="single"/>
        </w:rPr>
        <w:t xml:space="preserve">podatke vseh </w:t>
      </w:r>
      <w:r w:rsidR="001064B3" w:rsidRPr="00892511">
        <w:rPr>
          <w:color w:val="FF0000"/>
          <w:u w:val="single"/>
        </w:rPr>
        <w:t>zakonitih zastopnikov/ predstavnikov gospodarskega subjekta</w:t>
      </w:r>
      <w:r w:rsidRPr="00892511">
        <w:rPr>
          <w:color w:val="FF0000"/>
          <w:u w:val="single"/>
        </w:rPr>
        <w:t xml:space="preserve"> in njihove EMŠO številke (podatek je potreben za preverbo v e-Dosje)</w:t>
      </w:r>
      <w:r w:rsidR="001064B3" w:rsidRPr="00892511">
        <w:rPr>
          <w:color w:val="FF0000"/>
          <w:u w:val="single"/>
        </w:rPr>
        <w:t>.</w:t>
      </w:r>
    </w:p>
    <w:p w14:paraId="7D4193F8" w14:textId="77777777" w:rsidR="001064B3" w:rsidRPr="00367C8F" w:rsidRDefault="001064B3" w:rsidP="0040545F">
      <w:pPr>
        <w:jc w:val="both"/>
        <w:rPr>
          <w:rFonts w:cs="Arial"/>
          <w:b/>
          <w:bCs/>
          <w:color w:val="000000"/>
        </w:rPr>
      </w:pPr>
    </w:p>
    <w:p w14:paraId="57D68B13" w14:textId="77777777" w:rsidR="0040545F" w:rsidRPr="00367C8F" w:rsidRDefault="0040545F" w:rsidP="0040545F">
      <w:pPr>
        <w:jc w:val="both"/>
        <w:rPr>
          <w:rFonts w:cs="Arial"/>
          <w:b/>
          <w:bCs/>
          <w:color w:val="000000"/>
          <w:highlight w:val="yellow"/>
        </w:rPr>
      </w:pPr>
      <w:r w:rsidRPr="002E003B">
        <w:rPr>
          <w:rFonts w:cs="Arial"/>
          <w:b/>
          <w:bCs/>
          <w:color w:val="000000"/>
        </w:rPr>
        <w:t>3.  Oddaja ponudbene dokumentacije:</w:t>
      </w:r>
    </w:p>
    <w:p w14:paraId="5CA24D04" w14:textId="77777777" w:rsidR="0040545F" w:rsidRPr="00367C8F" w:rsidRDefault="0040545F" w:rsidP="0040545F">
      <w:pPr>
        <w:jc w:val="both"/>
        <w:rPr>
          <w:rFonts w:cs="Arial"/>
          <w:color w:val="000000"/>
          <w:highlight w:val="yellow"/>
        </w:rPr>
      </w:pPr>
    </w:p>
    <w:p w14:paraId="5971689F" w14:textId="77777777" w:rsidR="0040545F" w:rsidRPr="008B3AFF" w:rsidRDefault="004C28CB" w:rsidP="0040545F">
      <w:pPr>
        <w:jc w:val="both"/>
        <w:rPr>
          <w:rFonts w:cs="Arial"/>
          <w:color w:val="000000"/>
        </w:rPr>
      </w:pPr>
      <w:r>
        <w:rPr>
          <w:rFonts w:cs="Arial"/>
          <w:color w:val="000000"/>
        </w:rPr>
        <w:t>Gospodarski subjekt</w:t>
      </w:r>
      <w:r w:rsidR="0040545F" w:rsidRPr="008B3AFF">
        <w:rPr>
          <w:rFonts w:cs="Arial"/>
          <w:color w:val="000000"/>
        </w:rPr>
        <w:t xml:space="preserve"> </w:t>
      </w:r>
      <w:r>
        <w:rPr>
          <w:rFonts w:cs="Arial"/>
          <w:color w:val="000000"/>
        </w:rPr>
        <w:t xml:space="preserve">ponudbeno dokumentacijo </w:t>
      </w:r>
      <w:r w:rsidR="0040545F" w:rsidRPr="008B3AFF">
        <w:rPr>
          <w:rFonts w:cs="Arial"/>
          <w:color w:val="000000"/>
        </w:rPr>
        <w:t xml:space="preserve">odda na način, da po registraciji oziroma prijavi v sistem eJN na naslovu: </w:t>
      </w:r>
      <w:r w:rsidR="0040545F" w:rsidRPr="008B3AFF">
        <w:rPr>
          <w:rFonts w:cs="Arial"/>
          <w:b/>
          <w:u w:val="single"/>
        </w:rPr>
        <w:t>https://ejn.gov.si/eJN2</w:t>
      </w:r>
      <w:r w:rsidR="0040545F" w:rsidRPr="008B3AFF">
        <w:rPr>
          <w:rFonts w:cs="Arial"/>
        </w:rPr>
        <w:t xml:space="preserve"> </w:t>
      </w:r>
      <w:r w:rsidR="0040545F" w:rsidRPr="008B3AFF">
        <w:rPr>
          <w:rFonts w:cs="Arial"/>
          <w:color w:val="000000"/>
        </w:rPr>
        <w:t xml:space="preserve">pri predmetnem javnem naročilu izbere opcijo »Sodeluj na javnem naročilu«, s čimer se odpre stran za pripravo ponudbe. </w:t>
      </w:r>
    </w:p>
    <w:p w14:paraId="6EC77141" w14:textId="77777777" w:rsidR="0040545F" w:rsidRPr="008B3AFF" w:rsidRDefault="0040545F" w:rsidP="0040545F">
      <w:pPr>
        <w:jc w:val="both"/>
        <w:rPr>
          <w:rFonts w:cs="Arial"/>
          <w:color w:val="000000"/>
        </w:rPr>
      </w:pPr>
    </w:p>
    <w:p w14:paraId="7450AE1D" w14:textId="77777777" w:rsidR="0040545F" w:rsidRPr="00F716D5" w:rsidRDefault="0040545F" w:rsidP="0040545F">
      <w:pPr>
        <w:jc w:val="both"/>
        <w:rPr>
          <w:rFonts w:cs="Arial"/>
          <w:color w:val="000000"/>
        </w:rPr>
      </w:pPr>
      <w:r w:rsidRPr="00F716D5">
        <w:rPr>
          <w:rFonts w:cs="Arial"/>
          <w:color w:val="000000"/>
        </w:rPr>
        <w:lastRenderedPageBreak/>
        <w:t xml:space="preserve">Sistem e-JN omogoča naložitev datotek v velikosti posameznega dokumenta do 100 MB in v skupni velikosti vseh dokumentov največ 150 MB. </w:t>
      </w:r>
    </w:p>
    <w:p w14:paraId="56349721" w14:textId="77777777" w:rsidR="0040545F" w:rsidRPr="00F716D5" w:rsidRDefault="0040545F" w:rsidP="0040545F">
      <w:pPr>
        <w:jc w:val="both"/>
        <w:rPr>
          <w:rFonts w:cs="Arial"/>
          <w:color w:val="000000"/>
        </w:rPr>
      </w:pPr>
    </w:p>
    <w:p w14:paraId="3A96ABEC" w14:textId="77777777" w:rsidR="00077390" w:rsidRDefault="0040545F" w:rsidP="0006045C">
      <w:pPr>
        <w:jc w:val="both"/>
        <w:rPr>
          <w:rFonts w:cs="Arial"/>
        </w:rPr>
      </w:pPr>
      <w:r w:rsidRPr="00221FA5">
        <w:rPr>
          <w:rFonts w:cs="Arial"/>
          <w:color w:val="000000"/>
        </w:rPr>
        <w:t xml:space="preserve">Podrobna navodila v zvezi z načinom priprave in oddaje ponudbe so navedena v Navodilih za uporabo e-JN, ki so objavljena na spletnem naslovu </w:t>
      </w:r>
      <w:hyperlink r:id="rId14" w:history="1">
        <w:r w:rsidR="008023E4" w:rsidRPr="009827D1">
          <w:rPr>
            <w:rStyle w:val="Hyperlink"/>
            <w:rFonts w:cs="Arial"/>
          </w:rPr>
          <w:t>https://ejn.gov.si/eJN2</w:t>
        </w:r>
      </w:hyperlink>
      <w:r w:rsidR="007271C7" w:rsidRPr="00221FA5">
        <w:rPr>
          <w:rFonts w:cs="Arial"/>
        </w:rPr>
        <w:t>.</w:t>
      </w:r>
    </w:p>
    <w:p w14:paraId="414E5BE5" w14:textId="77777777" w:rsidR="008023E4" w:rsidRDefault="008023E4" w:rsidP="0006045C">
      <w:pPr>
        <w:jc w:val="both"/>
        <w:rPr>
          <w:rFonts w:cs="Arial"/>
          <w:u w:val="single"/>
        </w:rPr>
      </w:pPr>
    </w:p>
    <w:p w14:paraId="76282DE4" w14:textId="77777777" w:rsidR="008023E4" w:rsidRDefault="008023E4" w:rsidP="0006045C">
      <w:pPr>
        <w:jc w:val="both"/>
        <w:rPr>
          <w:rFonts w:cs="Arial"/>
          <w:u w:val="single"/>
        </w:rPr>
      </w:pPr>
    </w:p>
    <w:p w14:paraId="7E756B87" w14:textId="77777777" w:rsidR="008023E4" w:rsidRDefault="008023E4" w:rsidP="0006045C">
      <w:pPr>
        <w:jc w:val="both"/>
        <w:rPr>
          <w:rFonts w:cs="Arial"/>
          <w:u w:val="single"/>
        </w:rPr>
      </w:pPr>
    </w:p>
    <w:p w14:paraId="79AB02DD" w14:textId="77777777" w:rsidR="008023E4" w:rsidRDefault="008023E4" w:rsidP="0006045C">
      <w:pPr>
        <w:jc w:val="both"/>
        <w:rPr>
          <w:rFonts w:cs="Arial"/>
          <w:u w:val="single"/>
        </w:rPr>
      </w:pPr>
    </w:p>
    <w:p w14:paraId="3099DCFC" w14:textId="77777777" w:rsidR="008023E4" w:rsidRDefault="008023E4" w:rsidP="0006045C">
      <w:pPr>
        <w:jc w:val="both"/>
        <w:rPr>
          <w:rFonts w:cs="Arial"/>
          <w:u w:val="single"/>
        </w:rPr>
      </w:pPr>
    </w:p>
    <w:p w14:paraId="19BF7D66" w14:textId="77777777" w:rsidR="008023E4" w:rsidRDefault="008023E4" w:rsidP="0006045C">
      <w:pPr>
        <w:jc w:val="both"/>
        <w:rPr>
          <w:rFonts w:cs="Arial"/>
          <w:u w:val="single"/>
        </w:rPr>
      </w:pPr>
    </w:p>
    <w:p w14:paraId="623A8154" w14:textId="77777777" w:rsidR="008023E4" w:rsidRDefault="008023E4" w:rsidP="0006045C">
      <w:pPr>
        <w:jc w:val="both"/>
        <w:rPr>
          <w:rFonts w:cs="Arial"/>
          <w:u w:val="single"/>
        </w:rPr>
      </w:pPr>
    </w:p>
    <w:p w14:paraId="79805418" w14:textId="77777777" w:rsidR="008023E4" w:rsidRDefault="008023E4" w:rsidP="0006045C">
      <w:pPr>
        <w:jc w:val="both"/>
        <w:rPr>
          <w:rFonts w:cs="Arial"/>
          <w:u w:val="single"/>
        </w:rPr>
      </w:pPr>
    </w:p>
    <w:p w14:paraId="4B272217" w14:textId="77777777" w:rsidR="008023E4" w:rsidRDefault="008023E4" w:rsidP="0006045C">
      <w:pPr>
        <w:jc w:val="both"/>
        <w:rPr>
          <w:rFonts w:cs="Arial"/>
          <w:u w:val="single"/>
        </w:rPr>
      </w:pPr>
    </w:p>
    <w:p w14:paraId="3753B27C" w14:textId="77777777" w:rsidR="008023E4" w:rsidRDefault="008023E4" w:rsidP="0006045C">
      <w:pPr>
        <w:jc w:val="both"/>
        <w:rPr>
          <w:rFonts w:cs="Arial"/>
          <w:u w:val="single"/>
        </w:rPr>
      </w:pPr>
    </w:p>
    <w:p w14:paraId="20F308A1" w14:textId="77777777" w:rsidR="008023E4" w:rsidRDefault="008023E4" w:rsidP="0006045C">
      <w:pPr>
        <w:jc w:val="both"/>
        <w:rPr>
          <w:rFonts w:cs="Arial"/>
          <w:u w:val="single"/>
        </w:rPr>
      </w:pPr>
    </w:p>
    <w:p w14:paraId="269ECA34" w14:textId="77777777" w:rsidR="008023E4" w:rsidRDefault="008023E4" w:rsidP="0006045C">
      <w:pPr>
        <w:jc w:val="both"/>
        <w:rPr>
          <w:rFonts w:cs="Arial"/>
          <w:u w:val="single"/>
        </w:rPr>
      </w:pPr>
    </w:p>
    <w:p w14:paraId="34BFEBD5" w14:textId="77777777" w:rsidR="008023E4" w:rsidRDefault="008023E4" w:rsidP="0006045C">
      <w:pPr>
        <w:jc w:val="both"/>
        <w:rPr>
          <w:rFonts w:cs="Arial"/>
          <w:u w:val="single"/>
        </w:rPr>
      </w:pPr>
    </w:p>
    <w:p w14:paraId="41C71409" w14:textId="77777777" w:rsidR="008023E4" w:rsidRDefault="008023E4" w:rsidP="0006045C">
      <w:pPr>
        <w:jc w:val="both"/>
        <w:rPr>
          <w:rFonts w:cs="Arial"/>
          <w:u w:val="single"/>
        </w:rPr>
      </w:pPr>
    </w:p>
    <w:p w14:paraId="0D5865F4" w14:textId="77777777" w:rsidR="008023E4" w:rsidRDefault="008023E4" w:rsidP="0006045C">
      <w:pPr>
        <w:jc w:val="both"/>
        <w:rPr>
          <w:rFonts w:cs="Arial"/>
          <w:u w:val="single"/>
        </w:rPr>
      </w:pPr>
    </w:p>
    <w:p w14:paraId="134BFC76" w14:textId="77777777" w:rsidR="008023E4" w:rsidRDefault="008023E4" w:rsidP="0006045C">
      <w:pPr>
        <w:jc w:val="both"/>
        <w:rPr>
          <w:rFonts w:cs="Arial"/>
          <w:u w:val="single"/>
        </w:rPr>
      </w:pPr>
    </w:p>
    <w:p w14:paraId="652104E5" w14:textId="77777777" w:rsidR="008023E4" w:rsidRDefault="008023E4" w:rsidP="0006045C">
      <w:pPr>
        <w:jc w:val="both"/>
        <w:rPr>
          <w:rFonts w:cs="Arial"/>
          <w:u w:val="single"/>
        </w:rPr>
      </w:pPr>
    </w:p>
    <w:p w14:paraId="3EC5B0B7" w14:textId="77777777" w:rsidR="008023E4" w:rsidRDefault="008023E4" w:rsidP="0006045C">
      <w:pPr>
        <w:jc w:val="both"/>
        <w:rPr>
          <w:rFonts w:cs="Arial"/>
          <w:u w:val="single"/>
        </w:rPr>
      </w:pPr>
    </w:p>
    <w:p w14:paraId="4119290F" w14:textId="77777777" w:rsidR="008023E4" w:rsidRDefault="008023E4" w:rsidP="0006045C">
      <w:pPr>
        <w:jc w:val="both"/>
        <w:rPr>
          <w:rFonts w:cs="Arial"/>
          <w:u w:val="single"/>
        </w:rPr>
      </w:pPr>
    </w:p>
    <w:p w14:paraId="7D48F059" w14:textId="77777777" w:rsidR="008023E4" w:rsidRDefault="008023E4" w:rsidP="0006045C">
      <w:pPr>
        <w:jc w:val="both"/>
        <w:rPr>
          <w:rFonts w:cs="Arial"/>
          <w:u w:val="single"/>
        </w:rPr>
      </w:pPr>
    </w:p>
    <w:p w14:paraId="7239869B" w14:textId="77777777" w:rsidR="008023E4" w:rsidRDefault="008023E4" w:rsidP="0006045C">
      <w:pPr>
        <w:jc w:val="both"/>
        <w:rPr>
          <w:rFonts w:cs="Arial"/>
          <w:u w:val="single"/>
        </w:rPr>
      </w:pPr>
    </w:p>
    <w:p w14:paraId="23EDE750" w14:textId="77777777" w:rsidR="008023E4" w:rsidRDefault="008023E4" w:rsidP="0006045C">
      <w:pPr>
        <w:jc w:val="both"/>
        <w:rPr>
          <w:rFonts w:cs="Arial"/>
          <w:u w:val="single"/>
        </w:rPr>
      </w:pPr>
    </w:p>
    <w:p w14:paraId="78CFBD67" w14:textId="77777777" w:rsidR="008023E4" w:rsidRDefault="008023E4" w:rsidP="0006045C">
      <w:pPr>
        <w:jc w:val="both"/>
        <w:rPr>
          <w:rFonts w:cs="Arial"/>
          <w:u w:val="single"/>
        </w:rPr>
      </w:pPr>
    </w:p>
    <w:p w14:paraId="54A21459" w14:textId="77777777" w:rsidR="008023E4" w:rsidRDefault="008023E4" w:rsidP="0006045C">
      <w:pPr>
        <w:jc w:val="both"/>
        <w:rPr>
          <w:rFonts w:cs="Arial"/>
          <w:u w:val="single"/>
        </w:rPr>
      </w:pPr>
    </w:p>
    <w:p w14:paraId="68F384F4" w14:textId="77777777" w:rsidR="008023E4" w:rsidRDefault="008023E4" w:rsidP="0006045C">
      <w:pPr>
        <w:jc w:val="both"/>
        <w:rPr>
          <w:rFonts w:cs="Arial"/>
          <w:u w:val="single"/>
        </w:rPr>
      </w:pPr>
    </w:p>
    <w:p w14:paraId="614070AF" w14:textId="77777777" w:rsidR="008023E4" w:rsidRDefault="008023E4" w:rsidP="0006045C">
      <w:pPr>
        <w:jc w:val="both"/>
        <w:rPr>
          <w:rFonts w:cs="Arial"/>
          <w:u w:val="single"/>
        </w:rPr>
      </w:pPr>
    </w:p>
    <w:p w14:paraId="002FE6EF" w14:textId="77777777" w:rsidR="008023E4" w:rsidRDefault="008023E4" w:rsidP="0006045C">
      <w:pPr>
        <w:jc w:val="both"/>
        <w:rPr>
          <w:rFonts w:cs="Arial"/>
          <w:u w:val="single"/>
        </w:rPr>
      </w:pPr>
    </w:p>
    <w:p w14:paraId="48BB0DE1" w14:textId="77777777" w:rsidR="008023E4" w:rsidRDefault="008023E4" w:rsidP="0006045C">
      <w:pPr>
        <w:jc w:val="both"/>
        <w:rPr>
          <w:rFonts w:cs="Arial"/>
          <w:u w:val="single"/>
        </w:rPr>
      </w:pPr>
    </w:p>
    <w:p w14:paraId="4B104D47" w14:textId="77777777" w:rsidR="008023E4" w:rsidRDefault="008023E4" w:rsidP="0006045C">
      <w:pPr>
        <w:jc w:val="both"/>
        <w:rPr>
          <w:rFonts w:cs="Arial"/>
          <w:u w:val="single"/>
        </w:rPr>
      </w:pPr>
    </w:p>
    <w:p w14:paraId="4B716B2B" w14:textId="77777777" w:rsidR="008023E4" w:rsidRDefault="008023E4" w:rsidP="0006045C">
      <w:pPr>
        <w:jc w:val="both"/>
        <w:rPr>
          <w:rFonts w:cs="Arial"/>
          <w:u w:val="single"/>
        </w:rPr>
      </w:pPr>
    </w:p>
    <w:p w14:paraId="59292A4F" w14:textId="77777777" w:rsidR="008023E4" w:rsidRDefault="008023E4" w:rsidP="0006045C">
      <w:pPr>
        <w:jc w:val="both"/>
        <w:rPr>
          <w:rFonts w:cs="Arial"/>
          <w:u w:val="single"/>
        </w:rPr>
      </w:pPr>
    </w:p>
    <w:p w14:paraId="1B4902CD" w14:textId="77777777" w:rsidR="008023E4" w:rsidRDefault="008023E4" w:rsidP="0006045C">
      <w:pPr>
        <w:jc w:val="both"/>
        <w:rPr>
          <w:rFonts w:cs="Arial"/>
          <w:u w:val="single"/>
        </w:rPr>
      </w:pPr>
    </w:p>
    <w:p w14:paraId="5AFD2DBD" w14:textId="77777777" w:rsidR="008023E4" w:rsidRDefault="008023E4" w:rsidP="0006045C">
      <w:pPr>
        <w:jc w:val="both"/>
        <w:rPr>
          <w:rFonts w:cs="Arial"/>
          <w:u w:val="single"/>
        </w:rPr>
      </w:pPr>
    </w:p>
    <w:p w14:paraId="3DD09F80" w14:textId="77777777" w:rsidR="008023E4" w:rsidRDefault="008023E4" w:rsidP="0006045C">
      <w:pPr>
        <w:jc w:val="both"/>
        <w:rPr>
          <w:rFonts w:cs="Arial"/>
          <w:u w:val="single"/>
        </w:rPr>
      </w:pPr>
    </w:p>
    <w:p w14:paraId="0783C44D" w14:textId="77777777" w:rsidR="008023E4" w:rsidRDefault="008023E4" w:rsidP="0006045C">
      <w:pPr>
        <w:jc w:val="both"/>
        <w:rPr>
          <w:rFonts w:cs="Arial"/>
          <w:u w:val="single"/>
        </w:rPr>
      </w:pPr>
    </w:p>
    <w:p w14:paraId="650E666F" w14:textId="77777777" w:rsidR="008023E4" w:rsidRDefault="008023E4" w:rsidP="0006045C">
      <w:pPr>
        <w:jc w:val="both"/>
        <w:rPr>
          <w:rFonts w:cs="Arial"/>
          <w:u w:val="single"/>
        </w:rPr>
      </w:pPr>
    </w:p>
    <w:p w14:paraId="747C8D75" w14:textId="77777777" w:rsidR="008023E4" w:rsidRDefault="008023E4" w:rsidP="0006045C">
      <w:pPr>
        <w:jc w:val="both"/>
        <w:rPr>
          <w:rFonts w:cs="Arial"/>
          <w:u w:val="single"/>
        </w:rPr>
      </w:pPr>
    </w:p>
    <w:p w14:paraId="694BB93D" w14:textId="77777777" w:rsidR="008023E4" w:rsidRDefault="008023E4" w:rsidP="0006045C">
      <w:pPr>
        <w:jc w:val="both"/>
        <w:rPr>
          <w:rFonts w:cs="Arial"/>
          <w:u w:val="single"/>
        </w:rPr>
      </w:pPr>
    </w:p>
    <w:p w14:paraId="190E3D31" w14:textId="77777777" w:rsidR="008023E4" w:rsidRDefault="008023E4" w:rsidP="0006045C">
      <w:pPr>
        <w:jc w:val="both"/>
        <w:rPr>
          <w:rFonts w:cs="Arial"/>
          <w:u w:val="single"/>
        </w:rPr>
      </w:pPr>
    </w:p>
    <w:p w14:paraId="524E4715" w14:textId="77777777" w:rsidR="008023E4" w:rsidRDefault="008023E4" w:rsidP="0006045C">
      <w:pPr>
        <w:jc w:val="both"/>
        <w:rPr>
          <w:rFonts w:cs="Arial"/>
          <w:u w:val="single"/>
        </w:rPr>
      </w:pPr>
    </w:p>
    <w:p w14:paraId="2009D902" w14:textId="77777777" w:rsidR="008023E4" w:rsidRDefault="008023E4" w:rsidP="0006045C">
      <w:pPr>
        <w:jc w:val="both"/>
        <w:rPr>
          <w:rFonts w:cs="Arial"/>
          <w:u w:val="single"/>
        </w:rPr>
      </w:pPr>
    </w:p>
    <w:p w14:paraId="34D6D62D" w14:textId="77777777" w:rsidR="008023E4" w:rsidRDefault="008023E4" w:rsidP="0006045C">
      <w:pPr>
        <w:jc w:val="both"/>
        <w:rPr>
          <w:rFonts w:cs="Arial"/>
          <w:u w:val="single"/>
        </w:rPr>
      </w:pPr>
    </w:p>
    <w:p w14:paraId="30E35BE2" w14:textId="77777777" w:rsidR="008023E4" w:rsidRDefault="008023E4" w:rsidP="0006045C">
      <w:pPr>
        <w:jc w:val="both"/>
        <w:rPr>
          <w:rFonts w:cs="Arial"/>
          <w:u w:val="single"/>
        </w:rPr>
      </w:pPr>
    </w:p>
    <w:p w14:paraId="1D48B748" w14:textId="77777777" w:rsidR="008023E4" w:rsidRDefault="008023E4" w:rsidP="0006045C">
      <w:pPr>
        <w:jc w:val="both"/>
        <w:rPr>
          <w:rFonts w:cs="Arial"/>
          <w:u w:val="single"/>
        </w:rPr>
      </w:pPr>
    </w:p>
    <w:p w14:paraId="09AC1841" w14:textId="77777777" w:rsidR="008023E4" w:rsidRDefault="008023E4" w:rsidP="0006045C">
      <w:pPr>
        <w:jc w:val="both"/>
        <w:rPr>
          <w:rFonts w:cs="Arial"/>
          <w:u w:val="single"/>
        </w:rPr>
      </w:pPr>
    </w:p>
    <w:p w14:paraId="2A2B39F3" w14:textId="77777777" w:rsidR="008023E4" w:rsidRDefault="008023E4" w:rsidP="0006045C">
      <w:pPr>
        <w:jc w:val="both"/>
        <w:rPr>
          <w:rFonts w:cs="Arial"/>
          <w:u w:val="single"/>
        </w:rPr>
      </w:pPr>
    </w:p>
    <w:p w14:paraId="575AEBEE" w14:textId="77777777" w:rsidR="008023E4" w:rsidRDefault="008023E4" w:rsidP="0006045C">
      <w:pPr>
        <w:jc w:val="both"/>
        <w:rPr>
          <w:rFonts w:cs="Arial"/>
          <w:u w:val="single"/>
        </w:rPr>
      </w:pPr>
    </w:p>
    <w:p w14:paraId="5619DC55" w14:textId="77777777" w:rsidR="008023E4" w:rsidRDefault="008023E4" w:rsidP="0006045C">
      <w:pPr>
        <w:jc w:val="both"/>
        <w:rPr>
          <w:rFonts w:cs="Arial"/>
          <w:u w:val="single"/>
        </w:rPr>
      </w:pPr>
    </w:p>
    <w:p w14:paraId="39267EAC" w14:textId="77777777" w:rsidR="008023E4" w:rsidRDefault="008023E4" w:rsidP="0006045C">
      <w:pPr>
        <w:jc w:val="both"/>
        <w:rPr>
          <w:rFonts w:cs="Arial"/>
          <w:u w:val="single"/>
        </w:rPr>
      </w:pPr>
    </w:p>
    <w:p w14:paraId="14D66581" w14:textId="77777777" w:rsidR="008023E4" w:rsidRDefault="008023E4" w:rsidP="0006045C">
      <w:pPr>
        <w:jc w:val="both"/>
        <w:rPr>
          <w:rFonts w:cs="Arial"/>
          <w:u w:val="single"/>
        </w:rPr>
      </w:pPr>
    </w:p>
    <w:p w14:paraId="0000B140" w14:textId="77777777" w:rsidR="008023E4" w:rsidRDefault="008023E4" w:rsidP="0006045C">
      <w:pPr>
        <w:jc w:val="both"/>
        <w:rPr>
          <w:rFonts w:cs="Arial"/>
          <w:u w:val="single"/>
        </w:rPr>
      </w:pPr>
    </w:p>
    <w:p w14:paraId="359C9E3F" w14:textId="77777777" w:rsidR="008023E4" w:rsidRDefault="008023E4" w:rsidP="0006045C">
      <w:pPr>
        <w:jc w:val="both"/>
        <w:rPr>
          <w:rFonts w:cs="Arial"/>
          <w:u w:val="single"/>
        </w:rPr>
      </w:pPr>
    </w:p>
    <w:p w14:paraId="546FA0FE" w14:textId="77777777" w:rsidR="008023E4" w:rsidRDefault="008023E4" w:rsidP="0006045C">
      <w:pPr>
        <w:jc w:val="both"/>
        <w:rPr>
          <w:rFonts w:cs="Arial"/>
          <w:u w:val="single"/>
        </w:rPr>
      </w:pPr>
    </w:p>
    <w:p w14:paraId="59800A30" w14:textId="77777777" w:rsidR="008023E4" w:rsidRPr="007271C7" w:rsidRDefault="008023E4" w:rsidP="0006045C">
      <w:pPr>
        <w:jc w:val="both"/>
        <w:rPr>
          <w:rFonts w:cs="Arial"/>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545F" w:rsidRPr="0040545F" w14:paraId="2DBD5089" w14:textId="77777777" w:rsidTr="004261E5">
        <w:tc>
          <w:tcPr>
            <w:tcW w:w="1740" w:type="dxa"/>
            <w:tcBorders>
              <w:top w:val="single" w:sz="4" w:space="0" w:color="000000"/>
              <w:left w:val="single" w:sz="4" w:space="0" w:color="000000"/>
              <w:bottom w:val="single" w:sz="4" w:space="0" w:color="000000"/>
              <w:right w:val="single" w:sz="4" w:space="0" w:color="000000"/>
            </w:tcBorders>
            <w:vAlign w:val="center"/>
            <w:hideMark/>
          </w:tcPr>
          <w:p w14:paraId="2013AC14" w14:textId="77777777" w:rsidR="0040545F" w:rsidRPr="0040545F" w:rsidRDefault="0040545F" w:rsidP="0040545F">
            <w:pPr>
              <w:jc w:val="both"/>
              <w:rPr>
                <w:b/>
                <w:szCs w:val="24"/>
                <w:lang w:eastAsia="en-US"/>
              </w:rPr>
            </w:pPr>
            <w:r w:rsidRPr="0040545F">
              <w:rPr>
                <w:b/>
              </w:rPr>
              <w:lastRenderedPageBreak/>
              <w:t>Obrazec št. 1</w:t>
            </w:r>
          </w:p>
        </w:tc>
      </w:tr>
    </w:tbl>
    <w:p w14:paraId="52C7665E" w14:textId="77777777" w:rsidR="0040545F" w:rsidRPr="0040545F" w:rsidRDefault="0040545F" w:rsidP="0040545F">
      <w:pPr>
        <w:rPr>
          <w:lang w:eastAsia="en-US"/>
        </w:rPr>
      </w:pPr>
    </w:p>
    <w:p w14:paraId="46AF12BE" w14:textId="77777777" w:rsidR="0040545F" w:rsidRPr="0040545F" w:rsidRDefault="0040545F" w:rsidP="0040545F"/>
    <w:p w14:paraId="456EE0C2" w14:textId="77777777" w:rsidR="0040545F" w:rsidRPr="0040545F" w:rsidRDefault="00221FA5" w:rsidP="0040545F">
      <w:pPr>
        <w:jc w:val="center"/>
        <w:rPr>
          <w:b/>
          <w:sz w:val="24"/>
        </w:rPr>
      </w:pPr>
      <w:r>
        <w:rPr>
          <w:b/>
          <w:sz w:val="24"/>
        </w:rPr>
        <w:t xml:space="preserve">PONUDBA/ </w:t>
      </w:r>
      <w:r w:rsidR="0040545F" w:rsidRPr="0040545F">
        <w:rPr>
          <w:b/>
          <w:sz w:val="24"/>
        </w:rPr>
        <w:t>P</w:t>
      </w:r>
      <w:r w:rsidR="007D4D29">
        <w:rPr>
          <w:b/>
          <w:sz w:val="24"/>
        </w:rPr>
        <w:t>RIJAVA</w:t>
      </w:r>
      <w:r w:rsidR="00895B45">
        <w:rPr>
          <w:b/>
          <w:sz w:val="24"/>
        </w:rPr>
        <w:t xml:space="preserve"> ZA SODELOVANJE</w:t>
      </w:r>
    </w:p>
    <w:p w14:paraId="49B1553B" w14:textId="77777777" w:rsidR="0040545F" w:rsidRPr="0040545F" w:rsidRDefault="0040545F" w:rsidP="0040545F"/>
    <w:p w14:paraId="331FA1B5" w14:textId="119C2C51" w:rsidR="0040545F" w:rsidRPr="00A801E4" w:rsidRDefault="0040545F" w:rsidP="0040545F">
      <w:pPr>
        <w:jc w:val="both"/>
        <w:rPr>
          <w:rFonts w:cs="Arial"/>
          <w:u w:val="single"/>
        </w:rPr>
      </w:pPr>
      <w:r w:rsidRPr="0040545F">
        <w:rPr>
          <w:rFonts w:cs="Arial"/>
        </w:rPr>
        <w:t xml:space="preserve">Na osnovi javnega naročila št. </w:t>
      </w:r>
      <w:r w:rsidR="00DC1DDF" w:rsidRPr="00252E00">
        <w:rPr>
          <w:rFonts w:cs="Arial"/>
          <w:b/>
          <w:bCs/>
        </w:rPr>
        <w:t>JN-00</w:t>
      </w:r>
      <w:r w:rsidR="00B94B81" w:rsidRPr="00252E00">
        <w:rPr>
          <w:rFonts w:cs="Arial"/>
          <w:b/>
          <w:bCs/>
        </w:rPr>
        <w:t>2</w:t>
      </w:r>
      <w:r w:rsidR="00252E00" w:rsidRPr="00252E00">
        <w:rPr>
          <w:rFonts w:cs="Arial"/>
          <w:b/>
          <w:bCs/>
        </w:rPr>
        <w:t>9</w:t>
      </w:r>
      <w:r w:rsidR="004261E5" w:rsidRPr="00252E00">
        <w:rPr>
          <w:rFonts w:cs="Arial"/>
          <w:b/>
          <w:bCs/>
        </w:rPr>
        <w:t>/20</w:t>
      </w:r>
      <w:r w:rsidR="009545D3" w:rsidRPr="00252E00">
        <w:rPr>
          <w:rFonts w:cs="Arial"/>
          <w:b/>
          <w:bCs/>
        </w:rPr>
        <w:t>2</w:t>
      </w:r>
      <w:r w:rsidR="00B94B81" w:rsidRPr="00252E00">
        <w:rPr>
          <w:rFonts w:cs="Arial"/>
          <w:b/>
          <w:bCs/>
        </w:rPr>
        <w:t>4</w:t>
      </w:r>
      <w:r w:rsidR="004261E5" w:rsidRPr="004261E5">
        <w:rPr>
          <w:rFonts w:cs="Arial"/>
        </w:rPr>
        <w:t xml:space="preserve"> </w:t>
      </w:r>
      <w:r w:rsidRPr="0040545F">
        <w:rPr>
          <w:rFonts w:cs="Arial"/>
        </w:rPr>
        <w:t xml:space="preserve">po </w:t>
      </w:r>
      <w:r w:rsidR="00052A73" w:rsidRPr="009631E1">
        <w:rPr>
          <w:rFonts w:cs="Arial"/>
        </w:rPr>
        <w:t>omejenem</w:t>
      </w:r>
      <w:r w:rsidR="00052A73">
        <w:rPr>
          <w:rFonts w:cs="Arial"/>
        </w:rPr>
        <w:t xml:space="preserve"> </w:t>
      </w:r>
      <w:r w:rsidRPr="0040545F">
        <w:rPr>
          <w:rFonts w:cs="Arial"/>
        </w:rPr>
        <w:t>postopku, za »</w:t>
      </w:r>
      <w:r w:rsidR="007D4D29" w:rsidRPr="00252E00">
        <w:rPr>
          <w:rFonts w:cs="Arial"/>
          <w:b/>
          <w:bCs/>
        </w:rPr>
        <w:t>Nabava računalniške strojne in programske opreme</w:t>
      </w:r>
      <w:r w:rsidRPr="0040545F">
        <w:rPr>
          <w:rFonts w:cs="Arial"/>
        </w:rPr>
        <w:t>« dajemo ponudbo</w:t>
      </w:r>
      <w:r w:rsidR="00895B45">
        <w:rPr>
          <w:rFonts w:cs="Arial"/>
        </w:rPr>
        <w:t>/ prijavo za sodelovanje</w:t>
      </w:r>
      <w:r w:rsidRPr="0040545F">
        <w:rPr>
          <w:rFonts w:cs="Arial"/>
        </w:rPr>
        <w:t xml:space="preserve">, kot </w:t>
      </w:r>
      <w:r w:rsidRPr="00A801E4">
        <w:rPr>
          <w:rFonts w:cs="Arial"/>
        </w:rPr>
        <w:t>sledi</w:t>
      </w:r>
      <w:r w:rsidR="00895B45">
        <w:rPr>
          <w:rFonts w:cs="Arial"/>
        </w:rPr>
        <w:t xml:space="preserve"> (ustrezno označiti)</w:t>
      </w:r>
      <w:r w:rsidRPr="00A801E4">
        <w:rPr>
          <w:rFonts w:cs="Arial"/>
          <w:u w:val="single"/>
        </w:rPr>
        <w:t>:</w:t>
      </w:r>
    </w:p>
    <w:p w14:paraId="5F8B7E75" w14:textId="77777777" w:rsidR="00895B45" w:rsidRPr="00FE5C51" w:rsidRDefault="00895B45" w:rsidP="00895B45">
      <w:pPr>
        <w:jc w:val="both"/>
        <w:rPr>
          <w:rFonts w:cs="Arial"/>
          <w:b/>
          <w:noProof/>
          <w:color w:val="000000"/>
        </w:rPr>
      </w:pPr>
    </w:p>
    <w:p w14:paraId="057F4951" w14:textId="77777777" w:rsidR="00895B45" w:rsidRPr="00FE5C51" w:rsidRDefault="00895B45" w:rsidP="00C36DD7">
      <w:pPr>
        <w:pStyle w:val="ListParagraph"/>
        <w:numPr>
          <w:ilvl w:val="0"/>
          <w:numId w:val="40"/>
        </w:numPr>
        <w:jc w:val="both"/>
        <w:rPr>
          <w:rFonts w:cs="Arial"/>
          <w:b/>
          <w:bCs/>
        </w:rPr>
      </w:pPr>
      <w:r w:rsidRPr="00FE5C51">
        <w:rPr>
          <w:rFonts w:cs="Arial"/>
          <w:b/>
          <w:bCs/>
        </w:rPr>
        <w:t>GLAVNI PONUDNIK, PARTNERJI, PODIZVAJALCI, UPORABA ZMOGLJIVOSTI DRUGIH SUBJEKTOV</w:t>
      </w:r>
    </w:p>
    <w:p w14:paraId="7F2C50BC" w14:textId="77777777" w:rsidR="00895B45" w:rsidRPr="00FE5C51" w:rsidRDefault="00895B45" w:rsidP="00895B45">
      <w:pPr>
        <w:jc w:val="both"/>
        <w:rPr>
          <w:rFonts w:cs="Arial"/>
          <w:b/>
          <w:noProof/>
          <w:color w:val="000000"/>
        </w:rPr>
      </w:pPr>
    </w:p>
    <w:p w14:paraId="622231DC" w14:textId="77777777" w:rsidR="00895B45" w:rsidRPr="00FE5C51" w:rsidRDefault="00895B45" w:rsidP="00895B45">
      <w:pPr>
        <w:jc w:val="both"/>
        <w:rPr>
          <w:rFonts w:cs="Arial"/>
        </w:rPr>
      </w:pPr>
    </w:p>
    <w:p w14:paraId="54DF9E9C" w14:textId="77777777" w:rsidR="00895B45" w:rsidRPr="00FE5C51" w:rsidRDefault="00895B45" w:rsidP="00895B45">
      <w:pPr>
        <w:spacing w:after="120"/>
        <w:jc w:val="both"/>
        <w:rPr>
          <w:rFonts w:cs="Arial"/>
        </w:rPr>
      </w:pPr>
      <w:r w:rsidRPr="00FE5C51">
        <w:rPr>
          <w:rFonts w:cs="Arial"/>
          <w:color w:val="000000"/>
          <w:sz w:val="18"/>
          <w:szCs w:val="18"/>
        </w:rPr>
        <w:fldChar w:fldCharType="begin">
          <w:ffData>
            <w:name w:val="Check1"/>
            <w:enabled/>
            <w:calcOnExit w:val="0"/>
            <w:checkBox>
              <w:sizeAuto/>
              <w:default w:val="0"/>
            </w:checkBox>
          </w:ffData>
        </w:fldChar>
      </w:r>
      <w:r w:rsidRPr="00FE5C51">
        <w:rPr>
          <w:rFonts w:cs="Arial"/>
          <w:color w:val="000000"/>
          <w:sz w:val="18"/>
          <w:szCs w:val="18"/>
        </w:rPr>
        <w:instrText xml:space="preserve"> FORMCHECKBOX </w:instrText>
      </w:r>
      <w:r w:rsidR="00387C61">
        <w:rPr>
          <w:rFonts w:cs="Arial"/>
          <w:color w:val="000000"/>
          <w:sz w:val="18"/>
          <w:szCs w:val="18"/>
        </w:rPr>
      </w:r>
      <w:r w:rsidR="00387C61">
        <w:rPr>
          <w:rFonts w:cs="Arial"/>
          <w:color w:val="000000"/>
          <w:sz w:val="18"/>
          <w:szCs w:val="18"/>
        </w:rPr>
        <w:fldChar w:fldCharType="separate"/>
      </w:r>
      <w:r w:rsidRPr="00FE5C51">
        <w:rPr>
          <w:rFonts w:cs="Arial"/>
          <w:color w:val="000000"/>
          <w:sz w:val="18"/>
          <w:szCs w:val="18"/>
        </w:rPr>
        <w:fldChar w:fldCharType="end"/>
      </w:r>
      <w:r w:rsidRPr="00FE5C51">
        <w:rPr>
          <w:rFonts w:cs="Arial"/>
          <w:color w:val="000000"/>
          <w:sz w:val="18"/>
          <w:szCs w:val="18"/>
        </w:rPr>
        <w:t xml:space="preserve"> </w:t>
      </w:r>
      <w:r w:rsidRPr="00FE5C51">
        <w:rPr>
          <w:rFonts w:cs="Arial"/>
        </w:rPr>
        <w:t>samostojno ponudbo (kot samostojni ponudnik)</w:t>
      </w:r>
    </w:p>
    <w:p w14:paraId="21D4B0C6" w14:textId="77777777" w:rsidR="00895B45" w:rsidRPr="00FE5C51" w:rsidRDefault="00895B45" w:rsidP="00895B45">
      <w:pPr>
        <w:spacing w:after="120"/>
        <w:jc w:val="both"/>
        <w:rPr>
          <w:rFonts w:cs="Arial"/>
        </w:rPr>
      </w:pPr>
      <w:r w:rsidRPr="00FE5C51">
        <w:rPr>
          <w:rFonts w:cs="Arial"/>
          <w:color w:val="000000"/>
          <w:sz w:val="18"/>
          <w:szCs w:val="18"/>
        </w:rPr>
        <w:fldChar w:fldCharType="begin">
          <w:ffData>
            <w:name w:val="Check1"/>
            <w:enabled/>
            <w:calcOnExit w:val="0"/>
            <w:checkBox>
              <w:sizeAuto/>
              <w:default w:val="0"/>
            </w:checkBox>
          </w:ffData>
        </w:fldChar>
      </w:r>
      <w:r w:rsidRPr="00FE5C51">
        <w:rPr>
          <w:rFonts w:cs="Arial"/>
          <w:color w:val="000000"/>
          <w:sz w:val="18"/>
          <w:szCs w:val="18"/>
        </w:rPr>
        <w:instrText xml:space="preserve"> FORMCHECKBOX </w:instrText>
      </w:r>
      <w:r w:rsidR="00387C61">
        <w:rPr>
          <w:rFonts w:cs="Arial"/>
          <w:color w:val="000000"/>
          <w:sz w:val="18"/>
          <w:szCs w:val="18"/>
        </w:rPr>
      </w:r>
      <w:r w:rsidR="00387C61">
        <w:rPr>
          <w:rFonts w:cs="Arial"/>
          <w:color w:val="000000"/>
          <w:sz w:val="18"/>
          <w:szCs w:val="18"/>
        </w:rPr>
        <w:fldChar w:fldCharType="separate"/>
      </w:r>
      <w:r w:rsidRPr="00FE5C51">
        <w:rPr>
          <w:rFonts w:cs="Arial"/>
          <w:color w:val="000000"/>
          <w:sz w:val="18"/>
          <w:szCs w:val="18"/>
        </w:rPr>
        <w:fldChar w:fldCharType="end"/>
      </w:r>
      <w:r w:rsidRPr="00FE5C51">
        <w:rPr>
          <w:rFonts w:cs="Arial"/>
          <w:color w:val="000000"/>
          <w:sz w:val="18"/>
          <w:szCs w:val="18"/>
        </w:rPr>
        <w:t xml:space="preserve"> </w:t>
      </w:r>
      <w:r w:rsidRPr="00FE5C51">
        <w:rPr>
          <w:rFonts w:cs="Arial"/>
        </w:rPr>
        <w:t>skupno ponudbo (navesti vse partnerje v ponudbi)</w:t>
      </w:r>
    </w:p>
    <w:p w14:paraId="778E5732" w14:textId="77777777" w:rsidR="00895B45" w:rsidRPr="00FE5C51" w:rsidRDefault="00895B45" w:rsidP="00895B45">
      <w:pPr>
        <w:spacing w:after="120"/>
        <w:jc w:val="both"/>
        <w:rPr>
          <w:rFonts w:cs="Arial"/>
        </w:rPr>
      </w:pPr>
      <w:r w:rsidRPr="00FE5C51">
        <w:rPr>
          <w:rFonts w:cs="Arial"/>
          <w:color w:val="000000"/>
          <w:sz w:val="18"/>
          <w:szCs w:val="18"/>
        </w:rPr>
        <w:fldChar w:fldCharType="begin">
          <w:ffData>
            <w:name w:val="Check1"/>
            <w:enabled/>
            <w:calcOnExit w:val="0"/>
            <w:checkBox>
              <w:sizeAuto/>
              <w:default w:val="0"/>
            </w:checkBox>
          </w:ffData>
        </w:fldChar>
      </w:r>
      <w:r w:rsidRPr="00FE5C51">
        <w:rPr>
          <w:rFonts w:cs="Arial"/>
          <w:color w:val="000000"/>
          <w:sz w:val="18"/>
          <w:szCs w:val="18"/>
        </w:rPr>
        <w:instrText xml:space="preserve"> FORMCHECKBOX </w:instrText>
      </w:r>
      <w:r w:rsidR="00387C61">
        <w:rPr>
          <w:rFonts w:cs="Arial"/>
          <w:color w:val="000000"/>
          <w:sz w:val="18"/>
          <w:szCs w:val="18"/>
        </w:rPr>
      </w:r>
      <w:r w:rsidR="00387C61">
        <w:rPr>
          <w:rFonts w:cs="Arial"/>
          <w:color w:val="000000"/>
          <w:sz w:val="18"/>
          <w:szCs w:val="18"/>
        </w:rPr>
        <w:fldChar w:fldCharType="separate"/>
      </w:r>
      <w:r w:rsidRPr="00FE5C51">
        <w:rPr>
          <w:rFonts w:cs="Arial"/>
          <w:color w:val="000000"/>
          <w:sz w:val="18"/>
          <w:szCs w:val="18"/>
        </w:rPr>
        <w:fldChar w:fldCharType="end"/>
      </w:r>
      <w:r w:rsidRPr="00FE5C51">
        <w:rPr>
          <w:rFonts w:cs="Arial"/>
          <w:color w:val="000000"/>
          <w:sz w:val="18"/>
          <w:szCs w:val="18"/>
        </w:rPr>
        <w:t xml:space="preserve"> </w:t>
      </w:r>
      <w:r w:rsidRPr="00FE5C51">
        <w:rPr>
          <w:rFonts w:cs="Arial"/>
        </w:rPr>
        <w:t>ponudbo s podizvajalci (kot samostojen ponudnik s podizvajalci)</w:t>
      </w:r>
    </w:p>
    <w:p w14:paraId="2AB40D01" w14:textId="77777777" w:rsidR="00895B45" w:rsidRPr="00FE5C51" w:rsidRDefault="00895B45" w:rsidP="00895B45">
      <w:pPr>
        <w:spacing w:after="120"/>
        <w:jc w:val="both"/>
        <w:rPr>
          <w:rFonts w:cs="Arial"/>
          <w:b/>
          <w:bCs/>
          <w:color w:val="000000"/>
          <w:sz w:val="18"/>
          <w:szCs w:val="18"/>
        </w:rPr>
      </w:pPr>
      <w:r w:rsidRPr="00FE5C51">
        <w:rPr>
          <w:rFonts w:cs="Arial"/>
          <w:color w:val="000000"/>
          <w:sz w:val="18"/>
          <w:szCs w:val="18"/>
        </w:rPr>
        <w:fldChar w:fldCharType="begin">
          <w:ffData>
            <w:name w:val="Check1"/>
            <w:enabled/>
            <w:calcOnExit w:val="0"/>
            <w:checkBox>
              <w:sizeAuto/>
              <w:default w:val="0"/>
            </w:checkBox>
          </w:ffData>
        </w:fldChar>
      </w:r>
      <w:r w:rsidRPr="00FE5C51">
        <w:rPr>
          <w:rFonts w:cs="Arial"/>
          <w:color w:val="000000"/>
          <w:sz w:val="18"/>
          <w:szCs w:val="18"/>
        </w:rPr>
        <w:instrText xml:space="preserve"> FORMCHECKBOX </w:instrText>
      </w:r>
      <w:r w:rsidR="00387C61">
        <w:rPr>
          <w:rFonts w:cs="Arial"/>
          <w:color w:val="000000"/>
          <w:sz w:val="18"/>
          <w:szCs w:val="18"/>
        </w:rPr>
      </w:r>
      <w:r w:rsidR="00387C61">
        <w:rPr>
          <w:rFonts w:cs="Arial"/>
          <w:color w:val="000000"/>
          <w:sz w:val="18"/>
          <w:szCs w:val="18"/>
        </w:rPr>
        <w:fldChar w:fldCharType="separate"/>
      </w:r>
      <w:r w:rsidRPr="00FE5C51">
        <w:rPr>
          <w:rFonts w:cs="Arial"/>
          <w:color w:val="000000"/>
          <w:sz w:val="18"/>
          <w:szCs w:val="18"/>
        </w:rPr>
        <w:fldChar w:fldCharType="end"/>
      </w:r>
      <w:r w:rsidRPr="00FE5C51">
        <w:rPr>
          <w:rFonts w:cs="Arial"/>
          <w:color w:val="000000"/>
          <w:sz w:val="18"/>
          <w:szCs w:val="18"/>
        </w:rPr>
        <w:t xml:space="preserve"> </w:t>
      </w:r>
      <w:r w:rsidRPr="00FE5C51">
        <w:rPr>
          <w:rFonts w:cs="Arial"/>
        </w:rPr>
        <w:t>ponudbo o uporabo zmogljivosti drugih subjektov.</w:t>
      </w:r>
    </w:p>
    <w:p w14:paraId="5863B24F" w14:textId="77777777" w:rsidR="00895B45" w:rsidRPr="00FE5C51" w:rsidRDefault="00895B45" w:rsidP="00895B45">
      <w:pPr>
        <w:jc w:val="both"/>
        <w:rPr>
          <w:rFonts w:cs="Arial"/>
        </w:rPr>
      </w:pPr>
    </w:p>
    <w:p w14:paraId="03BC5D77" w14:textId="77777777" w:rsidR="00895B45" w:rsidRPr="00FE5C51" w:rsidRDefault="00895B45" w:rsidP="00895B45">
      <w:pPr>
        <w:jc w:val="both"/>
        <w:rPr>
          <w:rFonts w:cs="Arial"/>
        </w:rPr>
      </w:pPr>
    </w:p>
    <w:p w14:paraId="6C5A4CC2" w14:textId="77777777" w:rsidR="00895B45" w:rsidRPr="00FE5C51" w:rsidRDefault="00895B45" w:rsidP="00895B45">
      <w:pPr>
        <w:jc w:val="both"/>
        <w:rPr>
          <w:rFonts w:cs="Arial"/>
          <w:u w:val="single"/>
        </w:rPr>
      </w:pPr>
      <w:r w:rsidRPr="00FE5C51">
        <w:rPr>
          <w:rFonts w:cs="Arial"/>
          <w:u w:val="single"/>
        </w:rPr>
        <w:t>GLAVNI PONUDNIK IN PARTNERJI (vpišite podatke):</w:t>
      </w:r>
    </w:p>
    <w:p w14:paraId="5F3FA6F6" w14:textId="77777777" w:rsidR="00895B45" w:rsidRPr="00FE5C51" w:rsidRDefault="00895B45" w:rsidP="00895B45">
      <w:pPr>
        <w:jc w:val="both"/>
        <w:rPr>
          <w:rFonts w:cs="Arial"/>
          <w:b/>
          <w:bCs/>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2409"/>
        <w:gridCol w:w="2410"/>
        <w:gridCol w:w="2410"/>
      </w:tblGrid>
      <w:tr w:rsidR="00895B45" w:rsidRPr="00FE5C51" w14:paraId="16BA689A" w14:textId="77777777" w:rsidTr="00895B45">
        <w:trPr>
          <w:trHeight w:val="20"/>
          <w:jc w:val="center"/>
        </w:trPr>
        <w:tc>
          <w:tcPr>
            <w:tcW w:w="2268" w:type="dxa"/>
            <w:tcBorders>
              <w:bottom w:val="single" w:sz="4" w:space="0" w:color="auto"/>
            </w:tcBorders>
            <w:shd w:val="clear" w:color="auto" w:fill="D9D9D9" w:themeFill="background1" w:themeFillShade="D9"/>
            <w:vAlign w:val="center"/>
          </w:tcPr>
          <w:p w14:paraId="27F50835" w14:textId="77777777" w:rsidR="00895B45" w:rsidRPr="00FE5C51" w:rsidRDefault="00895B45" w:rsidP="00AD10BD">
            <w:pPr>
              <w:widowControl w:val="0"/>
              <w:jc w:val="both"/>
              <w:rPr>
                <w:rFonts w:cs="Arial"/>
                <w:b/>
              </w:rPr>
            </w:pPr>
            <w:r w:rsidRPr="00FE5C51">
              <w:rPr>
                <w:rFonts w:cs="Arial"/>
                <w:b/>
              </w:rPr>
              <w:t>Ponudnik</w:t>
            </w:r>
          </w:p>
        </w:tc>
        <w:tc>
          <w:tcPr>
            <w:tcW w:w="2409" w:type="dxa"/>
            <w:tcBorders>
              <w:bottom w:val="single" w:sz="4" w:space="0" w:color="auto"/>
            </w:tcBorders>
            <w:shd w:val="clear" w:color="auto" w:fill="D9D9D9" w:themeFill="background1" w:themeFillShade="D9"/>
            <w:vAlign w:val="center"/>
          </w:tcPr>
          <w:p w14:paraId="7E488EC0" w14:textId="77777777" w:rsidR="00895B45" w:rsidRPr="00FE5C51" w:rsidRDefault="00895B45" w:rsidP="00AD10BD">
            <w:pPr>
              <w:widowControl w:val="0"/>
              <w:jc w:val="center"/>
              <w:rPr>
                <w:rFonts w:cs="Arial"/>
                <w:b/>
              </w:rPr>
            </w:pPr>
            <w:r w:rsidRPr="00FE5C51">
              <w:rPr>
                <w:rFonts w:cs="Arial"/>
                <w:b/>
              </w:rPr>
              <w:t>Poslovodeči partner</w:t>
            </w:r>
          </w:p>
        </w:tc>
        <w:tc>
          <w:tcPr>
            <w:tcW w:w="2410" w:type="dxa"/>
            <w:tcBorders>
              <w:bottom w:val="single" w:sz="4" w:space="0" w:color="auto"/>
            </w:tcBorders>
            <w:shd w:val="clear" w:color="auto" w:fill="D9D9D9" w:themeFill="background1" w:themeFillShade="D9"/>
            <w:vAlign w:val="center"/>
          </w:tcPr>
          <w:p w14:paraId="4099501D" w14:textId="77777777" w:rsidR="00895B45" w:rsidRPr="00FE5C51" w:rsidRDefault="00895B45" w:rsidP="00AD10BD">
            <w:pPr>
              <w:widowControl w:val="0"/>
              <w:jc w:val="center"/>
              <w:rPr>
                <w:rFonts w:cs="Arial"/>
                <w:b/>
              </w:rPr>
            </w:pPr>
            <w:r w:rsidRPr="00FE5C51">
              <w:rPr>
                <w:rFonts w:cs="Arial"/>
                <w:b/>
              </w:rPr>
              <w:t>Partner 2</w:t>
            </w:r>
          </w:p>
        </w:tc>
        <w:tc>
          <w:tcPr>
            <w:tcW w:w="2410" w:type="dxa"/>
            <w:tcBorders>
              <w:bottom w:val="single" w:sz="4" w:space="0" w:color="auto"/>
            </w:tcBorders>
            <w:shd w:val="clear" w:color="auto" w:fill="D9D9D9" w:themeFill="background1" w:themeFillShade="D9"/>
            <w:vAlign w:val="center"/>
          </w:tcPr>
          <w:p w14:paraId="54A345D2" w14:textId="77777777" w:rsidR="00895B45" w:rsidRPr="00FE5C51" w:rsidRDefault="00895B45" w:rsidP="00AD10BD">
            <w:pPr>
              <w:widowControl w:val="0"/>
              <w:jc w:val="center"/>
              <w:rPr>
                <w:rFonts w:cs="Arial"/>
                <w:b/>
              </w:rPr>
            </w:pPr>
            <w:r w:rsidRPr="00FE5C51">
              <w:rPr>
                <w:rFonts w:cs="Arial"/>
                <w:b/>
              </w:rPr>
              <w:t>Partner X</w:t>
            </w:r>
          </w:p>
        </w:tc>
      </w:tr>
      <w:tr w:rsidR="00895B45" w:rsidRPr="00FE5C51" w14:paraId="2F4D0ABA" w14:textId="77777777" w:rsidTr="00895B45">
        <w:trPr>
          <w:trHeight w:val="20"/>
          <w:jc w:val="center"/>
        </w:trPr>
        <w:tc>
          <w:tcPr>
            <w:tcW w:w="2268" w:type="dxa"/>
            <w:shd w:val="clear" w:color="auto" w:fill="FFFFFF" w:themeFill="background1"/>
            <w:vAlign w:val="center"/>
          </w:tcPr>
          <w:p w14:paraId="084B9139" w14:textId="77777777" w:rsidR="00895B45" w:rsidRPr="00FE5C51" w:rsidRDefault="00895B45" w:rsidP="00AD10BD">
            <w:pPr>
              <w:widowControl w:val="0"/>
              <w:rPr>
                <w:rFonts w:cs="Arial"/>
              </w:rPr>
            </w:pPr>
            <w:r w:rsidRPr="00FE5C51">
              <w:rPr>
                <w:rFonts w:cs="Arial"/>
                <w:b/>
              </w:rPr>
              <w:t>Naziv in naslov</w:t>
            </w:r>
          </w:p>
        </w:tc>
        <w:tc>
          <w:tcPr>
            <w:tcW w:w="2409" w:type="dxa"/>
            <w:shd w:val="clear" w:color="auto" w:fill="FFFFFF" w:themeFill="background1"/>
            <w:vAlign w:val="center"/>
          </w:tcPr>
          <w:p w14:paraId="560EF0CD" w14:textId="77777777" w:rsidR="00895B45" w:rsidRPr="00FE5C51" w:rsidRDefault="00895B45" w:rsidP="00AD10BD">
            <w:pPr>
              <w:widowControl w:val="0"/>
              <w:rPr>
                <w:rFonts w:cs="Arial"/>
                <w:b/>
              </w:rPr>
            </w:pPr>
          </w:p>
        </w:tc>
        <w:tc>
          <w:tcPr>
            <w:tcW w:w="2410" w:type="dxa"/>
            <w:shd w:val="clear" w:color="auto" w:fill="FFFFFF" w:themeFill="background1"/>
            <w:vAlign w:val="center"/>
          </w:tcPr>
          <w:p w14:paraId="1638D20D" w14:textId="77777777" w:rsidR="00895B45" w:rsidRPr="00FE5C51" w:rsidRDefault="00895B45" w:rsidP="00AD10BD">
            <w:pPr>
              <w:widowControl w:val="0"/>
              <w:rPr>
                <w:rFonts w:cs="Arial"/>
                <w:b/>
              </w:rPr>
            </w:pPr>
          </w:p>
        </w:tc>
        <w:tc>
          <w:tcPr>
            <w:tcW w:w="2410" w:type="dxa"/>
            <w:shd w:val="clear" w:color="auto" w:fill="FFFFFF" w:themeFill="background1"/>
            <w:vAlign w:val="center"/>
          </w:tcPr>
          <w:p w14:paraId="1CDEED94" w14:textId="77777777" w:rsidR="00895B45" w:rsidRPr="00FE5C51" w:rsidRDefault="00895B45" w:rsidP="00AD10BD">
            <w:pPr>
              <w:widowControl w:val="0"/>
              <w:rPr>
                <w:rFonts w:cs="Arial"/>
                <w:b/>
              </w:rPr>
            </w:pPr>
          </w:p>
        </w:tc>
      </w:tr>
      <w:tr w:rsidR="00895B45" w:rsidRPr="00FE5C51" w14:paraId="3B6AA7D2" w14:textId="77777777" w:rsidTr="00895B45">
        <w:trPr>
          <w:trHeight w:val="20"/>
          <w:jc w:val="center"/>
        </w:trPr>
        <w:tc>
          <w:tcPr>
            <w:tcW w:w="2268" w:type="dxa"/>
            <w:shd w:val="clear" w:color="auto" w:fill="FFFFFF" w:themeFill="background1"/>
            <w:vAlign w:val="center"/>
          </w:tcPr>
          <w:p w14:paraId="39A151BF" w14:textId="77777777" w:rsidR="00895B45" w:rsidRPr="00FE5C51" w:rsidRDefault="00895B45" w:rsidP="00AD10BD">
            <w:pPr>
              <w:widowControl w:val="0"/>
              <w:rPr>
                <w:rFonts w:cs="Arial"/>
              </w:rPr>
            </w:pPr>
            <w:r w:rsidRPr="00FE5C51">
              <w:rPr>
                <w:rFonts w:cs="Arial"/>
                <w:b/>
              </w:rPr>
              <w:t>ID št. za DDV</w:t>
            </w:r>
          </w:p>
        </w:tc>
        <w:tc>
          <w:tcPr>
            <w:tcW w:w="2409" w:type="dxa"/>
            <w:shd w:val="clear" w:color="auto" w:fill="FFFFFF" w:themeFill="background1"/>
            <w:vAlign w:val="center"/>
          </w:tcPr>
          <w:p w14:paraId="7CC9CD7F" w14:textId="77777777" w:rsidR="00895B45" w:rsidRPr="00FE5C51" w:rsidRDefault="00895B45" w:rsidP="00AD10BD">
            <w:pPr>
              <w:widowControl w:val="0"/>
              <w:rPr>
                <w:rFonts w:cs="Arial"/>
              </w:rPr>
            </w:pPr>
          </w:p>
        </w:tc>
        <w:tc>
          <w:tcPr>
            <w:tcW w:w="2410" w:type="dxa"/>
            <w:shd w:val="clear" w:color="auto" w:fill="FFFFFF" w:themeFill="background1"/>
            <w:vAlign w:val="center"/>
          </w:tcPr>
          <w:p w14:paraId="64DD7B6B" w14:textId="77777777" w:rsidR="00895B45" w:rsidRPr="00FE5C51" w:rsidRDefault="00895B45" w:rsidP="00AD10BD">
            <w:pPr>
              <w:widowControl w:val="0"/>
              <w:rPr>
                <w:rFonts w:cs="Arial"/>
              </w:rPr>
            </w:pPr>
          </w:p>
        </w:tc>
        <w:tc>
          <w:tcPr>
            <w:tcW w:w="2410" w:type="dxa"/>
            <w:shd w:val="clear" w:color="auto" w:fill="FFFFFF" w:themeFill="background1"/>
            <w:vAlign w:val="center"/>
          </w:tcPr>
          <w:p w14:paraId="1FD4A27F" w14:textId="77777777" w:rsidR="00895B45" w:rsidRPr="00FE5C51" w:rsidRDefault="00895B45" w:rsidP="00AD10BD">
            <w:pPr>
              <w:widowControl w:val="0"/>
              <w:rPr>
                <w:rFonts w:cs="Arial"/>
              </w:rPr>
            </w:pPr>
          </w:p>
        </w:tc>
      </w:tr>
      <w:tr w:rsidR="00895B45" w:rsidRPr="00FE5C51" w14:paraId="6BAF459D" w14:textId="77777777" w:rsidTr="00895B45">
        <w:trPr>
          <w:trHeight w:val="20"/>
          <w:jc w:val="center"/>
        </w:trPr>
        <w:tc>
          <w:tcPr>
            <w:tcW w:w="2268" w:type="dxa"/>
            <w:shd w:val="clear" w:color="auto" w:fill="FFFFFF" w:themeFill="background1"/>
            <w:vAlign w:val="center"/>
          </w:tcPr>
          <w:p w14:paraId="05B4FA49" w14:textId="77777777" w:rsidR="00895B45" w:rsidRPr="00FE5C51" w:rsidRDefault="00895B45" w:rsidP="00AD10BD">
            <w:pPr>
              <w:widowControl w:val="0"/>
              <w:rPr>
                <w:rFonts w:cs="Arial"/>
              </w:rPr>
            </w:pPr>
            <w:r w:rsidRPr="00FE5C51">
              <w:rPr>
                <w:rFonts w:cs="Arial"/>
                <w:b/>
              </w:rPr>
              <w:t>Matična številka</w:t>
            </w:r>
          </w:p>
        </w:tc>
        <w:tc>
          <w:tcPr>
            <w:tcW w:w="2409" w:type="dxa"/>
            <w:shd w:val="clear" w:color="auto" w:fill="FFFFFF" w:themeFill="background1"/>
            <w:vAlign w:val="center"/>
          </w:tcPr>
          <w:p w14:paraId="0AF27194" w14:textId="77777777" w:rsidR="00895B45" w:rsidRPr="00FE5C51" w:rsidRDefault="00895B45" w:rsidP="00AD10BD">
            <w:pPr>
              <w:widowControl w:val="0"/>
              <w:rPr>
                <w:rFonts w:cs="Arial"/>
              </w:rPr>
            </w:pPr>
          </w:p>
        </w:tc>
        <w:tc>
          <w:tcPr>
            <w:tcW w:w="2410" w:type="dxa"/>
            <w:shd w:val="clear" w:color="auto" w:fill="FFFFFF" w:themeFill="background1"/>
            <w:vAlign w:val="center"/>
          </w:tcPr>
          <w:p w14:paraId="11FBF0F1" w14:textId="77777777" w:rsidR="00895B45" w:rsidRPr="00FE5C51" w:rsidRDefault="00895B45" w:rsidP="00AD10BD">
            <w:pPr>
              <w:widowControl w:val="0"/>
              <w:rPr>
                <w:rFonts w:cs="Arial"/>
              </w:rPr>
            </w:pPr>
          </w:p>
        </w:tc>
        <w:tc>
          <w:tcPr>
            <w:tcW w:w="2410" w:type="dxa"/>
            <w:shd w:val="clear" w:color="auto" w:fill="FFFFFF" w:themeFill="background1"/>
            <w:vAlign w:val="center"/>
          </w:tcPr>
          <w:p w14:paraId="09570D8B" w14:textId="77777777" w:rsidR="00895B45" w:rsidRPr="00FE5C51" w:rsidRDefault="00895B45" w:rsidP="00AD10BD">
            <w:pPr>
              <w:widowControl w:val="0"/>
              <w:rPr>
                <w:rFonts w:cs="Arial"/>
              </w:rPr>
            </w:pPr>
          </w:p>
        </w:tc>
      </w:tr>
      <w:tr w:rsidR="00895B45" w:rsidRPr="00FE5C51" w14:paraId="2D542BBA" w14:textId="77777777" w:rsidTr="00895B45">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0E9A1C" w14:textId="77777777" w:rsidR="00895B45" w:rsidRPr="00FE5C51" w:rsidRDefault="00895B45" w:rsidP="00AD10BD">
            <w:pPr>
              <w:widowControl w:val="0"/>
              <w:shd w:val="clear" w:color="auto" w:fill="FFFFFF" w:themeFill="background1"/>
              <w:rPr>
                <w:rFonts w:cs="Arial"/>
                <w:b/>
              </w:rPr>
            </w:pPr>
            <w:r w:rsidRPr="00FE5C51">
              <w:rPr>
                <w:rFonts w:cs="Arial"/>
                <w:b/>
              </w:rPr>
              <w:t>Transakcijski račun</w:t>
            </w:r>
          </w:p>
        </w:tc>
        <w:tc>
          <w:tcPr>
            <w:tcW w:w="2409" w:type="dxa"/>
            <w:tcBorders>
              <w:top w:val="single" w:sz="4" w:space="0" w:color="auto"/>
              <w:left w:val="single" w:sz="4" w:space="0" w:color="auto"/>
              <w:bottom w:val="single" w:sz="4" w:space="0" w:color="auto"/>
              <w:right w:val="single" w:sz="4" w:space="0" w:color="auto"/>
            </w:tcBorders>
            <w:vAlign w:val="center"/>
          </w:tcPr>
          <w:p w14:paraId="513B0A99" w14:textId="77777777" w:rsidR="00895B45" w:rsidRPr="00FE5C51" w:rsidRDefault="00895B45" w:rsidP="00AD10BD">
            <w:pPr>
              <w:widowControl w:val="0"/>
              <w:shd w:val="clear" w:color="auto" w:fill="FFFFFF" w:themeFill="background1"/>
              <w:rPr>
                <w:rFonts w:cs="Arial"/>
                <w:bCs/>
              </w:rPr>
            </w:pPr>
          </w:p>
        </w:tc>
        <w:tc>
          <w:tcPr>
            <w:tcW w:w="2410" w:type="dxa"/>
            <w:tcBorders>
              <w:top w:val="single" w:sz="4" w:space="0" w:color="auto"/>
              <w:left w:val="single" w:sz="4" w:space="0" w:color="auto"/>
              <w:bottom w:val="single" w:sz="4" w:space="0" w:color="auto"/>
              <w:right w:val="single" w:sz="4" w:space="0" w:color="auto"/>
            </w:tcBorders>
            <w:vAlign w:val="center"/>
          </w:tcPr>
          <w:p w14:paraId="61127509" w14:textId="77777777" w:rsidR="00895B45" w:rsidRPr="00FE5C51" w:rsidRDefault="00895B45" w:rsidP="00AD10BD">
            <w:pPr>
              <w:widowControl w:val="0"/>
              <w:shd w:val="clear" w:color="auto" w:fill="FFFFFF" w:themeFill="background1"/>
              <w:rPr>
                <w:rFonts w:cs="Arial"/>
                <w:bCs/>
              </w:rPr>
            </w:pPr>
          </w:p>
        </w:tc>
        <w:tc>
          <w:tcPr>
            <w:tcW w:w="2410" w:type="dxa"/>
            <w:tcBorders>
              <w:top w:val="single" w:sz="4" w:space="0" w:color="auto"/>
              <w:left w:val="single" w:sz="4" w:space="0" w:color="auto"/>
              <w:bottom w:val="single" w:sz="4" w:space="0" w:color="auto"/>
              <w:right w:val="single" w:sz="4" w:space="0" w:color="auto"/>
            </w:tcBorders>
            <w:vAlign w:val="center"/>
          </w:tcPr>
          <w:p w14:paraId="1C20B1DD" w14:textId="77777777" w:rsidR="00895B45" w:rsidRPr="00FE5C51" w:rsidRDefault="00895B45" w:rsidP="00AD10BD">
            <w:pPr>
              <w:widowControl w:val="0"/>
              <w:shd w:val="clear" w:color="auto" w:fill="FFFFFF" w:themeFill="background1"/>
              <w:rPr>
                <w:rFonts w:cs="Arial"/>
                <w:bCs/>
              </w:rPr>
            </w:pPr>
          </w:p>
        </w:tc>
      </w:tr>
      <w:tr w:rsidR="00895B45" w:rsidRPr="00FE5C51" w14:paraId="7378DA58" w14:textId="77777777" w:rsidTr="00895B45">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1E3A24" w14:textId="77777777" w:rsidR="00895B45" w:rsidRPr="00FE5C51" w:rsidRDefault="00895B45" w:rsidP="00AD10BD">
            <w:pPr>
              <w:widowControl w:val="0"/>
              <w:shd w:val="clear" w:color="auto" w:fill="FFFFFF" w:themeFill="background1"/>
              <w:rPr>
                <w:rFonts w:cs="Arial"/>
                <w:b/>
              </w:rPr>
            </w:pPr>
            <w:r w:rsidRPr="00FE5C51">
              <w:rPr>
                <w:rFonts w:cs="Arial"/>
                <w:b/>
              </w:rPr>
              <w:t>Kontaktna oseba</w:t>
            </w:r>
          </w:p>
        </w:tc>
        <w:tc>
          <w:tcPr>
            <w:tcW w:w="2409" w:type="dxa"/>
            <w:tcBorders>
              <w:top w:val="single" w:sz="4" w:space="0" w:color="auto"/>
              <w:left w:val="single" w:sz="4" w:space="0" w:color="auto"/>
              <w:bottom w:val="single" w:sz="4" w:space="0" w:color="auto"/>
              <w:right w:val="single" w:sz="4" w:space="0" w:color="auto"/>
            </w:tcBorders>
            <w:vAlign w:val="center"/>
          </w:tcPr>
          <w:p w14:paraId="4FA93A10" w14:textId="77777777" w:rsidR="00895B45" w:rsidRPr="00FE5C51" w:rsidRDefault="00895B45" w:rsidP="00AD10BD">
            <w:pPr>
              <w:widowControl w:val="0"/>
              <w:shd w:val="clear" w:color="auto" w:fill="FFFFFF" w:themeFill="background1"/>
              <w:rPr>
                <w:rFonts w:cs="Arial"/>
                <w:bCs/>
              </w:rPr>
            </w:pPr>
          </w:p>
        </w:tc>
        <w:tc>
          <w:tcPr>
            <w:tcW w:w="2410" w:type="dxa"/>
            <w:tcBorders>
              <w:top w:val="single" w:sz="4" w:space="0" w:color="auto"/>
              <w:left w:val="single" w:sz="4" w:space="0" w:color="auto"/>
              <w:bottom w:val="single" w:sz="4" w:space="0" w:color="auto"/>
              <w:right w:val="single" w:sz="4" w:space="0" w:color="auto"/>
            </w:tcBorders>
            <w:vAlign w:val="center"/>
          </w:tcPr>
          <w:p w14:paraId="2A25607D" w14:textId="77777777" w:rsidR="00895B45" w:rsidRPr="00FE5C51" w:rsidRDefault="00895B45" w:rsidP="00AD10BD">
            <w:pPr>
              <w:widowControl w:val="0"/>
              <w:shd w:val="clear" w:color="auto" w:fill="FFFFFF" w:themeFill="background1"/>
              <w:rPr>
                <w:rFonts w:cs="Arial"/>
                <w:bCs/>
              </w:rPr>
            </w:pPr>
          </w:p>
        </w:tc>
        <w:tc>
          <w:tcPr>
            <w:tcW w:w="2410" w:type="dxa"/>
            <w:tcBorders>
              <w:top w:val="single" w:sz="4" w:space="0" w:color="auto"/>
              <w:left w:val="single" w:sz="4" w:space="0" w:color="auto"/>
              <w:bottom w:val="single" w:sz="4" w:space="0" w:color="auto"/>
              <w:right w:val="single" w:sz="4" w:space="0" w:color="auto"/>
            </w:tcBorders>
            <w:vAlign w:val="center"/>
          </w:tcPr>
          <w:p w14:paraId="76F36BBB" w14:textId="77777777" w:rsidR="00895B45" w:rsidRPr="00FE5C51" w:rsidRDefault="00895B45" w:rsidP="00AD10BD">
            <w:pPr>
              <w:widowControl w:val="0"/>
              <w:shd w:val="clear" w:color="auto" w:fill="FFFFFF" w:themeFill="background1"/>
              <w:rPr>
                <w:rFonts w:cs="Arial"/>
                <w:bCs/>
              </w:rPr>
            </w:pPr>
          </w:p>
        </w:tc>
      </w:tr>
      <w:tr w:rsidR="00895B45" w:rsidRPr="00FE5C51" w14:paraId="6C05B957" w14:textId="77777777" w:rsidTr="00895B45">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D5415" w14:textId="77777777" w:rsidR="00895B45" w:rsidRPr="00FE5C51" w:rsidRDefault="00895B45" w:rsidP="00AD10BD">
            <w:pPr>
              <w:widowControl w:val="0"/>
              <w:shd w:val="clear" w:color="auto" w:fill="FFFFFF" w:themeFill="background1"/>
              <w:rPr>
                <w:rFonts w:cs="Arial"/>
                <w:b/>
              </w:rPr>
            </w:pPr>
            <w:r w:rsidRPr="00FE5C51">
              <w:rPr>
                <w:rFonts w:cs="Arial"/>
                <w:b/>
              </w:rPr>
              <w:t>E-naslov kontaktne osebe</w:t>
            </w:r>
          </w:p>
        </w:tc>
        <w:tc>
          <w:tcPr>
            <w:tcW w:w="2409" w:type="dxa"/>
            <w:tcBorders>
              <w:top w:val="single" w:sz="4" w:space="0" w:color="auto"/>
              <w:left w:val="single" w:sz="4" w:space="0" w:color="auto"/>
              <w:bottom w:val="single" w:sz="4" w:space="0" w:color="auto"/>
              <w:right w:val="single" w:sz="4" w:space="0" w:color="auto"/>
            </w:tcBorders>
            <w:vAlign w:val="center"/>
          </w:tcPr>
          <w:p w14:paraId="5D6F9C0B" w14:textId="77777777" w:rsidR="00895B45" w:rsidRPr="00FE5C51" w:rsidRDefault="00895B45" w:rsidP="00AD10BD">
            <w:pPr>
              <w:widowControl w:val="0"/>
              <w:shd w:val="clear" w:color="auto" w:fill="FFFFFF" w:themeFill="background1"/>
              <w:rPr>
                <w:rFonts w:cs="Arial"/>
                <w:bCs/>
              </w:rPr>
            </w:pPr>
          </w:p>
        </w:tc>
        <w:tc>
          <w:tcPr>
            <w:tcW w:w="2410" w:type="dxa"/>
            <w:tcBorders>
              <w:top w:val="single" w:sz="4" w:space="0" w:color="auto"/>
              <w:left w:val="single" w:sz="4" w:space="0" w:color="auto"/>
              <w:bottom w:val="single" w:sz="4" w:space="0" w:color="auto"/>
              <w:right w:val="single" w:sz="4" w:space="0" w:color="auto"/>
            </w:tcBorders>
            <w:vAlign w:val="center"/>
          </w:tcPr>
          <w:p w14:paraId="1DC239ED" w14:textId="77777777" w:rsidR="00895B45" w:rsidRPr="00FE5C51" w:rsidRDefault="00895B45" w:rsidP="00AD10BD">
            <w:pPr>
              <w:widowControl w:val="0"/>
              <w:shd w:val="clear" w:color="auto" w:fill="FFFFFF" w:themeFill="background1"/>
              <w:rPr>
                <w:rFonts w:cs="Arial"/>
                <w:bCs/>
              </w:rPr>
            </w:pPr>
          </w:p>
        </w:tc>
        <w:tc>
          <w:tcPr>
            <w:tcW w:w="2410" w:type="dxa"/>
            <w:tcBorders>
              <w:top w:val="single" w:sz="4" w:space="0" w:color="auto"/>
              <w:left w:val="single" w:sz="4" w:space="0" w:color="auto"/>
              <w:bottom w:val="single" w:sz="4" w:space="0" w:color="auto"/>
              <w:right w:val="single" w:sz="4" w:space="0" w:color="auto"/>
            </w:tcBorders>
            <w:vAlign w:val="center"/>
          </w:tcPr>
          <w:p w14:paraId="3F34EA1A" w14:textId="77777777" w:rsidR="00895B45" w:rsidRPr="00FE5C51" w:rsidRDefault="00895B45" w:rsidP="00AD10BD">
            <w:pPr>
              <w:widowControl w:val="0"/>
              <w:shd w:val="clear" w:color="auto" w:fill="FFFFFF" w:themeFill="background1"/>
              <w:rPr>
                <w:rFonts w:cs="Arial"/>
                <w:bCs/>
              </w:rPr>
            </w:pPr>
          </w:p>
        </w:tc>
      </w:tr>
      <w:tr w:rsidR="00895B45" w:rsidRPr="00FE5C51" w14:paraId="06E7CD82" w14:textId="77777777" w:rsidTr="00895B45">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A42CE7" w14:textId="77777777" w:rsidR="00895B45" w:rsidRPr="00FE5C51" w:rsidRDefault="00895B45" w:rsidP="00AD10BD">
            <w:pPr>
              <w:widowControl w:val="0"/>
              <w:shd w:val="clear" w:color="auto" w:fill="FFFFFF" w:themeFill="background1"/>
              <w:rPr>
                <w:rFonts w:cs="Arial"/>
                <w:b/>
              </w:rPr>
            </w:pPr>
            <w:r w:rsidRPr="00FE5C51">
              <w:rPr>
                <w:rFonts w:cs="Arial"/>
                <w:b/>
              </w:rPr>
              <w:t>Telefon kontaktne osebe</w:t>
            </w:r>
          </w:p>
        </w:tc>
        <w:tc>
          <w:tcPr>
            <w:tcW w:w="2409" w:type="dxa"/>
            <w:tcBorders>
              <w:top w:val="single" w:sz="4" w:space="0" w:color="auto"/>
              <w:left w:val="single" w:sz="4" w:space="0" w:color="auto"/>
              <w:bottom w:val="single" w:sz="4" w:space="0" w:color="auto"/>
              <w:right w:val="single" w:sz="4" w:space="0" w:color="auto"/>
            </w:tcBorders>
            <w:vAlign w:val="center"/>
          </w:tcPr>
          <w:p w14:paraId="5F5B5BC7" w14:textId="77777777" w:rsidR="00895B45" w:rsidRPr="00FE5C51" w:rsidRDefault="00895B45" w:rsidP="00AD10BD">
            <w:pPr>
              <w:widowControl w:val="0"/>
              <w:shd w:val="clear" w:color="auto" w:fill="FFFFFF" w:themeFill="background1"/>
              <w:rPr>
                <w:rFonts w:cs="Arial"/>
                <w:bCs/>
              </w:rPr>
            </w:pPr>
          </w:p>
        </w:tc>
        <w:tc>
          <w:tcPr>
            <w:tcW w:w="2410" w:type="dxa"/>
            <w:tcBorders>
              <w:top w:val="single" w:sz="4" w:space="0" w:color="auto"/>
              <w:left w:val="single" w:sz="4" w:space="0" w:color="auto"/>
              <w:bottom w:val="single" w:sz="4" w:space="0" w:color="auto"/>
              <w:right w:val="single" w:sz="4" w:space="0" w:color="auto"/>
            </w:tcBorders>
            <w:vAlign w:val="center"/>
          </w:tcPr>
          <w:p w14:paraId="4EDCD488" w14:textId="77777777" w:rsidR="00895B45" w:rsidRPr="00FE5C51" w:rsidRDefault="00895B45" w:rsidP="00AD10BD">
            <w:pPr>
              <w:widowControl w:val="0"/>
              <w:shd w:val="clear" w:color="auto" w:fill="FFFFFF" w:themeFill="background1"/>
              <w:rPr>
                <w:rFonts w:cs="Arial"/>
                <w:bCs/>
              </w:rPr>
            </w:pPr>
          </w:p>
        </w:tc>
        <w:tc>
          <w:tcPr>
            <w:tcW w:w="2410" w:type="dxa"/>
            <w:tcBorders>
              <w:top w:val="single" w:sz="4" w:space="0" w:color="auto"/>
              <w:left w:val="single" w:sz="4" w:space="0" w:color="auto"/>
              <w:bottom w:val="single" w:sz="4" w:space="0" w:color="auto"/>
              <w:right w:val="single" w:sz="4" w:space="0" w:color="auto"/>
            </w:tcBorders>
            <w:vAlign w:val="center"/>
          </w:tcPr>
          <w:p w14:paraId="08D24D30" w14:textId="77777777" w:rsidR="00895B45" w:rsidRPr="00FE5C51" w:rsidRDefault="00895B45" w:rsidP="00AD10BD">
            <w:pPr>
              <w:widowControl w:val="0"/>
              <w:shd w:val="clear" w:color="auto" w:fill="FFFFFF" w:themeFill="background1"/>
              <w:rPr>
                <w:rFonts w:cs="Arial"/>
                <w:bCs/>
              </w:rPr>
            </w:pPr>
          </w:p>
        </w:tc>
      </w:tr>
      <w:tr w:rsidR="00895B45" w:rsidRPr="00FE5C51" w14:paraId="588D0220" w14:textId="77777777" w:rsidTr="00895B45">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C3A802" w14:textId="77777777" w:rsidR="00895B45" w:rsidRPr="00FE5C51" w:rsidRDefault="00895B45" w:rsidP="00AD10BD">
            <w:pPr>
              <w:widowControl w:val="0"/>
              <w:shd w:val="clear" w:color="auto" w:fill="FFFFFF" w:themeFill="background1"/>
              <w:rPr>
                <w:rFonts w:cs="Arial"/>
                <w:b/>
              </w:rPr>
            </w:pPr>
            <w:r w:rsidRPr="00FE5C51">
              <w:rPr>
                <w:rFonts w:cs="Arial"/>
                <w:b/>
              </w:rPr>
              <w:t>Ponudnik je MSP (malo ali srednje podjetje, kot je opredeljeno v poročilu Komisije 2003/361/ES)*</w:t>
            </w:r>
          </w:p>
        </w:tc>
        <w:tc>
          <w:tcPr>
            <w:tcW w:w="2409" w:type="dxa"/>
            <w:tcBorders>
              <w:top w:val="single" w:sz="4" w:space="0" w:color="auto"/>
              <w:left w:val="single" w:sz="4" w:space="0" w:color="auto"/>
              <w:bottom w:val="single" w:sz="4" w:space="0" w:color="auto"/>
              <w:right w:val="single" w:sz="4" w:space="0" w:color="auto"/>
            </w:tcBorders>
            <w:vAlign w:val="center"/>
          </w:tcPr>
          <w:p w14:paraId="3E10F58C" w14:textId="77777777" w:rsidR="00895B45" w:rsidRPr="00FE5C51" w:rsidRDefault="00895B45" w:rsidP="00AD10BD">
            <w:pPr>
              <w:widowControl w:val="0"/>
              <w:shd w:val="clear" w:color="auto" w:fill="FFFFFF" w:themeFill="background1"/>
              <w:jc w:val="center"/>
              <w:rPr>
                <w:rFonts w:cs="Arial"/>
                <w:bCs/>
              </w:rPr>
            </w:pPr>
            <w:r w:rsidRPr="00FE5C51">
              <w:rPr>
                <w:rFonts w:cs="Arial"/>
                <w:bCs/>
              </w:rPr>
              <w:t>DA/NE</w:t>
            </w:r>
          </w:p>
        </w:tc>
        <w:tc>
          <w:tcPr>
            <w:tcW w:w="2410" w:type="dxa"/>
            <w:tcBorders>
              <w:top w:val="single" w:sz="4" w:space="0" w:color="auto"/>
              <w:left w:val="single" w:sz="4" w:space="0" w:color="auto"/>
              <w:bottom w:val="single" w:sz="4" w:space="0" w:color="auto"/>
              <w:right w:val="single" w:sz="4" w:space="0" w:color="auto"/>
            </w:tcBorders>
            <w:vAlign w:val="center"/>
          </w:tcPr>
          <w:p w14:paraId="2BA8C4C4" w14:textId="77777777" w:rsidR="00895B45" w:rsidRPr="00FE5C51" w:rsidRDefault="00895B45" w:rsidP="00AD10BD">
            <w:pPr>
              <w:widowControl w:val="0"/>
              <w:shd w:val="clear" w:color="auto" w:fill="FFFFFF" w:themeFill="background1"/>
              <w:jc w:val="center"/>
              <w:rPr>
                <w:rFonts w:cs="Arial"/>
                <w:bCs/>
              </w:rPr>
            </w:pPr>
            <w:r w:rsidRPr="00FE5C51">
              <w:rPr>
                <w:rFonts w:cs="Arial"/>
                <w:bCs/>
              </w:rPr>
              <w:t>DA/NE</w:t>
            </w:r>
          </w:p>
        </w:tc>
        <w:tc>
          <w:tcPr>
            <w:tcW w:w="2410" w:type="dxa"/>
            <w:tcBorders>
              <w:top w:val="single" w:sz="4" w:space="0" w:color="auto"/>
              <w:left w:val="single" w:sz="4" w:space="0" w:color="auto"/>
              <w:bottom w:val="single" w:sz="4" w:space="0" w:color="auto"/>
              <w:right w:val="single" w:sz="4" w:space="0" w:color="auto"/>
            </w:tcBorders>
            <w:vAlign w:val="center"/>
          </w:tcPr>
          <w:p w14:paraId="049162EE" w14:textId="77777777" w:rsidR="00895B45" w:rsidRPr="00FE5C51" w:rsidRDefault="00895B45" w:rsidP="00AD10BD">
            <w:pPr>
              <w:widowControl w:val="0"/>
              <w:shd w:val="clear" w:color="auto" w:fill="FFFFFF" w:themeFill="background1"/>
              <w:jc w:val="center"/>
              <w:rPr>
                <w:rFonts w:cs="Arial"/>
                <w:bCs/>
              </w:rPr>
            </w:pPr>
            <w:r w:rsidRPr="00FE5C51">
              <w:rPr>
                <w:rFonts w:cs="Arial"/>
                <w:bCs/>
              </w:rPr>
              <w:t>DA/NE</w:t>
            </w:r>
          </w:p>
        </w:tc>
      </w:tr>
      <w:tr w:rsidR="00895B45" w:rsidRPr="00FE5C51" w14:paraId="0DFC2EDE" w14:textId="77777777" w:rsidTr="00895B45">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977246" w14:textId="77777777" w:rsidR="00895B45" w:rsidRPr="00FE5C51" w:rsidRDefault="00895B45" w:rsidP="00AD10BD">
            <w:pPr>
              <w:widowControl w:val="0"/>
              <w:shd w:val="clear" w:color="auto" w:fill="FFFFFF" w:themeFill="background1"/>
              <w:rPr>
                <w:rFonts w:cs="Arial"/>
                <w:b/>
              </w:rPr>
            </w:pPr>
            <w:r w:rsidRPr="00FE5C51">
              <w:rPr>
                <w:rFonts w:cs="Arial"/>
                <w:b/>
              </w:rPr>
              <w:t>Odgovorna oseba za podpis pogodbe</w:t>
            </w:r>
          </w:p>
        </w:tc>
        <w:tc>
          <w:tcPr>
            <w:tcW w:w="7229" w:type="dxa"/>
            <w:gridSpan w:val="3"/>
            <w:tcBorders>
              <w:top w:val="single" w:sz="4" w:space="0" w:color="auto"/>
              <w:left w:val="single" w:sz="4" w:space="0" w:color="auto"/>
              <w:bottom w:val="single" w:sz="4" w:space="0" w:color="auto"/>
              <w:right w:val="single" w:sz="4" w:space="0" w:color="auto"/>
            </w:tcBorders>
            <w:vAlign w:val="center"/>
          </w:tcPr>
          <w:p w14:paraId="3107A971" w14:textId="77777777" w:rsidR="00895B45" w:rsidRPr="00FE5C51" w:rsidRDefault="00895B45" w:rsidP="00AD10BD">
            <w:pPr>
              <w:widowControl w:val="0"/>
              <w:shd w:val="clear" w:color="auto" w:fill="FFFFFF" w:themeFill="background1"/>
              <w:rPr>
                <w:rFonts w:cs="Arial"/>
                <w:bCs/>
              </w:rPr>
            </w:pPr>
          </w:p>
        </w:tc>
      </w:tr>
    </w:tbl>
    <w:p w14:paraId="1E9EB3D2" w14:textId="77777777" w:rsidR="00895B45" w:rsidRDefault="00895B45" w:rsidP="00895B45">
      <w:pPr>
        <w:spacing w:before="120" w:after="120"/>
        <w:jc w:val="both"/>
        <w:rPr>
          <w:rFonts w:cs="Arial"/>
        </w:rPr>
      </w:pPr>
      <w:r w:rsidRPr="00FE5C51">
        <w:rPr>
          <w:rFonts w:cs="Arial"/>
        </w:rPr>
        <w:t>*obkrožiti ustrezno.</w:t>
      </w:r>
    </w:p>
    <w:p w14:paraId="49654978" w14:textId="77777777" w:rsidR="00052A73" w:rsidRDefault="00052A73" w:rsidP="00895B45">
      <w:pPr>
        <w:spacing w:before="120" w:after="120"/>
        <w:jc w:val="both"/>
        <w:rPr>
          <w:rFonts w:cs="Arial"/>
        </w:rPr>
      </w:pPr>
    </w:p>
    <w:p w14:paraId="4DC053B0" w14:textId="77777777" w:rsidR="00052A73" w:rsidRDefault="00052A73" w:rsidP="00895B45">
      <w:pPr>
        <w:spacing w:before="120" w:after="120"/>
        <w:jc w:val="both"/>
        <w:rPr>
          <w:rFonts w:cs="Arial"/>
        </w:rPr>
      </w:pPr>
    </w:p>
    <w:p w14:paraId="665771A2" w14:textId="77777777" w:rsidR="00052A73" w:rsidRDefault="00052A73" w:rsidP="00895B45">
      <w:pPr>
        <w:spacing w:before="120" w:after="120"/>
        <w:jc w:val="both"/>
        <w:rPr>
          <w:rFonts w:cs="Arial"/>
        </w:rPr>
      </w:pPr>
    </w:p>
    <w:p w14:paraId="43AF46DE" w14:textId="77777777" w:rsidR="00052A73" w:rsidRDefault="00052A73" w:rsidP="00895B45">
      <w:pPr>
        <w:spacing w:before="120" w:after="120"/>
        <w:jc w:val="both"/>
        <w:rPr>
          <w:rFonts w:cs="Arial"/>
        </w:rPr>
      </w:pPr>
    </w:p>
    <w:p w14:paraId="363E8585" w14:textId="77777777" w:rsidR="00052A73" w:rsidRDefault="00052A73" w:rsidP="00895B45">
      <w:pPr>
        <w:spacing w:before="120" w:after="120"/>
        <w:jc w:val="both"/>
        <w:rPr>
          <w:rFonts w:cs="Arial"/>
        </w:rPr>
      </w:pPr>
    </w:p>
    <w:p w14:paraId="1795151D" w14:textId="77777777" w:rsidR="00052A73" w:rsidRPr="00FE5C51" w:rsidRDefault="00052A73" w:rsidP="00895B45">
      <w:pPr>
        <w:spacing w:before="120" w:after="120"/>
        <w:jc w:val="both"/>
        <w:rPr>
          <w:rFonts w:cs="Arial"/>
        </w:rPr>
      </w:pPr>
    </w:p>
    <w:p w14:paraId="4D57AC30" w14:textId="77777777" w:rsidR="00895B45" w:rsidRPr="00FE5C51" w:rsidRDefault="00895B45" w:rsidP="00895B45">
      <w:pPr>
        <w:widowControl w:val="0"/>
        <w:rPr>
          <w:rFonts w:cs="Arial"/>
        </w:rPr>
      </w:pPr>
    </w:p>
    <w:p w14:paraId="37757F2F" w14:textId="77777777" w:rsidR="00895B45" w:rsidRPr="00FE5C51" w:rsidRDefault="00895B45" w:rsidP="00895B45">
      <w:pPr>
        <w:widowControl w:val="0"/>
        <w:rPr>
          <w:rFonts w:cs="Arial"/>
          <w:b/>
          <w:bCs/>
        </w:rPr>
      </w:pPr>
      <w:r w:rsidRPr="00FE5C51">
        <w:rPr>
          <w:rFonts w:cs="Arial"/>
          <w:u w:val="single"/>
        </w:rPr>
        <w:t>PODIZVAJALCI</w:t>
      </w:r>
      <w:r w:rsidRPr="00FE5C51">
        <w:rPr>
          <w:rFonts w:cs="Arial"/>
          <w:b/>
          <w:bCs/>
        </w:rPr>
        <w:t xml:space="preserve"> </w:t>
      </w:r>
      <w:r w:rsidRPr="00FE5C51">
        <w:rPr>
          <w:rFonts w:cs="Arial"/>
        </w:rPr>
        <w:t>(izpolniti v primeru, če ponudnik nastopa s podizvajalci):</w:t>
      </w:r>
    </w:p>
    <w:p w14:paraId="319D0E6F" w14:textId="77777777" w:rsidR="00895B45" w:rsidRPr="00FE5C51" w:rsidRDefault="00895B45" w:rsidP="00895B45">
      <w:pPr>
        <w:widowControl w:val="0"/>
        <w:ind w:left="360"/>
        <w:jc w:val="center"/>
        <w:rPr>
          <w:rFonts w:cs="Arial"/>
          <w:i/>
          <w:iCs/>
        </w:rPr>
      </w:pPr>
    </w:p>
    <w:tbl>
      <w:tblPr>
        <w:tblW w:w="9563"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851"/>
        <w:gridCol w:w="2268"/>
        <w:gridCol w:w="2268"/>
        <w:gridCol w:w="2282"/>
        <w:gridCol w:w="1894"/>
      </w:tblGrid>
      <w:tr w:rsidR="00895B45" w:rsidRPr="00FE5C51" w14:paraId="5299ADC8" w14:textId="77777777" w:rsidTr="00895B45">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3F826D" w14:textId="77777777" w:rsidR="00895B45" w:rsidRPr="00FE5C51" w:rsidRDefault="00895B45" w:rsidP="00AD10BD">
            <w:pPr>
              <w:widowControl w:val="0"/>
              <w:jc w:val="center"/>
              <w:rPr>
                <w:rFonts w:cs="Arial"/>
              </w:rPr>
            </w:pPr>
            <w:r w:rsidRPr="00FE5C51">
              <w:rPr>
                <w:rFonts w:cs="Arial"/>
              </w:rPr>
              <w:t>Št.</w:t>
            </w:r>
          </w:p>
        </w:tc>
        <w:tc>
          <w:tcPr>
            <w:tcW w:w="2268"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2C7B8217" w14:textId="77777777" w:rsidR="00895B45" w:rsidRPr="00FE5C51" w:rsidRDefault="00895B45" w:rsidP="00AD10BD">
            <w:pPr>
              <w:widowControl w:val="0"/>
              <w:jc w:val="center"/>
              <w:rPr>
                <w:rFonts w:cs="Arial"/>
              </w:rPr>
            </w:pPr>
            <w:r w:rsidRPr="00FE5C51">
              <w:rPr>
                <w:rFonts w:cs="Arial"/>
              </w:rPr>
              <w:t>Podizvajalec</w:t>
            </w:r>
          </w:p>
          <w:p w14:paraId="193A74D0" w14:textId="77777777" w:rsidR="00895B45" w:rsidRPr="00FE5C51" w:rsidRDefault="00895B45" w:rsidP="00AD10BD">
            <w:pPr>
              <w:widowControl w:val="0"/>
              <w:jc w:val="center"/>
              <w:rPr>
                <w:rFonts w:cs="Arial"/>
              </w:rPr>
            </w:pPr>
            <w:r w:rsidRPr="00FE5C51">
              <w:rPr>
                <w:rFonts w:cs="Arial"/>
              </w:rPr>
              <w:t>(naziv in sedež, zakoniti zastopnik)</w:t>
            </w:r>
          </w:p>
        </w:tc>
        <w:tc>
          <w:tcPr>
            <w:tcW w:w="2268"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72A01BD6" w14:textId="77777777" w:rsidR="00895B45" w:rsidRPr="00FE5C51" w:rsidRDefault="00895B45" w:rsidP="00AD10BD">
            <w:pPr>
              <w:widowControl w:val="0"/>
              <w:jc w:val="center"/>
              <w:rPr>
                <w:rFonts w:cs="Arial"/>
              </w:rPr>
            </w:pPr>
            <w:r w:rsidRPr="00FE5C51">
              <w:rPr>
                <w:rFonts w:cs="Arial"/>
              </w:rPr>
              <w:t>Kontaktni podatki</w:t>
            </w:r>
          </w:p>
        </w:tc>
        <w:tc>
          <w:tcPr>
            <w:tcW w:w="2282"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0358DD80" w14:textId="77777777" w:rsidR="00895B45" w:rsidRPr="00FE5C51" w:rsidRDefault="00895B45" w:rsidP="00AD10BD">
            <w:pPr>
              <w:widowControl w:val="0"/>
              <w:jc w:val="center"/>
              <w:rPr>
                <w:rFonts w:cs="Arial"/>
              </w:rPr>
            </w:pPr>
            <w:r w:rsidRPr="00FE5C51">
              <w:rPr>
                <w:rFonts w:cs="Arial"/>
              </w:rPr>
              <w:t>Opis del</w:t>
            </w:r>
          </w:p>
        </w:tc>
        <w:tc>
          <w:tcPr>
            <w:tcW w:w="18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363B9D" w14:textId="77777777" w:rsidR="00895B45" w:rsidRPr="00FE5C51" w:rsidRDefault="00895B45" w:rsidP="00AD10BD">
            <w:pPr>
              <w:widowControl w:val="0"/>
              <w:jc w:val="center"/>
              <w:rPr>
                <w:rFonts w:cs="Arial"/>
              </w:rPr>
            </w:pPr>
            <w:r w:rsidRPr="00FE5C51">
              <w:rPr>
                <w:rFonts w:cs="Arial"/>
              </w:rPr>
              <w:t>Delež oddanih del v % od celote</w:t>
            </w:r>
          </w:p>
        </w:tc>
      </w:tr>
      <w:tr w:rsidR="00895B45" w:rsidRPr="00FE5C51" w14:paraId="696B6553" w14:textId="77777777" w:rsidTr="00AD10BD">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ACB0E4" w14:textId="77777777" w:rsidR="00895B45" w:rsidRPr="00FE5C51" w:rsidRDefault="00895B45" w:rsidP="00AD10BD">
            <w:pPr>
              <w:widowControl w:val="0"/>
              <w:jc w:val="center"/>
              <w:rPr>
                <w:rFonts w:cs="Arial"/>
              </w:rPr>
            </w:pPr>
            <w:r w:rsidRPr="00FE5C51">
              <w:rPr>
                <w:rFonts w:cs="Arial"/>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80B0680" w14:textId="77777777" w:rsidR="00895B45" w:rsidRPr="00FE5C51" w:rsidRDefault="00895B45" w:rsidP="00AD10BD">
            <w:pPr>
              <w:widowControl w:val="0"/>
              <w:rPr>
                <w:rFonts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A053717" w14:textId="77777777" w:rsidR="00895B45" w:rsidRPr="00FE5C51" w:rsidRDefault="00895B45" w:rsidP="00AD10BD">
            <w:pPr>
              <w:widowControl w:val="0"/>
              <w:rPr>
                <w:rFonts w:cs="Arial"/>
              </w:rPr>
            </w:pPr>
          </w:p>
        </w:tc>
        <w:tc>
          <w:tcPr>
            <w:tcW w:w="2282" w:type="dxa"/>
            <w:tcBorders>
              <w:top w:val="single" w:sz="4" w:space="0" w:color="auto"/>
              <w:left w:val="single" w:sz="4" w:space="0" w:color="auto"/>
              <w:bottom w:val="single" w:sz="4" w:space="0" w:color="auto"/>
              <w:right w:val="nil"/>
            </w:tcBorders>
            <w:shd w:val="clear" w:color="auto" w:fill="auto"/>
            <w:vAlign w:val="center"/>
          </w:tcPr>
          <w:p w14:paraId="551F37FC" w14:textId="77777777" w:rsidR="00895B45" w:rsidRPr="00FE5C51" w:rsidRDefault="00895B45" w:rsidP="00AD10BD">
            <w:pPr>
              <w:widowControl w:val="0"/>
              <w:rPr>
                <w:rFonts w:cs="Arial"/>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9B39517" w14:textId="77777777" w:rsidR="00895B45" w:rsidRPr="00FE5C51" w:rsidRDefault="00895B45" w:rsidP="00AD10BD">
            <w:pPr>
              <w:widowControl w:val="0"/>
              <w:rPr>
                <w:rFonts w:cs="Arial"/>
              </w:rPr>
            </w:pPr>
          </w:p>
        </w:tc>
      </w:tr>
      <w:tr w:rsidR="00895B45" w:rsidRPr="00FE5C51" w14:paraId="578081E9" w14:textId="77777777" w:rsidTr="00AD10BD">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1B166A" w14:textId="77777777" w:rsidR="00895B45" w:rsidRPr="00FE5C51" w:rsidRDefault="00895B45" w:rsidP="00AD10BD">
            <w:pPr>
              <w:widowControl w:val="0"/>
              <w:jc w:val="center"/>
              <w:rPr>
                <w:rFonts w:cs="Arial"/>
              </w:rPr>
            </w:pPr>
            <w:r w:rsidRPr="00FE5C51">
              <w:rPr>
                <w:rFonts w:cs="Arial"/>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37C49D" w14:textId="77777777" w:rsidR="00895B45" w:rsidRPr="00FE5C51" w:rsidRDefault="00895B45" w:rsidP="00AD10BD">
            <w:pPr>
              <w:widowControl w:val="0"/>
              <w:rPr>
                <w:rFonts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07E8849" w14:textId="77777777" w:rsidR="00895B45" w:rsidRPr="00FE5C51" w:rsidRDefault="00895B45" w:rsidP="00AD10BD">
            <w:pPr>
              <w:widowControl w:val="0"/>
              <w:rPr>
                <w:rFonts w:cs="Arial"/>
              </w:rPr>
            </w:pPr>
          </w:p>
        </w:tc>
        <w:tc>
          <w:tcPr>
            <w:tcW w:w="2282" w:type="dxa"/>
            <w:tcBorders>
              <w:top w:val="single" w:sz="4" w:space="0" w:color="auto"/>
              <w:left w:val="single" w:sz="4" w:space="0" w:color="auto"/>
              <w:bottom w:val="single" w:sz="4" w:space="0" w:color="auto"/>
              <w:right w:val="nil"/>
            </w:tcBorders>
            <w:shd w:val="clear" w:color="auto" w:fill="auto"/>
            <w:vAlign w:val="center"/>
          </w:tcPr>
          <w:p w14:paraId="213F3CC7" w14:textId="77777777" w:rsidR="00895B45" w:rsidRPr="00FE5C51" w:rsidRDefault="00895B45" w:rsidP="00AD10BD">
            <w:pPr>
              <w:widowControl w:val="0"/>
              <w:rPr>
                <w:rFonts w:cs="Arial"/>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20B531F" w14:textId="77777777" w:rsidR="00895B45" w:rsidRPr="00FE5C51" w:rsidRDefault="00895B45" w:rsidP="00AD10BD">
            <w:pPr>
              <w:widowControl w:val="0"/>
              <w:rPr>
                <w:rFonts w:cs="Arial"/>
              </w:rPr>
            </w:pPr>
          </w:p>
        </w:tc>
      </w:tr>
    </w:tbl>
    <w:p w14:paraId="7804A394" w14:textId="77777777" w:rsidR="00895B45" w:rsidRPr="00FE5C51" w:rsidRDefault="00895B45" w:rsidP="00895B45">
      <w:pPr>
        <w:jc w:val="both"/>
        <w:rPr>
          <w:rFonts w:cs="Arial"/>
        </w:rPr>
      </w:pPr>
    </w:p>
    <w:p w14:paraId="65046018" w14:textId="77777777" w:rsidR="00895B45" w:rsidRPr="00FE5C51" w:rsidRDefault="00895B45" w:rsidP="00895B45">
      <w:pPr>
        <w:jc w:val="both"/>
        <w:rPr>
          <w:rFonts w:cs="Arial"/>
        </w:rPr>
      </w:pPr>
      <w:r w:rsidRPr="00FE5C51">
        <w:rPr>
          <w:rFonts w:cs="Arial"/>
        </w:rPr>
        <w:t xml:space="preserve">V kolikor kateri od podizvajalcev v skladu  in  na  način,  določen  v  drugem  in  tretjem  odstavku  94.  člena  ZJN-3 zahteva  neposredna  plačila,  mora ponudnik za takšnega podizvajalca predložiti v ponudbi Zahtevo podizvajalca za neposredno plačilo. </w:t>
      </w:r>
    </w:p>
    <w:p w14:paraId="73E77852" w14:textId="77777777" w:rsidR="00895B45" w:rsidRDefault="00895B45" w:rsidP="00895B45">
      <w:pPr>
        <w:jc w:val="both"/>
        <w:rPr>
          <w:rFonts w:cs="Arial"/>
        </w:rPr>
      </w:pPr>
    </w:p>
    <w:p w14:paraId="11FFC872" w14:textId="77777777" w:rsidR="00BE6AEB" w:rsidRPr="00FE5C51" w:rsidRDefault="00BE6AEB" w:rsidP="00895B45">
      <w:pPr>
        <w:jc w:val="both"/>
        <w:rPr>
          <w:rFonts w:cs="Arial"/>
        </w:rPr>
      </w:pPr>
    </w:p>
    <w:p w14:paraId="1CB96B33" w14:textId="77777777" w:rsidR="00FE5C51" w:rsidRPr="00FE5C51" w:rsidRDefault="00FE5C51" w:rsidP="00C36DD7">
      <w:pPr>
        <w:pStyle w:val="ListParagraph"/>
        <w:numPr>
          <w:ilvl w:val="0"/>
          <w:numId w:val="40"/>
        </w:numPr>
        <w:jc w:val="both"/>
        <w:rPr>
          <w:rFonts w:cs="Arial"/>
          <w:b/>
          <w:bCs/>
        </w:rPr>
      </w:pPr>
      <w:r w:rsidRPr="00FE5C51">
        <w:rPr>
          <w:rFonts w:cs="Arial"/>
          <w:b/>
          <w:bCs/>
        </w:rPr>
        <w:t>PRIJAVA ZA NASLEDNJE SKLOPE OPREME</w:t>
      </w:r>
    </w:p>
    <w:p w14:paraId="10523655" w14:textId="77777777" w:rsidR="00FE5C51" w:rsidRPr="00FE5C51" w:rsidRDefault="00FE5C51" w:rsidP="00FE5C51">
      <w:pPr>
        <w:pStyle w:val="ListParagraph"/>
        <w:jc w:val="both"/>
        <w:rPr>
          <w:rFonts w:cs="Arial"/>
          <w:b/>
          <w:bCs/>
        </w:rPr>
      </w:pPr>
    </w:p>
    <w:tbl>
      <w:tblPr>
        <w:tblW w:w="9060" w:type="dxa"/>
        <w:tblCellMar>
          <w:left w:w="70" w:type="dxa"/>
          <w:right w:w="70" w:type="dxa"/>
        </w:tblCellMar>
        <w:tblLook w:val="04A0" w:firstRow="1" w:lastRow="0" w:firstColumn="1" w:lastColumn="0" w:noHBand="0" w:noVBand="1"/>
      </w:tblPr>
      <w:tblGrid>
        <w:gridCol w:w="776"/>
        <w:gridCol w:w="2196"/>
        <w:gridCol w:w="4536"/>
        <w:gridCol w:w="1552"/>
      </w:tblGrid>
      <w:tr w:rsidR="00FE5C51" w:rsidRPr="00FE5C51" w14:paraId="1C5575F5" w14:textId="77777777" w:rsidTr="00FE5C51">
        <w:trPr>
          <w:trHeight w:val="860"/>
        </w:trPr>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FB1433" w14:textId="77777777" w:rsidR="00FE5C51" w:rsidRPr="00FE5C51" w:rsidRDefault="00FE5C51" w:rsidP="00AD10BD">
            <w:pPr>
              <w:jc w:val="center"/>
              <w:rPr>
                <w:rFonts w:cs="Arial"/>
                <w:color w:val="000000"/>
                <w:sz w:val="22"/>
                <w:szCs w:val="22"/>
              </w:rPr>
            </w:pPr>
            <w:r w:rsidRPr="00FE5C51">
              <w:rPr>
                <w:rFonts w:cs="Arial"/>
                <w:color w:val="000000"/>
                <w:sz w:val="22"/>
                <w:szCs w:val="22"/>
              </w:rPr>
              <w:t>Št. sklopa</w:t>
            </w:r>
          </w:p>
        </w:tc>
        <w:tc>
          <w:tcPr>
            <w:tcW w:w="219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742C0A6" w14:textId="77777777" w:rsidR="00FE5C51" w:rsidRPr="00FE5C51" w:rsidRDefault="00FE5C51" w:rsidP="00AD10BD">
            <w:pPr>
              <w:jc w:val="center"/>
              <w:rPr>
                <w:rFonts w:cs="Arial"/>
                <w:color w:val="000000"/>
                <w:sz w:val="22"/>
                <w:szCs w:val="22"/>
              </w:rPr>
            </w:pPr>
            <w:r w:rsidRPr="00FE5C51">
              <w:rPr>
                <w:rFonts w:cs="Arial"/>
                <w:color w:val="000000"/>
                <w:sz w:val="22"/>
                <w:szCs w:val="22"/>
              </w:rPr>
              <w:t>Naziv sklopa</w:t>
            </w:r>
          </w:p>
        </w:tc>
        <w:tc>
          <w:tcPr>
            <w:tcW w:w="453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6E544CC" w14:textId="77777777" w:rsidR="00FE5C51" w:rsidRPr="00FE5C51" w:rsidRDefault="00FE5C51" w:rsidP="00AD10BD">
            <w:pPr>
              <w:jc w:val="center"/>
              <w:rPr>
                <w:rFonts w:cs="Arial"/>
                <w:color w:val="000000"/>
                <w:sz w:val="22"/>
                <w:szCs w:val="22"/>
              </w:rPr>
            </w:pPr>
            <w:r w:rsidRPr="00FE5C51">
              <w:rPr>
                <w:rFonts w:cs="Arial"/>
                <w:color w:val="000000"/>
                <w:sz w:val="22"/>
                <w:szCs w:val="22"/>
              </w:rPr>
              <w:t>oprema</w:t>
            </w:r>
          </w:p>
        </w:tc>
        <w:tc>
          <w:tcPr>
            <w:tcW w:w="1552" w:type="dxa"/>
            <w:tcBorders>
              <w:top w:val="single" w:sz="4" w:space="0" w:color="auto"/>
              <w:left w:val="nil"/>
              <w:bottom w:val="single" w:sz="4" w:space="0" w:color="auto"/>
              <w:right w:val="single" w:sz="4" w:space="0" w:color="auto"/>
            </w:tcBorders>
            <w:shd w:val="clear" w:color="auto" w:fill="D9D9D9" w:themeFill="background1" w:themeFillShade="D9"/>
          </w:tcPr>
          <w:p w14:paraId="448D0B31" w14:textId="77777777" w:rsidR="00FE5C51" w:rsidRDefault="00FE5C51" w:rsidP="00AD10BD">
            <w:pPr>
              <w:jc w:val="center"/>
              <w:rPr>
                <w:rFonts w:cs="Arial"/>
                <w:color w:val="000000"/>
                <w:sz w:val="22"/>
                <w:szCs w:val="22"/>
              </w:rPr>
            </w:pPr>
          </w:p>
          <w:p w14:paraId="71F342C5" w14:textId="77777777" w:rsidR="00FE5C51" w:rsidRPr="00FE5C51" w:rsidRDefault="00FE5C51" w:rsidP="00AD10BD">
            <w:pPr>
              <w:jc w:val="center"/>
              <w:rPr>
                <w:rFonts w:cs="Arial"/>
                <w:color w:val="000000"/>
                <w:sz w:val="22"/>
                <w:szCs w:val="22"/>
              </w:rPr>
            </w:pPr>
            <w:r>
              <w:rPr>
                <w:rFonts w:cs="Arial"/>
                <w:color w:val="000000"/>
                <w:sz w:val="22"/>
                <w:szCs w:val="22"/>
              </w:rPr>
              <w:t>Sklop na katerega se prijavljamo</w:t>
            </w:r>
            <w:r w:rsidR="00D41973">
              <w:rPr>
                <w:rFonts w:cs="Arial"/>
                <w:color w:val="000000"/>
                <w:sz w:val="22"/>
                <w:szCs w:val="22"/>
              </w:rPr>
              <w:t xml:space="preserve"> </w:t>
            </w:r>
            <w:r>
              <w:rPr>
                <w:rFonts w:cs="Arial"/>
                <w:color w:val="000000"/>
                <w:sz w:val="22"/>
                <w:szCs w:val="22"/>
              </w:rPr>
              <w:t>(DA/ NE)*</w:t>
            </w:r>
          </w:p>
        </w:tc>
      </w:tr>
      <w:tr w:rsidR="00FE5C51" w:rsidRPr="00FE5C51" w14:paraId="37FDA824" w14:textId="77777777" w:rsidTr="00FE5C51">
        <w:trPr>
          <w:trHeight w:val="286"/>
        </w:trPr>
        <w:tc>
          <w:tcPr>
            <w:tcW w:w="776" w:type="dxa"/>
            <w:tcBorders>
              <w:top w:val="nil"/>
              <w:left w:val="single" w:sz="4" w:space="0" w:color="auto"/>
              <w:bottom w:val="single" w:sz="4" w:space="0" w:color="auto"/>
              <w:right w:val="single" w:sz="4" w:space="0" w:color="auto"/>
            </w:tcBorders>
            <w:shd w:val="clear" w:color="auto" w:fill="FFFFFF" w:themeFill="background1"/>
            <w:vAlign w:val="center"/>
            <w:hideMark/>
          </w:tcPr>
          <w:p w14:paraId="159AEB2F" w14:textId="77777777" w:rsidR="00FE5C51" w:rsidRPr="00FE5C51" w:rsidRDefault="00FE5C51" w:rsidP="00AD10BD">
            <w:pPr>
              <w:jc w:val="center"/>
              <w:rPr>
                <w:rFonts w:cs="Arial"/>
                <w:color w:val="000000"/>
                <w:sz w:val="22"/>
                <w:szCs w:val="22"/>
              </w:rPr>
            </w:pPr>
            <w:r w:rsidRPr="00FE5C51">
              <w:rPr>
                <w:rFonts w:cs="Arial"/>
                <w:color w:val="000000"/>
                <w:sz w:val="22"/>
                <w:szCs w:val="22"/>
              </w:rPr>
              <w:t>1</w:t>
            </w:r>
          </w:p>
        </w:tc>
        <w:tc>
          <w:tcPr>
            <w:tcW w:w="2196" w:type="dxa"/>
            <w:tcBorders>
              <w:top w:val="nil"/>
              <w:left w:val="nil"/>
              <w:bottom w:val="single" w:sz="4" w:space="0" w:color="auto"/>
              <w:right w:val="single" w:sz="4" w:space="0" w:color="auto"/>
            </w:tcBorders>
            <w:shd w:val="clear" w:color="auto" w:fill="FFFFFF" w:themeFill="background1"/>
            <w:vAlign w:val="center"/>
            <w:hideMark/>
          </w:tcPr>
          <w:p w14:paraId="733D1FDF" w14:textId="77777777" w:rsidR="00FE5C51" w:rsidRPr="00FE5C51" w:rsidRDefault="00FE5C51" w:rsidP="00AD10BD">
            <w:pPr>
              <w:rPr>
                <w:rFonts w:cs="Arial"/>
                <w:bCs/>
                <w:color w:val="000000"/>
                <w:sz w:val="22"/>
                <w:szCs w:val="22"/>
              </w:rPr>
            </w:pPr>
            <w:r w:rsidRPr="00FE5C51">
              <w:rPr>
                <w:rFonts w:cs="Arial"/>
                <w:bCs/>
              </w:rPr>
              <w:t>Računalniška oprema</w:t>
            </w:r>
          </w:p>
        </w:tc>
        <w:tc>
          <w:tcPr>
            <w:tcW w:w="4536" w:type="dxa"/>
            <w:tcBorders>
              <w:top w:val="nil"/>
              <w:left w:val="nil"/>
              <w:bottom w:val="single" w:sz="4" w:space="0" w:color="auto"/>
              <w:right w:val="single" w:sz="4" w:space="0" w:color="auto"/>
            </w:tcBorders>
            <w:shd w:val="clear" w:color="auto" w:fill="FFFFFF" w:themeFill="background1"/>
            <w:vAlign w:val="center"/>
            <w:hideMark/>
          </w:tcPr>
          <w:p w14:paraId="0AFC97E4" w14:textId="77777777" w:rsidR="00FE5C51" w:rsidRPr="00FE5C51" w:rsidRDefault="00FE5C51" w:rsidP="00AD10BD">
            <w:pPr>
              <w:jc w:val="both"/>
              <w:rPr>
                <w:rFonts w:cs="Arial"/>
                <w:color w:val="000000"/>
                <w:sz w:val="22"/>
                <w:szCs w:val="22"/>
              </w:rPr>
            </w:pPr>
            <w:r w:rsidRPr="00FE5C51">
              <w:rPr>
                <w:rFonts w:cs="Arial"/>
              </w:rPr>
              <w:t>namizni računalniki, prenosni računalniki, tablični računalniki, računalniški monitorji, laserski tiskalniki, termalni tiskalniki, multifunkcijske naprave, skenerji, ...</w:t>
            </w:r>
          </w:p>
        </w:tc>
        <w:tc>
          <w:tcPr>
            <w:tcW w:w="1552" w:type="dxa"/>
            <w:tcBorders>
              <w:top w:val="nil"/>
              <w:left w:val="nil"/>
              <w:bottom w:val="single" w:sz="4" w:space="0" w:color="auto"/>
              <w:right w:val="single" w:sz="4" w:space="0" w:color="auto"/>
            </w:tcBorders>
            <w:shd w:val="clear" w:color="auto" w:fill="FFFFFF" w:themeFill="background1"/>
          </w:tcPr>
          <w:p w14:paraId="175BAC45" w14:textId="77777777" w:rsidR="00FE5C51" w:rsidRDefault="00FE5C51" w:rsidP="00AD10BD">
            <w:pPr>
              <w:jc w:val="both"/>
              <w:rPr>
                <w:rFonts w:cs="Arial"/>
              </w:rPr>
            </w:pPr>
          </w:p>
          <w:p w14:paraId="32EC8D83" w14:textId="77777777" w:rsidR="00FE5C51" w:rsidRPr="00FE5C51" w:rsidRDefault="00FE5C51" w:rsidP="00AD10BD">
            <w:pPr>
              <w:jc w:val="both"/>
              <w:rPr>
                <w:rFonts w:cs="Arial"/>
              </w:rPr>
            </w:pPr>
          </w:p>
        </w:tc>
      </w:tr>
      <w:tr w:rsidR="00FE5C51" w:rsidRPr="00FE5C51" w14:paraId="2590D6C3" w14:textId="77777777" w:rsidTr="005875A5">
        <w:trPr>
          <w:trHeight w:val="503"/>
        </w:trPr>
        <w:tc>
          <w:tcPr>
            <w:tcW w:w="77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2846D8" w14:textId="77777777" w:rsidR="00FE5C51" w:rsidRPr="00FE5C51" w:rsidRDefault="00FE5C51" w:rsidP="00AD10BD">
            <w:pPr>
              <w:jc w:val="center"/>
              <w:rPr>
                <w:rFonts w:cs="Arial"/>
                <w:color w:val="000000"/>
                <w:sz w:val="22"/>
                <w:szCs w:val="22"/>
              </w:rPr>
            </w:pPr>
            <w:r w:rsidRPr="00FE5C51">
              <w:rPr>
                <w:rFonts w:cs="Arial"/>
                <w:color w:val="000000"/>
                <w:sz w:val="22"/>
                <w:szCs w:val="22"/>
              </w:rPr>
              <w:t>2</w:t>
            </w:r>
          </w:p>
        </w:tc>
        <w:tc>
          <w:tcPr>
            <w:tcW w:w="2196" w:type="dxa"/>
            <w:tcBorders>
              <w:top w:val="nil"/>
              <w:left w:val="nil"/>
              <w:bottom w:val="single" w:sz="4" w:space="0" w:color="auto"/>
              <w:right w:val="single" w:sz="4" w:space="0" w:color="auto"/>
            </w:tcBorders>
            <w:shd w:val="clear" w:color="auto" w:fill="FFFFFF" w:themeFill="background1"/>
            <w:noWrap/>
            <w:vAlign w:val="center"/>
            <w:hideMark/>
          </w:tcPr>
          <w:p w14:paraId="3932972C" w14:textId="77777777" w:rsidR="005875A5" w:rsidRDefault="005875A5" w:rsidP="005875A5">
            <w:pPr>
              <w:rPr>
                <w:rFonts w:cs="Arial"/>
                <w:bCs/>
              </w:rPr>
            </w:pPr>
          </w:p>
          <w:p w14:paraId="64DE507E" w14:textId="77777777" w:rsidR="00FE5C51" w:rsidRDefault="00FE5C51" w:rsidP="005875A5">
            <w:pPr>
              <w:rPr>
                <w:rFonts w:cs="Arial"/>
                <w:bCs/>
              </w:rPr>
            </w:pPr>
            <w:r w:rsidRPr="00FE5C51">
              <w:rPr>
                <w:rFonts w:cs="Arial"/>
                <w:bCs/>
              </w:rPr>
              <w:t>Strežniška oprema</w:t>
            </w:r>
          </w:p>
          <w:p w14:paraId="3FC2E5FD" w14:textId="77777777" w:rsidR="005875A5" w:rsidRDefault="005875A5" w:rsidP="005875A5">
            <w:pPr>
              <w:rPr>
                <w:rFonts w:cs="Arial"/>
                <w:bCs/>
                <w:color w:val="000000"/>
                <w:sz w:val="22"/>
                <w:szCs w:val="22"/>
              </w:rPr>
            </w:pPr>
          </w:p>
          <w:p w14:paraId="32FDEA2F" w14:textId="77777777" w:rsidR="005875A5" w:rsidRPr="00FE5C51" w:rsidRDefault="005875A5" w:rsidP="005875A5">
            <w:pPr>
              <w:rPr>
                <w:rFonts w:cs="Arial"/>
                <w:bCs/>
                <w:color w:val="000000"/>
                <w:sz w:val="22"/>
                <w:szCs w:val="22"/>
              </w:rPr>
            </w:pPr>
          </w:p>
        </w:tc>
        <w:tc>
          <w:tcPr>
            <w:tcW w:w="4536" w:type="dxa"/>
            <w:tcBorders>
              <w:top w:val="nil"/>
              <w:left w:val="nil"/>
              <w:bottom w:val="single" w:sz="4" w:space="0" w:color="auto"/>
              <w:right w:val="single" w:sz="4" w:space="0" w:color="auto"/>
            </w:tcBorders>
            <w:shd w:val="clear" w:color="auto" w:fill="FFFFFF" w:themeFill="background1"/>
            <w:noWrap/>
            <w:vAlign w:val="center"/>
            <w:hideMark/>
          </w:tcPr>
          <w:p w14:paraId="520DEDA8" w14:textId="77777777" w:rsidR="00FE5C51" w:rsidRPr="00FE5C51" w:rsidRDefault="00FE5C51" w:rsidP="00AD10BD">
            <w:pPr>
              <w:rPr>
                <w:rFonts w:cs="Arial"/>
                <w:color w:val="000000"/>
                <w:sz w:val="22"/>
                <w:szCs w:val="22"/>
              </w:rPr>
            </w:pPr>
            <w:r w:rsidRPr="00FE5C51">
              <w:rPr>
                <w:rFonts w:cs="Arial"/>
              </w:rPr>
              <w:t>strežniki, diskovna polja,…</w:t>
            </w:r>
          </w:p>
        </w:tc>
        <w:tc>
          <w:tcPr>
            <w:tcW w:w="1552" w:type="dxa"/>
            <w:tcBorders>
              <w:top w:val="nil"/>
              <w:left w:val="nil"/>
              <w:bottom w:val="single" w:sz="4" w:space="0" w:color="auto"/>
              <w:right w:val="single" w:sz="4" w:space="0" w:color="auto"/>
            </w:tcBorders>
            <w:shd w:val="clear" w:color="auto" w:fill="FFFFFF" w:themeFill="background1"/>
          </w:tcPr>
          <w:p w14:paraId="7B632509" w14:textId="77777777" w:rsidR="00FE5C51" w:rsidRPr="00FE5C51" w:rsidRDefault="00FE5C51" w:rsidP="00AD10BD">
            <w:pPr>
              <w:rPr>
                <w:rFonts w:cs="Arial"/>
              </w:rPr>
            </w:pPr>
          </w:p>
        </w:tc>
      </w:tr>
      <w:tr w:rsidR="00FE5C51" w:rsidRPr="00FE5C51" w14:paraId="3879F70D" w14:textId="77777777" w:rsidTr="00FE5C51">
        <w:trPr>
          <w:trHeight w:val="479"/>
        </w:trPr>
        <w:tc>
          <w:tcPr>
            <w:tcW w:w="77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08BC07F" w14:textId="77777777" w:rsidR="00FE5C51" w:rsidRPr="00FE5C51" w:rsidRDefault="00FE5C51" w:rsidP="00AD10BD">
            <w:pPr>
              <w:jc w:val="center"/>
              <w:rPr>
                <w:rFonts w:cs="Arial"/>
                <w:color w:val="000000"/>
                <w:sz w:val="22"/>
                <w:szCs w:val="22"/>
              </w:rPr>
            </w:pPr>
            <w:r w:rsidRPr="00FE5C51">
              <w:rPr>
                <w:rFonts w:cs="Arial"/>
                <w:color w:val="000000"/>
                <w:sz w:val="22"/>
                <w:szCs w:val="22"/>
              </w:rPr>
              <w:t>3</w:t>
            </w:r>
          </w:p>
        </w:tc>
        <w:tc>
          <w:tcPr>
            <w:tcW w:w="2196" w:type="dxa"/>
            <w:tcBorders>
              <w:top w:val="nil"/>
              <w:left w:val="nil"/>
              <w:bottom w:val="single" w:sz="4" w:space="0" w:color="auto"/>
              <w:right w:val="single" w:sz="4" w:space="0" w:color="auto"/>
            </w:tcBorders>
            <w:shd w:val="clear" w:color="auto" w:fill="FFFFFF" w:themeFill="background1"/>
            <w:noWrap/>
            <w:vAlign w:val="center"/>
            <w:hideMark/>
          </w:tcPr>
          <w:p w14:paraId="4C6490D1" w14:textId="77777777" w:rsidR="00FE5C51" w:rsidRPr="00FE5C51" w:rsidRDefault="00FE5C51" w:rsidP="00AD10BD">
            <w:pPr>
              <w:rPr>
                <w:rFonts w:cs="Arial"/>
                <w:bCs/>
                <w:color w:val="000000"/>
                <w:sz w:val="22"/>
                <w:szCs w:val="22"/>
              </w:rPr>
            </w:pPr>
            <w:r w:rsidRPr="00FE5C51">
              <w:rPr>
                <w:rFonts w:cs="Arial"/>
                <w:bCs/>
              </w:rPr>
              <w:t>Mrežna oprema</w:t>
            </w:r>
          </w:p>
        </w:tc>
        <w:tc>
          <w:tcPr>
            <w:tcW w:w="4536" w:type="dxa"/>
            <w:tcBorders>
              <w:top w:val="nil"/>
              <w:left w:val="nil"/>
              <w:bottom w:val="single" w:sz="4" w:space="0" w:color="auto"/>
              <w:right w:val="single" w:sz="4" w:space="0" w:color="auto"/>
            </w:tcBorders>
            <w:shd w:val="clear" w:color="auto" w:fill="FFFFFF" w:themeFill="background1"/>
            <w:noWrap/>
            <w:vAlign w:val="center"/>
            <w:hideMark/>
          </w:tcPr>
          <w:p w14:paraId="4914831C" w14:textId="77777777" w:rsidR="00FE5C51" w:rsidRPr="00FE5C51" w:rsidRDefault="00FE5C51" w:rsidP="00AD10BD">
            <w:pPr>
              <w:rPr>
                <w:rFonts w:cs="Arial"/>
                <w:color w:val="000000"/>
                <w:sz w:val="22"/>
                <w:szCs w:val="22"/>
              </w:rPr>
            </w:pPr>
            <w:r w:rsidRPr="00FE5C51">
              <w:rPr>
                <w:rFonts w:cs="Arial"/>
              </w:rPr>
              <w:t>aktivna mrežna oprema</w:t>
            </w:r>
          </w:p>
        </w:tc>
        <w:tc>
          <w:tcPr>
            <w:tcW w:w="1552" w:type="dxa"/>
            <w:tcBorders>
              <w:top w:val="nil"/>
              <w:left w:val="nil"/>
              <w:bottom w:val="single" w:sz="4" w:space="0" w:color="auto"/>
              <w:right w:val="single" w:sz="4" w:space="0" w:color="auto"/>
            </w:tcBorders>
            <w:shd w:val="clear" w:color="auto" w:fill="FFFFFF" w:themeFill="background1"/>
          </w:tcPr>
          <w:p w14:paraId="32F69334" w14:textId="77777777" w:rsidR="00FE5C51" w:rsidRPr="00FE5C51" w:rsidRDefault="00FE5C51" w:rsidP="00AD10BD">
            <w:pPr>
              <w:rPr>
                <w:rFonts w:cs="Arial"/>
              </w:rPr>
            </w:pPr>
          </w:p>
        </w:tc>
      </w:tr>
      <w:tr w:rsidR="00FE5C51" w:rsidRPr="00FE5C51" w14:paraId="430DF2E1" w14:textId="77777777" w:rsidTr="00FE5C51">
        <w:trPr>
          <w:trHeight w:val="286"/>
        </w:trPr>
        <w:tc>
          <w:tcPr>
            <w:tcW w:w="77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A077A4D" w14:textId="77777777" w:rsidR="00FE5C51" w:rsidRPr="00FE5C51" w:rsidRDefault="00FE5C51" w:rsidP="00AD10BD">
            <w:pPr>
              <w:jc w:val="center"/>
              <w:rPr>
                <w:rFonts w:cs="Arial"/>
                <w:color w:val="000000"/>
                <w:sz w:val="22"/>
                <w:szCs w:val="22"/>
              </w:rPr>
            </w:pPr>
            <w:r w:rsidRPr="00FE5C51">
              <w:rPr>
                <w:rFonts w:cs="Arial"/>
                <w:color w:val="000000"/>
                <w:sz w:val="22"/>
                <w:szCs w:val="22"/>
              </w:rPr>
              <w:t>4</w:t>
            </w:r>
          </w:p>
        </w:tc>
        <w:tc>
          <w:tcPr>
            <w:tcW w:w="2196" w:type="dxa"/>
            <w:tcBorders>
              <w:top w:val="nil"/>
              <w:left w:val="nil"/>
              <w:bottom w:val="single" w:sz="4" w:space="0" w:color="auto"/>
              <w:right w:val="single" w:sz="4" w:space="0" w:color="auto"/>
            </w:tcBorders>
            <w:shd w:val="clear" w:color="auto" w:fill="FFFFFF" w:themeFill="background1"/>
            <w:noWrap/>
            <w:vAlign w:val="center"/>
            <w:hideMark/>
          </w:tcPr>
          <w:p w14:paraId="4BEBA7E0" w14:textId="77777777" w:rsidR="00FE5C51" w:rsidRDefault="00FE5C51" w:rsidP="00AD10BD">
            <w:pPr>
              <w:rPr>
                <w:rFonts w:cs="Arial"/>
                <w:bCs/>
              </w:rPr>
            </w:pPr>
            <w:r w:rsidRPr="00FE5C51">
              <w:rPr>
                <w:rFonts w:cs="Arial"/>
                <w:bCs/>
              </w:rPr>
              <w:t>Licenčna standardna programska oprema</w:t>
            </w:r>
          </w:p>
          <w:p w14:paraId="2A94164A" w14:textId="77777777" w:rsidR="005875A5" w:rsidRPr="00FE5C51" w:rsidRDefault="005875A5" w:rsidP="00AD10BD">
            <w:pPr>
              <w:rPr>
                <w:rFonts w:cs="Arial"/>
                <w:bCs/>
                <w:color w:val="000000"/>
                <w:sz w:val="22"/>
                <w:szCs w:val="22"/>
              </w:rPr>
            </w:pPr>
          </w:p>
        </w:tc>
        <w:tc>
          <w:tcPr>
            <w:tcW w:w="4536" w:type="dxa"/>
            <w:tcBorders>
              <w:top w:val="nil"/>
              <w:left w:val="nil"/>
              <w:bottom w:val="single" w:sz="4" w:space="0" w:color="auto"/>
              <w:right w:val="single" w:sz="4" w:space="0" w:color="auto"/>
            </w:tcBorders>
            <w:shd w:val="clear" w:color="auto" w:fill="FFFFFF" w:themeFill="background1"/>
            <w:noWrap/>
            <w:vAlign w:val="center"/>
            <w:hideMark/>
          </w:tcPr>
          <w:p w14:paraId="0E27ED87" w14:textId="77777777" w:rsidR="00FE5C51" w:rsidRPr="00FE5C51" w:rsidRDefault="00FE5C51" w:rsidP="00AD10BD">
            <w:pPr>
              <w:rPr>
                <w:rFonts w:cs="Arial"/>
                <w:color w:val="000000"/>
                <w:sz w:val="22"/>
                <w:szCs w:val="22"/>
              </w:rPr>
            </w:pPr>
            <w:r w:rsidRPr="00FE5C51">
              <w:rPr>
                <w:rFonts w:cs="Arial"/>
                <w:color w:val="000000"/>
                <w:sz w:val="22"/>
                <w:szCs w:val="22"/>
              </w:rPr>
              <w:t> različna licenčna standardna oprema</w:t>
            </w:r>
          </w:p>
        </w:tc>
        <w:tc>
          <w:tcPr>
            <w:tcW w:w="1552" w:type="dxa"/>
            <w:tcBorders>
              <w:top w:val="nil"/>
              <w:left w:val="nil"/>
              <w:bottom w:val="single" w:sz="4" w:space="0" w:color="auto"/>
              <w:right w:val="single" w:sz="4" w:space="0" w:color="auto"/>
            </w:tcBorders>
            <w:shd w:val="clear" w:color="auto" w:fill="FFFFFF" w:themeFill="background1"/>
          </w:tcPr>
          <w:p w14:paraId="2CD002F3" w14:textId="77777777" w:rsidR="00FE5C51" w:rsidRPr="00FE5C51" w:rsidRDefault="00FE5C51" w:rsidP="00AD10BD">
            <w:pPr>
              <w:rPr>
                <w:rFonts w:cs="Arial"/>
                <w:color w:val="000000"/>
                <w:sz w:val="22"/>
                <w:szCs w:val="22"/>
              </w:rPr>
            </w:pPr>
          </w:p>
        </w:tc>
      </w:tr>
      <w:tr w:rsidR="00FE5C51" w:rsidRPr="00FE5C51" w14:paraId="22670AE4" w14:textId="77777777" w:rsidTr="00FE5C51">
        <w:trPr>
          <w:trHeight w:val="286"/>
        </w:trPr>
        <w:tc>
          <w:tcPr>
            <w:tcW w:w="77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92B69F9" w14:textId="77777777" w:rsidR="00FE5C51" w:rsidRPr="00FE5C51" w:rsidRDefault="00FE5C51" w:rsidP="00AD10BD">
            <w:pPr>
              <w:jc w:val="center"/>
              <w:rPr>
                <w:rFonts w:cs="Arial"/>
                <w:color w:val="000000"/>
                <w:sz w:val="22"/>
                <w:szCs w:val="22"/>
              </w:rPr>
            </w:pPr>
            <w:r w:rsidRPr="00FE5C51">
              <w:rPr>
                <w:rFonts w:cs="Arial"/>
                <w:color w:val="000000"/>
                <w:sz w:val="22"/>
                <w:szCs w:val="22"/>
              </w:rPr>
              <w:t>5</w:t>
            </w:r>
          </w:p>
        </w:tc>
        <w:tc>
          <w:tcPr>
            <w:tcW w:w="2196" w:type="dxa"/>
            <w:tcBorders>
              <w:top w:val="nil"/>
              <w:left w:val="nil"/>
              <w:bottom w:val="single" w:sz="4" w:space="0" w:color="auto"/>
              <w:right w:val="single" w:sz="4" w:space="0" w:color="auto"/>
            </w:tcBorders>
            <w:shd w:val="clear" w:color="auto" w:fill="FFFFFF" w:themeFill="background1"/>
            <w:noWrap/>
            <w:vAlign w:val="center"/>
            <w:hideMark/>
          </w:tcPr>
          <w:p w14:paraId="618D2CD4" w14:textId="77777777" w:rsidR="00FE5C51" w:rsidRPr="00FE5C51" w:rsidRDefault="00FE5C51" w:rsidP="00AD10BD">
            <w:pPr>
              <w:rPr>
                <w:rFonts w:cs="Arial"/>
                <w:bCs/>
                <w:color w:val="000000"/>
                <w:sz w:val="22"/>
                <w:szCs w:val="22"/>
              </w:rPr>
            </w:pPr>
            <w:r w:rsidRPr="00FE5C51">
              <w:rPr>
                <w:rFonts w:cs="Arial"/>
                <w:bCs/>
              </w:rPr>
              <w:t>Računalniške komponente, kabli in drobna periferna oprema</w:t>
            </w:r>
          </w:p>
        </w:tc>
        <w:tc>
          <w:tcPr>
            <w:tcW w:w="4536" w:type="dxa"/>
            <w:tcBorders>
              <w:top w:val="nil"/>
              <w:left w:val="nil"/>
              <w:bottom w:val="single" w:sz="4" w:space="0" w:color="auto"/>
              <w:right w:val="single" w:sz="4" w:space="0" w:color="auto"/>
            </w:tcBorders>
            <w:shd w:val="clear" w:color="auto" w:fill="FFFFFF" w:themeFill="background1"/>
            <w:noWrap/>
            <w:vAlign w:val="center"/>
            <w:hideMark/>
          </w:tcPr>
          <w:p w14:paraId="7FFDA3C4" w14:textId="77777777" w:rsidR="00FE5C51" w:rsidRPr="00FE5C51" w:rsidRDefault="00FE5C51" w:rsidP="00AD10BD">
            <w:pPr>
              <w:rPr>
                <w:rFonts w:cs="Arial"/>
                <w:color w:val="000000"/>
                <w:sz w:val="22"/>
                <w:szCs w:val="22"/>
              </w:rPr>
            </w:pPr>
            <w:r w:rsidRPr="00FE5C51">
              <w:rPr>
                <w:rFonts w:cs="Arial"/>
              </w:rPr>
              <w:t>računalniške komponente, računalniški kabli in pretvorniki, usb naprave,…</w:t>
            </w:r>
          </w:p>
        </w:tc>
        <w:tc>
          <w:tcPr>
            <w:tcW w:w="1552" w:type="dxa"/>
            <w:tcBorders>
              <w:top w:val="nil"/>
              <w:left w:val="nil"/>
              <w:bottom w:val="single" w:sz="4" w:space="0" w:color="auto"/>
              <w:right w:val="single" w:sz="4" w:space="0" w:color="auto"/>
            </w:tcBorders>
            <w:shd w:val="clear" w:color="auto" w:fill="FFFFFF" w:themeFill="background1"/>
          </w:tcPr>
          <w:p w14:paraId="4080A5D7" w14:textId="77777777" w:rsidR="00FE5C51" w:rsidRPr="00FE5C51" w:rsidRDefault="00FE5C51" w:rsidP="00AD10BD">
            <w:pPr>
              <w:rPr>
                <w:rFonts w:cs="Arial"/>
              </w:rPr>
            </w:pPr>
          </w:p>
        </w:tc>
      </w:tr>
      <w:tr w:rsidR="00FE5C51" w:rsidRPr="00FE5C51" w14:paraId="49BCDADE" w14:textId="77777777" w:rsidTr="00FE5C51">
        <w:trPr>
          <w:trHeight w:val="286"/>
        </w:trPr>
        <w:tc>
          <w:tcPr>
            <w:tcW w:w="77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1981E0" w14:textId="77777777" w:rsidR="00FE5C51" w:rsidRPr="00FE5C51" w:rsidRDefault="00FE5C51" w:rsidP="00AD10BD">
            <w:pPr>
              <w:jc w:val="center"/>
              <w:rPr>
                <w:rFonts w:cs="Arial"/>
                <w:color w:val="000000"/>
                <w:sz w:val="22"/>
                <w:szCs w:val="22"/>
              </w:rPr>
            </w:pPr>
            <w:r w:rsidRPr="00FE5C51">
              <w:rPr>
                <w:rFonts w:cs="Arial"/>
                <w:color w:val="000000"/>
                <w:sz w:val="22"/>
                <w:szCs w:val="22"/>
              </w:rPr>
              <w:t>6</w:t>
            </w:r>
          </w:p>
        </w:tc>
        <w:tc>
          <w:tcPr>
            <w:tcW w:w="2196" w:type="dxa"/>
            <w:tcBorders>
              <w:top w:val="nil"/>
              <w:left w:val="nil"/>
              <w:bottom w:val="single" w:sz="4" w:space="0" w:color="auto"/>
              <w:right w:val="single" w:sz="4" w:space="0" w:color="auto"/>
            </w:tcBorders>
            <w:shd w:val="clear" w:color="auto" w:fill="FFFFFF" w:themeFill="background1"/>
            <w:noWrap/>
            <w:vAlign w:val="center"/>
            <w:hideMark/>
          </w:tcPr>
          <w:p w14:paraId="7B985F4A" w14:textId="77777777" w:rsidR="00FE5C51" w:rsidRPr="00FE5C51" w:rsidRDefault="00FE5C51" w:rsidP="00AD10BD">
            <w:pPr>
              <w:rPr>
                <w:rFonts w:cs="Arial"/>
                <w:bCs/>
                <w:color w:val="000000"/>
                <w:sz w:val="22"/>
                <w:szCs w:val="22"/>
              </w:rPr>
            </w:pPr>
            <w:r w:rsidRPr="00FE5C51">
              <w:rPr>
                <w:rFonts w:cs="Arial"/>
                <w:bCs/>
              </w:rPr>
              <w:t>Avdio video oprema</w:t>
            </w:r>
          </w:p>
        </w:tc>
        <w:tc>
          <w:tcPr>
            <w:tcW w:w="4536" w:type="dxa"/>
            <w:tcBorders>
              <w:top w:val="nil"/>
              <w:left w:val="nil"/>
              <w:bottom w:val="single" w:sz="4" w:space="0" w:color="auto"/>
              <w:right w:val="single" w:sz="4" w:space="0" w:color="auto"/>
            </w:tcBorders>
            <w:shd w:val="clear" w:color="auto" w:fill="FFFFFF" w:themeFill="background1"/>
            <w:noWrap/>
            <w:vAlign w:val="center"/>
            <w:hideMark/>
          </w:tcPr>
          <w:p w14:paraId="1F8C8FD2" w14:textId="77777777" w:rsidR="00FE5C51" w:rsidRPr="00FE5C51" w:rsidRDefault="00FE5C51" w:rsidP="00AD10BD">
            <w:pPr>
              <w:rPr>
                <w:rFonts w:cs="Arial"/>
                <w:color w:val="000000"/>
                <w:sz w:val="22"/>
                <w:szCs w:val="22"/>
              </w:rPr>
            </w:pPr>
            <w:r w:rsidRPr="00FE5C51">
              <w:rPr>
                <w:rFonts w:cs="Arial"/>
              </w:rPr>
              <w:t>televizorji, projektorji, videokonferenčni sistemi, bluetooth slušalke,…</w:t>
            </w:r>
          </w:p>
        </w:tc>
        <w:tc>
          <w:tcPr>
            <w:tcW w:w="1552" w:type="dxa"/>
            <w:tcBorders>
              <w:top w:val="nil"/>
              <w:left w:val="nil"/>
              <w:bottom w:val="single" w:sz="4" w:space="0" w:color="auto"/>
              <w:right w:val="single" w:sz="4" w:space="0" w:color="auto"/>
            </w:tcBorders>
            <w:shd w:val="clear" w:color="auto" w:fill="FFFFFF" w:themeFill="background1"/>
          </w:tcPr>
          <w:p w14:paraId="6E764187" w14:textId="77777777" w:rsidR="00FE5C51" w:rsidRPr="00FE5C51" w:rsidRDefault="00FE5C51" w:rsidP="00AD10BD">
            <w:pPr>
              <w:rPr>
                <w:rFonts w:cs="Arial"/>
              </w:rPr>
            </w:pPr>
          </w:p>
        </w:tc>
      </w:tr>
    </w:tbl>
    <w:p w14:paraId="6D25562E" w14:textId="77777777" w:rsidR="00FE5C51" w:rsidRPr="00FE5C51" w:rsidRDefault="00FE5C51" w:rsidP="00FE5C51">
      <w:pPr>
        <w:pStyle w:val="ListParagraph"/>
        <w:ind w:left="0"/>
        <w:jc w:val="both"/>
        <w:rPr>
          <w:rFonts w:eastAsia="Calibri" w:cs="Arial"/>
        </w:rPr>
      </w:pPr>
      <w:r>
        <w:rPr>
          <w:rFonts w:eastAsia="Calibri" w:cs="Arial"/>
        </w:rPr>
        <w:t>* Obvezno označite na katere sklope se se prijavljate.</w:t>
      </w:r>
    </w:p>
    <w:p w14:paraId="4C681341" w14:textId="77777777" w:rsidR="00FE5C51" w:rsidRDefault="00FE5C51" w:rsidP="00895B45">
      <w:pPr>
        <w:jc w:val="both"/>
        <w:rPr>
          <w:rFonts w:cs="Arial"/>
        </w:rPr>
      </w:pPr>
    </w:p>
    <w:p w14:paraId="4FB777DC" w14:textId="77777777" w:rsidR="00BE6AEB" w:rsidRPr="00FE5C51" w:rsidRDefault="00BE6AEB" w:rsidP="00895B45">
      <w:pPr>
        <w:jc w:val="both"/>
        <w:rPr>
          <w:rFonts w:cs="Arial"/>
        </w:rPr>
      </w:pPr>
    </w:p>
    <w:p w14:paraId="4C7E0531" w14:textId="77777777" w:rsidR="0040545F" w:rsidRPr="00FE5C51" w:rsidRDefault="0040545F" w:rsidP="00C36DD7">
      <w:pPr>
        <w:pStyle w:val="ListParagraph"/>
        <w:numPr>
          <w:ilvl w:val="0"/>
          <w:numId w:val="40"/>
        </w:numPr>
        <w:jc w:val="both"/>
        <w:rPr>
          <w:rFonts w:cs="Arial"/>
          <w:b/>
        </w:rPr>
      </w:pPr>
      <w:r w:rsidRPr="00FE5C51">
        <w:rPr>
          <w:rFonts w:cs="Arial"/>
          <w:b/>
          <w:noProof/>
          <w:color w:val="000000"/>
        </w:rPr>
        <w:t>IZJAVA</w:t>
      </w:r>
    </w:p>
    <w:p w14:paraId="199A1394" w14:textId="77777777" w:rsidR="0040545F" w:rsidRPr="00FE5C51" w:rsidRDefault="0040545F" w:rsidP="0040545F">
      <w:pPr>
        <w:rPr>
          <w:rFonts w:cs="Arial"/>
        </w:rPr>
      </w:pPr>
    </w:p>
    <w:p w14:paraId="46EDC206" w14:textId="77777777" w:rsidR="00895B45" w:rsidRPr="00FE5C51" w:rsidRDefault="00895B45" w:rsidP="00052A73">
      <w:pPr>
        <w:jc w:val="both"/>
        <w:rPr>
          <w:rFonts w:cs="Arial"/>
        </w:rPr>
      </w:pPr>
    </w:p>
    <w:p w14:paraId="2A392EEE" w14:textId="77777777" w:rsidR="008F3971" w:rsidRPr="00FE5C51" w:rsidRDefault="008F3971" w:rsidP="00052A73">
      <w:pPr>
        <w:jc w:val="both"/>
        <w:rPr>
          <w:rFonts w:cs="Arial"/>
          <w:noProof/>
        </w:rPr>
      </w:pPr>
      <w:r w:rsidRPr="00FE5C51">
        <w:rPr>
          <w:rFonts w:cs="Arial"/>
          <w:noProof/>
        </w:rPr>
        <w:t xml:space="preserve">Spodaj podpisani, </w:t>
      </w:r>
      <w:r w:rsidRPr="00FE5C51">
        <w:rPr>
          <w:rFonts w:cs="Arial"/>
          <w:i/>
          <w:noProof/>
          <w:u w:val="single"/>
        </w:rPr>
        <w:t>&lt;zastopnik / pooblaščenec&gt;</w:t>
      </w:r>
      <w:r w:rsidRPr="00FE5C51">
        <w:rPr>
          <w:rFonts w:cs="Arial"/>
          <w:noProof/>
        </w:rPr>
        <w:t xml:space="preserve"> ponudnika oz. partnerja v skupni ponudbi, v zvezi z javnim naročilom z oznako</w:t>
      </w:r>
      <w:r w:rsidRPr="00FE5C51">
        <w:rPr>
          <w:rFonts w:cs="Arial"/>
          <w:b/>
        </w:rPr>
        <w:t xml:space="preserve"> </w:t>
      </w:r>
      <w:r w:rsidRPr="00FE5C51">
        <w:rPr>
          <w:rFonts w:cs="Arial"/>
        </w:rPr>
        <w:t>JN-0029/2024 za »</w:t>
      </w:r>
      <w:r w:rsidRPr="00FE5C51">
        <w:rPr>
          <w:rFonts w:cs="Arial"/>
          <w:b/>
          <w:bCs/>
        </w:rPr>
        <w:t>Nabava računalniške strojne in programske opreme</w:t>
      </w:r>
      <w:r w:rsidRPr="00FE5C51">
        <w:rPr>
          <w:rFonts w:cs="Arial"/>
        </w:rPr>
        <w:t xml:space="preserve">« s polno odgovornostjo </w:t>
      </w:r>
      <w:r w:rsidRPr="00FE5C51">
        <w:rPr>
          <w:rFonts w:cs="Arial"/>
          <w:noProof/>
        </w:rPr>
        <w:t>izjavljam, da:</w:t>
      </w:r>
    </w:p>
    <w:p w14:paraId="6ECA36A0" w14:textId="77777777" w:rsidR="008F3971" w:rsidRPr="00FE5C51" w:rsidRDefault="008F3971" w:rsidP="00052A73">
      <w:pPr>
        <w:pStyle w:val="NormalWeb"/>
        <w:numPr>
          <w:ilvl w:val="0"/>
          <w:numId w:val="6"/>
        </w:numPr>
        <w:spacing w:before="0" w:beforeAutospacing="0" w:after="0" w:afterAutospacing="0"/>
        <w:jc w:val="both"/>
        <w:textAlignment w:val="baseline"/>
        <w:rPr>
          <w:rFonts w:ascii="Arial" w:hAnsi="Arial" w:cs="Arial"/>
          <w:color w:val="000000"/>
          <w:sz w:val="20"/>
          <w:szCs w:val="20"/>
        </w:rPr>
      </w:pPr>
      <w:r w:rsidRPr="00FE5C51">
        <w:rPr>
          <w:rFonts w:ascii="Arial" w:hAnsi="Arial" w:cs="Arial"/>
          <w:color w:val="000000"/>
          <w:sz w:val="20"/>
          <w:szCs w:val="20"/>
        </w:rPr>
        <w:t>smo ob izdelavi prijave pregledali in preučili celotno dokumentacijo v zvezi z oddajo javnega naročila,</w:t>
      </w:r>
    </w:p>
    <w:p w14:paraId="5E9E93FB" w14:textId="77777777" w:rsidR="008F3971" w:rsidRPr="00FE5C51" w:rsidRDefault="008F3971" w:rsidP="00052A73">
      <w:pPr>
        <w:numPr>
          <w:ilvl w:val="0"/>
          <w:numId w:val="6"/>
        </w:numPr>
        <w:jc w:val="both"/>
        <w:rPr>
          <w:rFonts w:cs="Arial"/>
          <w:szCs w:val="24"/>
        </w:rPr>
      </w:pPr>
      <w:r w:rsidRPr="00FE5C51">
        <w:rPr>
          <w:rFonts w:cs="Arial"/>
        </w:rPr>
        <w:t>smo seznanjeni s pogoji, zahtevami, merili, tehničnimi specifikacijami in ostalo vsebino dokumentacije ter se z njimi v celoti strinjamo in jih sprejemamo, brez kakršnihkoli omejitev,</w:t>
      </w:r>
    </w:p>
    <w:p w14:paraId="049FE7C4" w14:textId="77777777" w:rsidR="008F3971" w:rsidRPr="00FE5C51" w:rsidRDefault="008F3971" w:rsidP="00052A73">
      <w:pPr>
        <w:numPr>
          <w:ilvl w:val="0"/>
          <w:numId w:val="6"/>
        </w:numPr>
        <w:jc w:val="both"/>
        <w:rPr>
          <w:rFonts w:cs="Arial"/>
        </w:rPr>
      </w:pPr>
      <w:r w:rsidRPr="00FE5C51">
        <w:rPr>
          <w:rFonts w:cs="Arial"/>
        </w:rPr>
        <w:t>smo v celoti seznanjeni z obsegom in zahtevnostjo javnega naročila,</w:t>
      </w:r>
    </w:p>
    <w:p w14:paraId="058B0D0B" w14:textId="77777777" w:rsidR="008F3971" w:rsidRPr="00FE5C51" w:rsidRDefault="008F3971" w:rsidP="00C36DD7">
      <w:pPr>
        <w:numPr>
          <w:ilvl w:val="0"/>
          <w:numId w:val="6"/>
        </w:numPr>
        <w:jc w:val="both"/>
        <w:rPr>
          <w:rFonts w:cs="Arial"/>
        </w:rPr>
      </w:pPr>
      <w:r w:rsidRPr="00FE5C51">
        <w:rPr>
          <w:rFonts w:cs="Arial"/>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4280135F" w14:textId="77777777" w:rsidR="008F3971" w:rsidRPr="00FE5C51" w:rsidRDefault="008F3971" w:rsidP="00C36DD7">
      <w:pPr>
        <w:numPr>
          <w:ilvl w:val="0"/>
          <w:numId w:val="6"/>
        </w:numPr>
        <w:jc w:val="both"/>
        <w:rPr>
          <w:rFonts w:cs="Arial"/>
        </w:rPr>
      </w:pPr>
      <w:r w:rsidRPr="00FE5C51">
        <w:rPr>
          <w:rFonts w:cs="Arial"/>
        </w:rPr>
        <w:lastRenderedPageBreak/>
        <w:t xml:space="preserve">smo podali resnične oz. verodostojne izjave, </w:t>
      </w:r>
    </w:p>
    <w:p w14:paraId="4673FC14" w14:textId="77777777" w:rsidR="008F3971" w:rsidRPr="00FE5C51" w:rsidRDefault="008F3971" w:rsidP="00C36DD7">
      <w:pPr>
        <w:numPr>
          <w:ilvl w:val="0"/>
          <w:numId w:val="6"/>
        </w:numPr>
        <w:jc w:val="both"/>
        <w:textAlignment w:val="baseline"/>
        <w:rPr>
          <w:rFonts w:cs="Arial"/>
          <w:lang w:eastAsia="en-US"/>
        </w:rPr>
      </w:pPr>
      <w:r w:rsidRPr="00FE5C51">
        <w:rPr>
          <w:rFonts w:cs="Arial"/>
        </w:rPr>
        <w:t>imamo potrebne ekonomske in finančne zmogljivosti za izvedbo javnega naročila (pogoj mora izpolnjevati vsak gospodarski subjekt v obsegu posla, ki ga bo izvajal),</w:t>
      </w:r>
    </w:p>
    <w:p w14:paraId="6A9A5990" w14:textId="77777777" w:rsidR="008F3971" w:rsidRPr="00FE5C51" w:rsidRDefault="008F3971" w:rsidP="00C36DD7">
      <w:pPr>
        <w:pStyle w:val="ListParagraph"/>
        <w:numPr>
          <w:ilvl w:val="0"/>
          <w:numId w:val="6"/>
        </w:numPr>
        <w:contextualSpacing w:val="0"/>
        <w:jc w:val="both"/>
        <w:rPr>
          <w:rFonts w:cs="Arial"/>
        </w:rPr>
      </w:pPr>
      <w:r w:rsidRPr="00FE5C51">
        <w:rPr>
          <w:rFonts w:cs="Arial"/>
        </w:rPr>
        <w:t>imamo potrebne človeške in tehnične vire ter izkušnje za izvajanje javnega naročila v skladu z ustreznim standardom kakovosti (v primeru samostojne ponudbe mora pogoj izpolnjevati ponudnik, v primeru skupine gospodarskih subjektov lahko pogoj izpolnijo subjekti skupaj).</w:t>
      </w:r>
    </w:p>
    <w:p w14:paraId="3E6AE266" w14:textId="77777777" w:rsidR="008F3971" w:rsidRDefault="008F3971" w:rsidP="008F3971">
      <w:pPr>
        <w:rPr>
          <w:rFonts w:cs="Arial"/>
          <w:noProof/>
        </w:rPr>
      </w:pPr>
    </w:p>
    <w:p w14:paraId="257C2AEA" w14:textId="77777777" w:rsidR="005875A5" w:rsidRDefault="005875A5" w:rsidP="008F3971">
      <w:pPr>
        <w:rPr>
          <w:rFonts w:cs="Arial"/>
          <w:noProof/>
        </w:rPr>
      </w:pPr>
    </w:p>
    <w:p w14:paraId="27870DE7" w14:textId="77777777" w:rsidR="005875A5" w:rsidRPr="00FE5C51" w:rsidRDefault="005875A5" w:rsidP="008F3971">
      <w:pPr>
        <w:rPr>
          <w:rFonts w:cs="Arial"/>
          <w:noProof/>
        </w:rPr>
      </w:pPr>
    </w:p>
    <w:p w14:paraId="032D27EB" w14:textId="77777777" w:rsidR="008F3971" w:rsidRPr="00FE5C51" w:rsidRDefault="008F3971" w:rsidP="008F3971">
      <w:pPr>
        <w:rPr>
          <w:rFonts w:cs="Arial"/>
          <w:noProof/>
        </w:rPr>
      </w:pPr>
      <w:r w:rsidRPr="00FE5C51">
        <w:rPr>
          <w:rFonts w:cs="Arial"/>
          <w:noProof/>
        </w:rPr>
        <w:t>Če bomo izbrani za izvedbo javnega naročila:</w:t>
      </w:r>
    </w:p>
    <w:p w14:paraId="76612368" w14:textId="77777777" w:rsidR="008F3971" w:rsidRPr="00FE5C51" w:rsidRDefault="008F3971" w:rsidP="00C36DD7">
      <w:pPr>
        <w:pStyle w:val="NormalWeb"/>
        <w:numPr>
          <w:ilvl w:val="0"/>
          <w:numId w:val="39"/>
        </w:numPr>
        <w:spacing w:before="0" w:beforeAutospacing="0" w:after="0" w:afterAutospacing="0"/>
        <w:jc w:val="both"/>
        <w:textAlignment w:val="baseline"/>
        <w:rPr>
          <w:rFonts w:ascii="Arial" w:hAnsi="Arial" w:cs="Arial"/>
          <w:color w:val="000000"/>
          <w:sz w:val="20"/>
          <w:szCs w:val="20"/>
        </w:rPr>
      </w:pPr>
      <w:r w:rsidRPr="00FE5C51">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14:paraId="0798401A" w14:textId="77777777" w:rsidR="008F3971" w:rsidRPr="00FE5C51" w:rsidRDefault="008F3971" w:rsidP="00C36DD7">
      <w:pPr>
        <w:numPr>
          <w:ilvl w:val="0"/>
          <w:numId w:val="6"/>
        </w:numPr>
        <w:jc w:val="both"/>
        <w:rPr>
          <w:rFonts w:cs="Arial"/>
          <w:szCs w:val="24"/>
        </w:rPr>
      </w:pPr>
      <w:r w:rsidRPr="00FE5C51">
        <w:rPr>
          <w:rFonts w:cs="Arial"/>
        </w:rPr>
        <w:t>bomo javno naročilo izvajali s strokovno usposobljenimi sodelavci oziroma kadrom in pri tem upoštevali vse zahteve varstva pri delu in delovne zakonodaje, veljavne v Republiki Sloveniji.</w:t>
      </w:r>
    </w:p>
    <w:p w14:paraId="76DFDE76" w14:textId="77777777" w:rsidR="008F3971" w:rsidRPr="00FE5C51" w:rsidRDefault="008F3971" w:rsidP="008F3971">
      <w:pPr>
        <w:rPr>
          <w:rFonts w:cs="Arial"/>
        </w:rPr>
      </w:pPr>
    </w:p>
    <w:p w14:paraId="05665DD7" w14:textId="77777777" w:rsidR="008F3971" w:rsidRPr="00FE5C51" w:rsidRDefault="008F3971" w:rsidP="008F3971">
      <w:pPr>
        <w:rPr>
          <w:rFonts w:cs="Arial"/>
        </w:rPr>
      </w:pPr>
      <w:r w:rsidRPr="00FE5C51">
        <w:rPr>
          <w:rFonts w:cs="Arial"/>
        </w:rPr>
        <w:t>Soglašamo, da:</w:t>
      </w:r>
    </w:p>
    <w:p w14:paraId="432AB614" w14:textId="77777777" w:rsidR="008F3971" w:rsidRPr="00FE5C51" w:rsidRDefault="008F3971" w:rsidP="00C36DD7">
      <w:pPr>
        <w:numPr>
          <w:ilvl w:val="0"/>
          <w:numId w:val="6"/>
        </w:numPr>
        <w:jc w:val="both"/>
        <w:textAlignment w:val="baseline"/>
        <w:rPr>
          <w:rFonts w:cs="Arial"/>
        </w:rPr>
      </w:pPr>
      <w:r w:rsidRPr="00FE5C51">
        <w:rPr>
          <w:rFonts w:cs="Arial"/>
        </w:rPr>
        <w:t>lahko naročnik popravi računske napake v primeru, da jih odkrije pri pregledu in ocenjevanju ponudb (II. faza – odpiranja konkurence). Pri tem se količina in cena na enoto brez DDV ne smeta spreminjati,</w:t>
      </w:r>
    </w:p>
    <w:p w14:paraId="58980737" w14:textId="77777777" w:rsidR="008F3971" w:rsidRPr="00FE5C51" w:rsidRDefault="008F3971" w:rsidP="00C36DD7">
      <w:pPr>
        <w:numPr>
          <w:ilvl w:val="0"/>
          <w:numId w:val="6"/>
        </w:numPr>
        <w:jc w:val="both"/>
        <w:textAlignment w:val="baseline"/>
        <w:rPr>
          <w:rFonts w:cs="Arial"/>
        </w:rPr>
      </w:pPr>
      <w:r w:rsidRPr="00FE5C51">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5B599CAD" w14:textId="77777777" w:rsidR="008F3971" w:rsidRPr="00FE5C51" w:rsidRDefault="008F3971" w:rsidP="00C36DD7">
      <w:pPr>
        <w:numPr>
          <w:ilvl w:val="0"/>
          <w:numId w:val="6"/>
        </w:numPr>
        <w:jc w:val="both"/>
        <w:textAlignment w:val="baseline"/>
        <w:rPr>
          <w:rFonts w:cs="Arial"/>
        </w:rPr>
      </w:pPr>
      <w:r w:rsidRPr="00FE5C51">
        <w:rPr>
          <w:rFonts w:cs="Arial"/>
        </w:rPr>
        <w:t>lahko naročnik napačno zapisano stopnjo DDV popravi v pravilno.</w:t>
      </w:r>
    </w:p>
    <w:p w14:paraId="17DC6E92" w14:textId="77777777" w:rsidR="008F3971" w:rsidRPr="00FE5C51" w:rsidRDefault="008F3971" w:rsidP="008F3971">
      <w:pPr>
        <w:jc w:val="both"/>
        <w:textAlignment w:val="baseline"/>
        <w:rPr>
          <w:rFonts w:cs="Arial"/>
        </w:rPr>
      </w:pPr>
    </w:p>
    <w:p w14:paraId="7E8A82B8" w14:textId="77777777" w:rsidR="008F3971" w:rsidRPr="00FE5C51" w:rsidRDefault="008F3971" w:rsidP="008F3971">
      <w:pPr>
        <w:jc w:val="both"/>
        <w:textAlignment w:val="baseline"/>
        <w:rPr>
          <w:rFonts w:cs="Arial"/>
        </w:rPr>
      </w:pPr>
    </w:p>
    <w:p w14:paraId="22C5C914" w14:textId="77777777" w:rsidR="008F3971" w:rsidRPr="00FE5C51" w:rsidRDefault="008F3971" w:rsidP="008F3971">
      <w:pPr>
        <w:jc w:val="both"/>
        <w:textAlignment w:val="baseline"/>
        <w:rPr>
          <w:rFonts w:cs="Arial"/>
        </w:rPr>
      </w:pPr>
    </w:p>
    <w:p w14:paraId="18BFBE0A" w14:textId="77777777" w:rsidR="008F3971" w:rsidRPr="00FE5C51" w:rsidRDefault="008F3971" w:rsidP="00C36DD7">
      <w:pPr>
        <w:pStyle w:val="ListParagraph"/>
        <w:numPr>
          <w:ilvl w:val="0"/>
          <w:numId w:val="40"/>
        </w:numPr>
        <w:jc w:val="both"/>
        <w:textAlignment w:val="baseline"/>
        <w:rPr>
          <w:rFonts w:cs="Arial"/>
          <w:bCs/>
        </w:rPr>
      </w:pPr>
      <w:r w:rsidRPr="00FE5C51">
        <w:rPr>
          <w:rFonts w:cs="Arial"/>
          <w:b/>
        </w:rPr>
        <w:t>VELJAVNOST</w:t>
      </w:r>
      <w:r w:rsidR="00895B45" w:rsidRPr="00FE5C51">
        <w:rPr>
          <w:rFonts w:cs="Arial"/>
          <w:b/>
        </w:rPr>
        <w:t xml:space="preserve"> PONUDBE/ PRIJAVE</w:t>
      </w:r>
      <w:r w:rsidRPr="00FE5C51">
        <w:rPr>
          <w:rFonts w:cs="Arial"/>
          <w:b/>
        </w:rPr>
        <w:t xml:space="preserve">: </w:t>
      </w:r>
      <w:r w:rsidRPr="00FE5C51">
        <w:rPr>
          <w:rFonts w:cs="Arial"/>
          <w:bCs/>
        </w:rPr>
        <w:t xml:space="preserve">Prijava velja še </w:t>
      </w:r>
      <w:r w:rsidR="00BE6AEB">
        <w:rPr>
          <w:rFonts w:cs="Arial"/>
          <w:bCs/>
        </w:rPr>
        <w:t>12</w:t>
      </w:r>
      <w:r w:rsidRPr="00FE5C51">
        <w:rPr>
          <w:rFonts w:cs="Arial"/>
          <w:bCs/>
        </w:rPr>
        <w:t>0 dni od skrajnega roka za oddajo prijav.</w:t>
      </w:r>
    </w:p>
    <w:p w14:paraId="0EEA3AD6" w14:textId="77777777" w:rsidR="008F3971" w:rsidRPr="00FE5C51" w:rsidRDefault="008F3971" w:rsidP="008F3971">
      <w:pPr>
        <w:jc w:val="both"/>
        <w:textAlignment w:val="baseline"/>
        <w:rPr>
          <w:rFonts w:cs="Arial"/>
          <w:b/>
        </w:rPr>
      </w:pPr>
    </w:p>
    <w:p w14:paraId="4ADFD5DE" w14:textId="77777777" w:rsidR="008F3971" w:rsidRPr="00FE5C51" w:rsidRDefault="008F3971" w:rsidP="008F3971">
      <w:pPr>
        <w:jc w:val="both"/>
        <w:textAlignment w:val="baseline"/>
        <w:rPr>
          <w:rFonts w:cs="Arial"/>
        </w:rPr>
      </w:pPr>
    </w:p>
    <w:p w14:paraId="081C9359" w14:textId="77777777" w:rsidR="006D73B6" w:rsidRPr="00FE5C51" w:rsidRDefault="006D73B6" w:rsidP="0040545F">
      <w:pPr>
        <w:rPr>
          <w:rFonts w:cs="Arial"/>
          <w:noProof/>
        </w:rPr>
      </w:pPr>
    </w:p>
    <w:p w14:paraId="4B4D6DCF" w14:textId="77777777" w:rsidR="0040545F" w:rsidRPr="0040545F" w:rsidRDefault="0040545F" w:rsidP="0040545F"/>
    <w:tbl>
      <w:tblPr>
        <w:tblW w:w="0" w:type="auto"/>
        <w:tblCellMar>
          <w:left w:w="0" w:type="dxa"/>
          <w:right w:w="0" w:type="dxa"/>
        </w:tblCellMar>
        <w:tblLook w:val="04A0" w:firstRow="1" w:lastRow="0" w:firstColumn="1" w:lastColumn="0" w:noHBand="0" w:noVBand="1"/>
      </w:tblPr>
      <w:tblGrid>
        <w:gridCol w:w="3430"/>
        <w:gridCol w:w="2067"/>
        <w:gridCol w:w="3573"/>
      </w:tblGrid>
      <w:tr w:rsidR="0040545F" w:rsidRPr="0040545F" w14:paraId="2331E9CF" w14:textId="77777777" w:rsidTr="004261E5">
        <w:tc>
          <w:tcPr>
            <w:tcW w:w="3430" w:type="dxa"/>
            <w:hideMark/>
          </w:tcPr>
          <w:p w14:paraId="747A8C0B" w14:textId="77777777" w:rsidR="0040545F" w:rsidRPr="0040545F" w:rsidRDefault="0040545F" w:rsidP="0040545F">
            <w:pPr>
              <w:jc w:val="both"/>
              <w:rPr>
                <w:rFonts w:cs="Arial"/>
                <w:color w:val="000000"/>
                <w:szCs w:val="24"/>
                <w:lang w:eastAsia="en-US"/>
              </w:rPr>
            </w:pPr>
            <w:r w:rsidRPr="0040545F">
              <w:rPr>
                <w:rFonts w:cs="Arial"/>
                <w:color w:val="000000"/>
              </w:rPr>
              <w:t>Datum in kraj:</w:t>
            </w:r>
          </w:p>
        </w:tc>
        <w:tc>
          <w:tcPr>
            <w:tcW w:w="2067" w:type="dxa"/>
          </w:tcPr>
          <w:p w14:paraId="1C5B66C7" w14:textId="77777777" w:rsidR="0040545F" w:rsidRPr="0040545F" w:rsidRDefault="0040545F" w:rsidP="0040545F">
            <w:pPr>
              <w:jc w:val="both"/>
              <w:rPr>
                <w:rFonts w:cs="Arial"/>
                <w:color w:val="000000"/>
                <w:szCs w:val="24"/>
                <w:lang w:eastAsia="en-US"/>
              </w:rPr>
            </w:pPr>
          </w:p>
        </w:tc>
        <w:tc>
          <w:tcPr>
            <w:tcW w:w="3573" w:type="dxa"/>
            <w:hideMark/>
          </w:tcPr>
          <w:p w14:paraId="79829F9B" w14:textId="77777777" w:rsidR="0040545F" w:rsidRPr="0040545F" w:rsidRDefault="0040545F" w:rsidP="0040545F">
            <w:pPr>
              <w:jc w:val="both"/>
              <w:rPr>
                <w:rFonts w:cs="Arial"/>
                <w:color w:val="000000"/>
                <w:szCs w:val="24"/>
                <w:lang w:eastAsia="en-US"/>
              </w:rPr>
            </w:pPr>
            <w:r w:rsidRPr="0040545F">
              <w:rPr>
                <w:rFonts w:cs="Arial"/>
                <w:color w:val="000000"/>
              </w:rPr>
              <w:t>Žig in podpis ponudnika:</w:t>
            </w:r>
          </w:p>
        </w:tc>
      </w:tr>
      <w:tr w:rsidR="0040545F" w:rsidRPr="0040545F" w14:paraId="49AABF60" w14:textId="77777777" w:rsidTr="004261E5">
        <w:tc>
          <w:tcPr>
            <w:tcW w:w="3430" w:type="dxa"/>
            <w:tcBorders>
              <w:top w:val="nil"/>
              <w:left w:val="nil"/>
              <w:bottom w:val="single" w:sz="4" w:space="0" w:color="auto"/>
              <w:right w:val="nil"/>
            </w:tcBorders>
          </w:tcPr>
          <w:p w14:paraId="4CE35E46" w14:textId="77777777" w:rsidR="0040545F" w:rsidRPr="0040545F" w:rsidRDefault="0040545F" w:rsidP="0040545F">
            <w:pPr>
              <w:rPr>
                <w:rFonts w:cs="Arial"/>
                <w:color w:val="000000"/>
                <w:szCs w:val="24"/>
                <w:lang w:eastAsia="en-US"/>
              </w:rPr>
            </w:pPr>
          </w:p>
          <w:p w14:paraId="49A4867C" w14:textId="77777777" w:rsidR="0040545F" w:rsidRPr="0040545F" w:rsidRDefault="0040545F" w:rsidP="0040545F">
            <w:pPr>
              <w:jc w:val="both"/>
              <w:rPr>
                <w:rFonts w:cs="Arial"/>
                <w:color w:val="000000"/>
                <w:szCs w:val="24"/>
                <w:lang w:eastAsia="en-US"/>
              </w:rPr>
            </w:pPr>
          </w:p>
        </w:tc>
        <w:tc>
          <w:tcPr>
            <w:tcW w:w="2067" w:type="dxa"/>
          </w:tcPr>
          <w:p w14:paraId="47C821D5" w14:textId="77777777" w:rsidR="0040545F" w:rsidRPr="0040545F" w:rsidRDefault="0040545F" w:rsidP="0040545F">
            <w:pPr>
              <w:rPr>
                <w:color w:val="FFFFFF"/>
                <w:szCs w:val="24"/>
                <w:lang w:eastAsia="en-US"/>
              </w:rPr>
            </w:pPr>
          </w:p>
          <w:p w14:paraId="63C6B999" w14:textId="77777777" w:rsidR="0040545F" w:rsidRPr="0040545F" w:rsidRDefault="0040545F" w:rsidP="0040545F">
            <w:pPr>
              <w:jc w:val="both"/>
              <w:rPr>
                <w:rFonts w:cs="Arial"/>
                <w:color w:val="000000"/>
                <w:szCs w:val="24"/>
                <w:lang w:eastAsia="en-US"/>
              </w:rPr>
            </w:pPr>
            <w:r w:rsidRPr="0040545F">
              <w:rPr>
                <w:color w:val="FFFFFF"/>
                <w:vertAlign w:val="superscript"/>
              </w:rPr>
              <w:footnoteReference w:id="3"/>
            </w:r>
          </w:p>
        </w:tc>
        <w:tc>
          <w:tcPr>
            <w:tcW w:w="3573" w:type="dxa"/>
            <w:tcBorders>
              <w:top w:val="nil"/>
              <w:left w:val="nil"/>
              <w:bottom w:val="single" w:sz="4" w:space="0" w:color="auto"/>
              <w:right w:val="nil"/>
            </w:tcBorders>
          </w:tcPr>
          <w:p w14:paraId="59CB1EE3" w14:textId="77777777" w:rsidR="0040545F" w:rsidRPr="0040545F" w:rsidRDefault="0040545F" w:rsidP="0040545F">
            <w:pPr>
              <w:rPr>
                <w:rFonts w:cs="Arial"/>
                <w:color w:val="000000"/>
                <w:szCs w:val="24"/>
                <w:lang w:eastAsia="en-US"/>
              </w:rPr>
            </w:pPr>
          </w:p>
          <w:p w14:paraId="606CD16A" w14:textId="77777777" w:rsidR="0040545F" w:rsidRPr="0040545F" w:rsidRDefault="0040545F" w:rsidP="0040545F">
            <w:pPr>
              <w:jc w:val="both"/>
              <w:rPr>
                <w:rFonts w:cs="Arial"/>
                <w:color w:val="000000"/>
                <w:szCs w:val="24"/>
                <w:lang w:eastAsia="en-US"/>
              </w:rPr>
            </w:pPr>
          </w:p>
        </w:tc>
      </w:tr>
    </w:tbl>
    <w:p w14:paraId="367CA6FC" w14:textId="77777777" w:rsidR="00FE5C51" w:rsidRDefault="00FE5C51" w:rsidP="0040545F">
      <w:pPr>
        <w:tabs>
          <w:tab w:val="center" w:pos="4536"/>
          <w:tab w:val="right" w:pos="9072"/>
        </w:tabs>
        <w:rPr>
          <w:rFonts w:cs="Arial"/>
          <w:b/>
          <w:bdr w:val="single" w:sz="4" w:space="0" w:color="auto" w:frame="1"/>
        </w:rPr>
      </w:pPr>
    </w:p>
    <w:p w14:paraId="671ED49B" w14:textId="77777777" w:rsidR="00FE5C51" w:rsidRDefault="00FE5C51" w:rsidP="0040545F">
      <w:pPr>
        <w:tabs>
          <w:tab w:val="center" w:pos="4536"/>
          <w:tab w:val="right" w:pos="9072"/>
        </w:tabs>
        <w:rPr>
          <w:rFonts w:cs="Arial"/>
          <w:b/>
          <w:bdr w:val="single" w:sz="4" w:space="0" w:color="auto" w:frame="1"/>
        </w:rPr>
      </w:pPr>
    </w:p>
    <w:p w14:paraId="24CF2DF4" w14:textId="77777777" w:rsidR="00FE5C51" w:rsidRDefault="00FE5C51" w:rsidP="0040545F">
      <w:pPr>
        <w:tabs>
          <w:tab w:val="center" w:pos="4536"/>
          <w:tab w:val="right" w:pos="9072"/>
        </w:tabs>
        <w:rPr>
          <w:rFonts w:cs="Arial"/>
          <w:b/>
          <w:bdr w:val="single" w:sz="4" w:space="0" w:color="auto" w:frame="1"/>
        </w:rPr>
      </w:pPr>
    </w:p>
    <w:p w14:paraId="3B22B5D8" w14:textId="77777777" w:rsidR="00FE5C51" w:rsidRDefault="00FE5C51" w:rsidP="0040545F">
      <w:pPr>
        <w:tabs>
          <w:tab w:val="center" w:pos="4536"/>
          <w:tab w:val="right" w:pos="9072"/>
        </w:tabs>
        <w:rPr>
          <w:rFonts w:cs="Arial"/>
          <w:b/>
          <w:bdr w:val="single" w:sz="4" w:space="0" w:color="auto" w:frame="1"/>
        </w:rPr>
      </w:pPr>
    </w:p>
    <w:p w14:paraId="3DA6EEE5" w14:textId="77777777" w:rsidR="00FE5C51" w:rsidRDefault="00FE5C51" w:rsidP="0040545F">
      <w:pPr>
        <w:tabs>
          <w:tab w:val="center" w:pos="4536"/>
          <w:tab w:val="right" w:pos="9072"/>
        </w:tabs>
        <w:rPr>
          <w:rFonts w:cs="Arial"/>
          <w:b/>
          <w:bdr w:val="single" w:sz="4" w:space="0" w:color="auto" w:frame="1"/>
        </w:rPr>
      </w:pPr>
    </w:p>
    <w:p w14:paraId="48278F59" w14:textId="77777777" w:rsidR="00FE5C51" w:rsidRDefault="00FE5C51" w:rsidP="0040545F">
      <w:pPr>
        <w:tabs>
          <w:tab w:val="center" w:pos="4536"/>
          <w:tab w:val="right" w:pos="9072"/>
        </w:tabs>
        <w:rPr>
          <w:rFonts w:cs="Arial"/>
          <w:b/>
          <w:bdr w:val="single" w:sz="4" w:space="0" w:color="auto" w:frame="1"/>
        </w:rPr>
      </w:pPr>
    </w:p>
    <w:p w14:paraId="30B3201A" w14:textId="77777777" w:rsidR="00FE5C51" w:rsidRDefault="00FE5C51" w:rsidP="0040545F">
      <w:pPr>
        <w:tabs>
          <w:tab w:val="center" w:pos="4536"/>
          <w:tab w:val="right" w:pos="9072"/>
        </w:tabs>
        <w:rPr>
          <w:rFonts w:cs="Arial"/>
          <w:b/>
          <w:bdr w:val="single" w:sz="4" w:space="0" w:color="auto" w:frame="1"/>
        </w:rPr>
      </w:pPr>
    </w:p>
    <w:p w14:paraId="62E345F5" w14:textId="77777777" w:rsidR="00FE5C51" w:rsidRDefault="00FE5C51" w:rsidP="0040545F">
      <w:pPr>
        <w:tabs>
          <w:tab w:val="center" w:pos="4536"/>
          <w:tab w:val="right" w:pos="9072"/>
        </w:tabs>
        <w:rPr>
          <w:rFonts w:cs="Arial"/>
          <w:b/>
          <w:bdr w:val="single" w:sz="4" w:space="0" w:color="auto" w:frame="1"/>
        </w:rPr>
      </w:pPr>
    </w:p>
    <w:p w14:paraId="43FFB0E7" w14:textId="77777777" w:rsidR="00FE5C51" w:rsidRDefault="00FE5C51" w:rsidP="0040545F">
      <w:pPr>
        <w:tabs>
          <w:tab w:val="center" w:pos="4536"/>
          <w:tab w:val="right" w:pos="9072"/>
        </w:tabs>
        <w:rPr>
          <w:rFonts w:cs="Arial"/>
          <w:b/>
          <w:bdr w:val="single" w:sz="4" w:space="0" w:color="auto" w:frame="1"/>
        </w:rPr>
      </w:pPr>
    </w:p>
    <w:p w14:paraId="43327325" w14:textId="77777777" w:rsidR="00FE5C51" w:rsidRDefault="00FE5C51" w:rsidP="0040545F">
      <w:pPr>
        <w:tabs>
          <w:tab w:val="center" w:pos="4536"/>
          <w:tab w:val="right" w:pos="9072"/>
        </w:tabs>
        <w:rPr>
          <w:rFonts w:cs="Arial"/>
          <w:b/>
          <w:bdr w:val="single" w:sz="4" w:space="0" w:color="auto" w:frame="1"/>
        </w:rPr>
      </w:pPr>
    </w:p>
    <w:p w14:paraId="01783B7F" w14:textId="77777777" w:rsidR="00FE5C51" w:rsidRDefault="00FE5C51" w:rsidP="0040545F">
      <w:pPr>
        <w:tabs>
          <w:tab w:val="center" w:pos="4536"/>
          <w:tab w:val="right" w:pos="9072"/>
        </w:tabs>
        <w:rPr>
          <w:rFonts w:cs="Arial"/>
          <w:b/>
          <w:bdr w:val="single" w:sz="4" w:space="0" w:color="auto" w:frame="1"/>
        </w:rPr>
      </w:pPr>
    </w:p>
    <w:p w14:paraId="7C8F1D92" w14:textId="77777777" w:rsidR="00FE5C51" w:rsidRDefault="00FE5C51" w:rsidP="0040545F">
      <w:pPr>
        <w:tabs>
          <w:tab w:val="center" w:pos="4536"/>
          <w:tab w:val="right" w:pos="9072"/>
        </w:tabs>
        <w:rPr>
          <w:rFonts w:cs="Arial"/>
          <w:b/>
          <w:bdr w:val="single" w:sz="4" w:space="0" w:color="auto" w:frame="1"/>
        </w:rPr>
      </w:pPr>
    </w:p>
    <w:p w14:paraId="196E7137" w14:textId="77777777" w:rsidR="00FE5C51" w:rsidRDefault="00FE5C51" w:rsidP="0040545F">
      <w:pPr>
        <w:tabs>
          <w:tab w:val="center" w:pos="4536"/>
          <w:tab w:val="right" w:pos="9072"/>
        </w:tabs>
        <w:rPr>
          <w:rFonts w:cs="Arial"/>
          <w:b/>
          <w:bdr w:val="single" w:sz="4" w:space="0" w:color="auto" w:frame="1"/>
        </w:rPr>
      </w:pPr>
    </w:p>
    <w:p w14:paraId="3CF9FDB5" w14:textId="77777777" w:rsidR="00FE5C51" w:rsidRDefault="00FE5C51" w:rsidP="0040545F">
      <w:pPr>
        <w:tabs>
          <w:tab w:val="center" w:pos="4536"/>
          <w:tab w:val="right" w:pos="9072"/>
        </w:tabs>
        <w:rPr>
          <w:rFonts w:cs="Arial"/>
          <w:b/>
          <w:bdr w:val="single" w:sz="4" w:space="0" w:color="auto" w:frame="1"/>
        </w:rPr>
      </w:pPr>
    </w:p>
    <w:p w14:paraId="5D86E178" w14:textId="77777777" w:rsidR="00FE5C51" w:rsidRDefault="00FE5C51" w:rsidP="0040545F">
      <w:pPr>
        <w:tabs>
          <w:tab w:val="center" w:pos="4536"/>
          <w:tab w:val="right" w:pos="9072"/>
        </w:tabs>
        <w:rPr>
          <w:rFonts w:cs="Arial"/>
          <w:b/>
          <w:bdr w:val="single" w:sz="4" w:space="0" w:color="auto" w:frame="1"/>
        </w:rPr>
      </w:pPr>
    </w:p>
    <w:p w14:paraId="1A8494D5" w14:textId="77777777" w:rsidR="00FE5C51" w:rsidRDefault="00FE5C51" w:rsidP="0040545F">
      <w:pPr>
        <w:tabs>
          <w:tab w:val="center" w:pos="4536"/>
          <w:tab w:val="right" w:pos="9072"/>
        </w:tabs>
        <w:rPr>
          <w:rFonts w:cs="Arial"/>
          <w:b/>
          <w:bdr w:val="single" w:sz="4" w:space="0" w:color="auto" w:frame="1"/>
        </w:rPr>
      </w:pPr>
    </w:p>
    <w:p w14:paraId="6B4E79DB" w14:textId="77777777" w:rsidR="0040545F" w:rsidRPr="0040545F" w:rsidRDefault="0040545F" w:rsidP="0040545F">
      <w:pPr>
        <w:tabs>
          <w:tab w:val="center" w:pos="4536"/>
          <w:tab w:val="right" w:pos="9072"/>
        </w:tabs>
        <w:rPr>
          <w:rFonts w:cs="Arial"/>
          <w:b/>
          <w:bdr w:val="single" w:sz="4" w:space="0" w:color="auto" w:frame="1"/>
        </w:rPr>
      </w:pPr>
      <w:r w:rsidRPr="0040545F">
        <w:rPr>
          <w:rFonts w:cs="Arial"/>
          <w:b/>
          <w:bdr w:val="single" w:sz="4" w:space="0" w:color="auto" w:frame="1"/>
        </w:rPr>
        <w:lastRenderedPageBreak/>
        <w:t xml:space="preserve">Obrazec št. </w:t>
      </w:r>
      <w:r w:rsidR="00221FA5">
        <w:rPr>
          <w:rFonts w:cs="Arial"/>
          <w:b/>
          <w:bdr w:val="single" w:sz="4" w:space="0" w:color="auto" w:frame="1"/>
        </w:rPr>
        <w:t>2</w:t>
      </w:r>
    </w:p>
    <w:p w14:paraId="3CA5B587" w14:textId="77777777" w:rsidR="0040545F" w:rsidRPr="0040545F" w:rsidRDefault="0040545F" w:rsidP="0040545F">
      <w:pPr>
        <w:tabs>
          <w:tab w:val="center" w:pos="4536"/>
          <w:tab w:val="right" w:pos="9072"/>
        </w:tabs>
        <w:jc w:val="both"/>
        <w:rPr>
          <w:rFonts w:cs="Arial"/>
          <w:b/>
        </w:rPr>
      </w:pPr>
    </w:p>
    <w:p w14:paraId="3C31D655" w14:textId="77777777" w:rsidR="0040545F" w:rsidRPr="0040545F" w:rsidRDefault="0040545F" w:rsidP="0040545F">
      <w:pPr>
        <w:tabs>
          <w:tab w:val="center" w:pos="4536"/>
          <w:tab w:val="right" w:pos="9072"/>
        </w:tabs>
        <w:jc w:val="both"/>
        <w:rPr>
          <w:rFonts w:cs="Arial"/>
          <w:b/>
        </w:rPr>
      </w:pPr>
    </w:p>
    <w:p w14:paraId="5EF84FFF" w14:textId="77777777" w:rsidR="0040545F" w:rsidRPr="0040545F" w:rsidRDefault="0040545F" w:rsidP="0040545F">
      <w:pPr>
        <w:jc w:val="center"/>
        <w:outlineLvl w:val="0"/>
        <w:rPr>
          <w:rFonts w:cs="Arial"/>
          <w:b/>
          <w:sz w:val="24"/>
          <w:szCs w:val="24"/>
        </w:rPr>
      </w:pPr>
      <w:r w:rsidRPr="0040545F">
        <w:rPr>
          <w:rFonts w:cs="Arial"/>
          <w:b/>
          <w:sz w:val="24"/>
          <w:szCs w:val="24"/>
        </w:rPr>
        <w:t xml:space="preserve">IZJAVA O SKUPNI PONUDBI IN POOBLASTILO ZA PODPIS </w:t>
      </w:r>
      <w:r w:rsidR="007D4D29">
        <w:rPr>
          <w:rFonts w:cs="Arial"/>
          <w:b/>
          <w:sz w:val="24"/>
          <w:szCs w:val="24"/>
        </w:rPr>
        <w:t xml:space="preserve">PRIJAVE/ </w:t>
      </w:r>
      <w:r w:rsidRPr="0040545F">
        <w:rPr>
          <w:rFonts w:cs="Arial"/>
          <w:b/>
          <w:sz w:val="24"/>
          <w:szCs w:val="24"/>
        </w:rPr>
        <w:t>PONUDBE – SKUPINA PONUDNIKOV</w:t>
      </w:r>
    </w:p>
    <w:p w14:paraId="7721D0A9" w14:textId="77777777" w:rsidR="0040545F" w:rsidRPr="0040545F" w:rsidRDefault="0040545F" w:rsidP="004261E5">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674EDA3B" w14:textId="77777777" w:rsidR="0040545F" w:rsidRPr="0040545F" w:rsidRDefault="0040545F" w:rsidP="0040545F">
      <w:pPr>
        <w:jc w:val="both"/>
        <w:rPr>
          <w:rFonts w:cs="Arial"/>
        </w:rPr>
      </w:pPr>
    </w:p>
    <w:p w14:paraId="5716E692" w14:textId="77777777" w:rsidR="004261E5" w:rsidRPr="00DE289E" w:rsidRDefault="004261E5" w:rsidP="004261E5">
      <w:pPr>
        <w:jc w:val="both"/>
        <w:rPr>
          <w:rFonts w:cs="Arial"/>
          <w:b/>
        </w:rPr>
      </w:pPr>
      <w:r w:rsidRPr="00DE289E">
        <w:rPr>
          <w:rFonts w:cs="Arial"/>
        </w:rPr>
        <w:t xml:space="preserve">V zvezi z javnim naročilom </w:t>
      </w:r>
      <w:r w:rsidRPr="008F3971">
        <w:rPr>
          <w:rFonts w:cs="Arial"/>
        </w:rPr>
        <w:t>»</w:t>
      </w:r>
      <w:r w:rsidR="008F3971" w:rsidRPr="008F3971">
        <w:rPr>
          <w:rFonts w:cs="Arial"/>
        </w:rPr>
        <w:t>Nabava računalniške strojne in programske opreme</w:t>
      </w:r>
      <w:r w:rsidRPr="008F3971">
        <w:rPr>
          <w:rFonts w:cs="Arial"/>
        </w:rPr>
        <w:t>«</w:t>
      </w:r>
      <w:r w:rsidR="00DC1DDF" w:rsidRPr="008F3971">
        <w:rPr>
          <w:rFonts w:cs="Arial"/>
        </w:rPr>
        <w:t xml:space="preserve"> št. JN-00</w:t>
      </w:r>
      <w:r w:rsidR="00B94B81" w:rsidRPr="008F3971">
        <w:rPr>
          <w:rFonts w:cs="Arial"/>
        </w:rPr>
        <w:t>2</w:t>
      </w:r>
      <w:r w:rsidR="008F3971">
        <w:rPr>
          <w:rFonts w:cs="Arial"/>
        </w:rPr>
        <w:t>9</w:t>
      </w:r>
      <w:r w:rsidR="00836579" w:rsidRPr="00B94B81">
        <w:rPr>
          <w:rFonts w:cs="Arial"/>
        </w:rPr>
        <w:t>/202</w:t>
      </w:r>
      <w:r w:rsidR="00B94B81" w:rsidRPr="00B94B81">
        <w:rPr>
          <w:rFonts w:cs="Arial"/>
        </w:rPr>
        <w:t>4</w:t>
      </w:r>
      <w:r w:rsidRPr="00DE289E">
        <w:rPr>
          <w:rFonts w:cs="Arial"/>
        </w:rPr>
        <w:t xml:space="preserve"> naročnika Onkološki inštitut Ljubljana, izjavljamo:</w:t>
      </w:r>
    </w:p>
    <w:p w14:paraId="2498406A" w14:textId="77777777" w:rsidR="004261E5" w:rsidRPr="00DE289E" w:rsidRDefault="004261E5" w:rsidP="004261E5">
      <w:pPr>
        <w:jc w:val="both"/>
        <w:rPr>
          <w:rFonts w:cs="Arial"/>
        </w:rPr>
      </w:pPr>
      <w:r w:rsidRPr="00DE289E">
        <w:rPr>
          <w:rFonts w:cs="Arial"/>
        </w:rPr>
        <w:t>- da pri ponudbi oziroma izvedbi tega naročila nastopamo skupaj,</w:t>
      </w:r>
    </w:p>
    <w:p w14:paraId="7FEBE005" w14:textId="77777777" w:rsidR="004261E5" w:rsidRPr="00DE289E" w:rsidRDefault="004261E5" w:rsidP="004261E5">
      <w:pPr>
        <w:jc w:val="both"/>
        <w:rPr>
          <w:rFonts w:cs="Arial"/>
        </w:rPr>
      </w:pPr>
      <w:r w:rsidRPr="00DE289E">
        <w:rPr>
          <w:rFonts w:cs="Arial"/>
        </w:rPr>
        <w:t>- da za izvedbo predmetnega naročila odgovarjamo solidarno.</w:t>
      </w:r>
    </w:p>
    <w:p w14:paraId="16FE24E4" w14:textId="77777777" w:rsidR="004261E5" w:rsidRPr="00DE289E" w:rsidRDefault="004261E5" w:rsidP="004261E5">
      <w:pPr>
        <w:jc w:val="both"/>
        <w:rPr>
          <w:rFonts w:cs="Arial"/>
        </w:rPr>
      </w:pPr>
    </w:p>
    <w:p w14:paraId="2EDA0915" w14:textId="77777777" w:rsidR="004261E5" w:rsidRPr="00DE289E" w:rsidRDefault="004261E5" w:rsidP="004261E5">
      <w:pPr>
        <w:jc w:val="both"/>
        <w:rPr>
          <w:rFonts w:cs="Arial"/>
        </w:rPr>
      </w:pPr>
      <w:r w:rsidRPr="00DE289E">
        <w:rPr>
          <w:rFonts w:cs="Arial"/>
        </w:rPr>
        <w:t>Kot zakoniti zastopniki podjetij, ki oddajajo skupno ponudbo, pooblaščamo:</w:t>
      </w:r>
    </w:p>
    <w:p w14:paraId="7D9B44B0" w14:textId="77777777" w:rsidR="004261E5" w:rsidRPr="00DE289E" w:rsidRDefault="004261E5" w:rsidP="004261E5">
      <w:pPr>
        <w:jc w:val="both"/>
        <w:rPr>
          <w:rFonts w:cs="Arial"/>
        </w:rPr>
      </w:pPr>
    </w:p>
    <w:p w14:paraId="48A720E1" w14:textId="77777777" w:rsidR="004261E5" w:rsidRPr="00DE289E" w:rsidRDefault="004261E5" w:rsidP="004261E5">
      <w:pPr>
        <w:jc w:val="both"/>
        <w:rPr>
          <w:rFonts w:cs="Arial"/>
        </w:rPr>
      </w:pPr>
      <w:r w:rsidRPr="00DE289E">
        <w:rPr>
          <w:rFonts w:cs="Arial"/>
        </w:rPr>
        <w:t>Podjetje: ___________________________________</w:t>
      </w:r>
    </w:p>
    <w:p w14:paraId="4EA524D7" w14:textId="77777777" w:rsidR="004261E5" w:rsidRPr="00DE289E" w:rsidRDefault="004261E5" w:rsidP="004261E5">
      <w:pPr>
        <w:jc w:val="both"/>
        <w:rPr>
          <w:rFonts w:cs="Arial"/>
        </w:rPr>
      </w:pPr>
    </w:p>
    <w:p w14:paraId="3083226D" w14:textId="77777777" w:rsidR="004261E5" w:rsidRPr="00DE289E" w:rsidRDefault="004261E5" w:rsidP="004261E5">
      <w:pPr>
        <w:jc w:val="both"/>
        <w:rPr>
          <w:rFonts w:cs="Arial"/>
        </w:rPr>
      </w:pPr>
      <w:r w:rsidRPr="00DE289E">
        <w:rPr>
          <w:rFonts w:cs="Arial"/>
        </w:rPr>
        <w:t>Ime in priimek zakonitega zastopnika: _________________________________,</w:t>
      </w:r>
    </w:p>
    <w:p w14:paraId="31CC6CAA" w14:textId="77777777" w:rsidR="004261E5" w:rsidRPr="00DE289E" w:rsidRDefault="004261E5" w:rsidP="004261E5">
      <w:pPr>
        <w:jc w:val="both"/>
        <w:rPr>
          <w:rFonts w:cs="Arial"/>
        </w:rPr>
      </w:pPr>
    </w:p>
    <w:p w14:paraId="0A719106" w14:textId="77777777" w:rsidR="004261E5" w:rsidRPr="00DE289E" w:rsidRDefault="004261E5" w:rsidP="004261E5">
      <w:pPr>
        <w:jc w:val="both"/>
        <w:rPr>
          <w:rFonts w:cs="Arial"/>
          <w:b/>
        </w:rPr>
      </w:pPr>
      <w:r w:rsidRPr="00DE289E">
        <w:rPr>
          <w:rFonts w:cs="Arial"/>
        </w:rPr>
        <w:t>da v imenu vseh ponudnikov podpiše ponudbo in nas zastopa nasproti naročniku v predmetnem postopku.</w:t>
      </w:r>
    </w:p>
    <w:p w14:paraId="41D54FCC"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F631CED"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4261E5" w:rsidRPr="00DE289E" w14:paraId="203DE15E" w14:textId="77777777" w:rsidTr="004261E5">
        <w:tc>
          <w:tcPr>
            <w:tcW w:w="2302" w:type="dxa"/>
            <w:tcBorders>
              <w:top w:val="single" w:sz="4" w:space="0" w:color="auto"/>
              <w:left w:val="single" w:sz="4" w:space="0" w:color="auto"/>
              <w:bottom w:val="single" w:sz="4" w:space="0" w:color="auto"/>
              <w:right w:val="single" w:sz="4" w:space="0" w:color="auto"/>
            </w:tcBorders>
            <w:vAlign w:val="center"/>
            <w:hideMark/>
          </w:tcPr>
          <w:p w14:paraId="08598572"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6D61159E"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408738DF"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1E9DA133"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Kraj in datum</w:t>
            </w:r>
          </w:p>
        </w:tc>
      </w:tr>
      <w:tr w:rsidR="004261E5" w:rsidRPr="00DE289E" w14:paraId="40E7DF1A"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tcPr>
          <w:p w14:paraId="00FBA3B3"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Vodilno podjetje:</w:t>
            </w:r>
          </w:p>
          <w:p w14:paraId="50C3C79E"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14:paraId="01CDDE15"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51CD76DD"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5255CEB5"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4261E5" w:rsidRPr="00DE289E" w14:paraId="6C6DBE3A"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1A66D11F"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75716295"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19DFE38B"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3D291740"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4261E5" w:rsidRPr="00DE289E" w14:paraId="20EAC0D0"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492797F4"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0EFD403D"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24961A6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2D7FF51A"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4261E5" w:rsidRPr="00DE289E" w14:paraId="714F68EE"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68F3A14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657F506C"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603D3672"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275E8CE1"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bl>
    <w:p w14:paraId="0E796076"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17634DB"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14:paraId="0ED692EC"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8CF27A6" w14:textId="77777777" w:rsidR="00435A23" w:rsidRDefault="004261E5" w:rsidP="00435A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w:t>
      </w:r>
    </w:p>
    <w:p w14:paraId="1E30E2D3" w14:textId="77777777" w:rsidR="00435A23" w:rsidRDefault="00435A23" w:rsidP="00435A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47A721F" w14:textId="77777777" w:rsidR="00435A23" w:rsidRDefault="00435A23" w:rsidP="00435A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878F550" w14:textId="77777777" w:rsidR="004261E5" w:rsidRPr="00435A23" w:rsidRDefault="004261E5" w:rsidP="00435A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t>Podpis in žig pooblaščenca:____________________</w:t>
      </w:r>
    </w:p>
    <w:p w14:paraId="5367E709" w14:textId="77777777" w:rsidR="004261E5" w:rsidRPr="00DE289E" w:rsidRDefault="004261E5" w:rsidP="004261E5">
      <w:pPr>
        <w:tabs>
          <w:tab w:val="center" w:pos="4536"/>
          <w:tab w:val="right" w:pos="9072"/>
        </w:tabs>
        <w:rPr>
          <w:rFonts w:cs="Arial"/>
          <w:b/>
        </w:rPr>
      </w:pPr>
    </w:p>
    <w:p w14:paraId="5417308A" w14:textId="77777777" w:rsidR="004261E5" w:rsidRDefault="004261E5" w:rsidP="004261E5">
      <w:pPr>
        <w:tabs>
          <w:tab w:val="center" w:pos="4536"/>
          <w:tab w:val="right" w:pos="9072"/>
        </w:tabs>
        <w:rPr>
          <w:rFonts w:cs="Arial"/>
          <w:b/>
        </w:rPr>
      </w:pPr>
    </w:p>
    <w:p w14:paraId="18AE0A08" w14:textId="77777777" w:rsidR="00D41973" w:rsidRPr="00DE289E" w:rsidRDefault="00D41973" w:rsidP="004261E5">
      <w:pPr>
        <w:tabs>
          <w:tab w:val="center" w:pos="4536"/>
          <w:tab w:val="right" w:pos="9072"/>
        </w:tabs>
        <w:rPr>
          <w:rFonts w:cs="Arial"/>
          <w:b/>
        </w:rPr>
      </w:pPr>
    </w:p>
    <w:p w14:paraId="67C39DF6" w14:textId="77777777" w:rsidR="006937BF" w:rsidRPr="0040545F" w:rsidRDefault="006937BF" w:rsidP="0040545F">
      <w:pPr>
        <w:tabs>
          <w:tab w:val="center" w:pos="4536"/>
          <w:tab w:val="right" w:pos="9072"/>
        </w:tabs>
        <w:rPr>
          <w:rFonts w:cs="Arial"/>
          <w:b/>
        </w:rPr>
      </w:pPr>
    </w:p>
    <w:p w14:paraId="568FC407" w14:textId="77777777" w:rsidR="00DD1544" w:rsidRPr="0040545F" w:rsidRDefault="00DD1544" w:rsidP="00DD1544">
      <w:pPr>
        <w:rPr>
          <w:b/>
          <w:highlight w:val="yellow"/>
        </w:rPr>
      </w:pPr>
      <w:r w:rsidRPr="0040545F">
        <w:rPr>
          <w:rFonts w:cs="Arial"/>
          <w:b/>
          <w:bdr w:val="single" w:sz="4" w:space="0" w:color="auto" w:frame="1"/>
        </w:rPr>
        <w:t>Obrazec št.</w:t>
      </w:r>
      <w:r>
        <w:rPr>
          <w:rFonts w:cs="Arial"/>
          <w:b/>
          <w:bdr w:val="single" w:sz="4" w:space="0" w:color="auto" w:frame="1"/>
        </w:rPr>
        <w:t xml:space="preserve"> </w:t>
      </w:r>
      <w:r w:rsidR="00221FA5">
        <w:rPr>
          <w:rFonts w:cs="Arial"/>
          <w:b/>
          <w:bdr w:val="single" w:sz="4" w:space="0" w:color="auto" w:frame="1"/>
        </w:rPr>
        <w:t>3</w:t>
      </w:r>
      <w:r>
        <w:rPr>
          <w:rFonts w:cs="Arial"/>
          <w:b/>
          <w:bdr w:val="single" w:sz="4" w:space="0" w:color="auto" w:frame="1"/>
        </w:rPr>
        <w:t xml:space="preserve"> </w:t>
      </w:r>
    </w:p>
    <w:p w14:paraId="64601C54" w14:textId="77777777" w:rsidR="00DD1544" w:rsidRPr="0040545F" w:rsidRDefault="00DD1544" w:rsidP="00DD1544">
      <w:pPr>
        <w:rPr>
          <w:b/>
          <w:highlight w:val="yellow"/>
        </w:rPr>
      </w:pPr>
    </w:p>
    <w:p w14:paraId="562BAFE9" w14:textId="77777777" w:rsidR="00DD1544" w:rsidRPr="0040545F" w:rsidRDefault="00DD1544" w:rsidP="00DD1544">
      <w:pPr>
        <w:tabs>
          <w:tab w:val="center" w:pos="4536"/>
          <w:tab w:val="right" w:pos="9072"/>
        </w:tabs>
        <w:rPr>
          <w:rFonts w:cs="Arial"/>
          <w:b/>
          <w:sz w:val="24"/>
          <w:szCs w:val="24"/>
        </w:rPr>
      </w:pPr>
    </w:p>
    <w:p w14:paraId="65085EF9" w14:textId="77777777" w:rsidR="00DD1544" w:rsidRPr="0040545F" w:rsidRDefault="00DD1544" w:rsidP="00DD1544">
      <w:pPr>
        <w:ind w:left="454" w:hanging="454"/>
        <w:jc w:val="center"/>
        <w:rPr>
          <w:rFonts w:cs="Arial"/>
          <w:b/>
          <w:sz w:val="24"/>
          <w:szCs w:val="24"/>
        </w:rPr>
      </w:pPr>
      <w:r w:rsidRPr="0040545F">
        <w:rPr>
          <w:rFonts w:cs="Arial"/>
          <w:b/>
          <w:sz w:val="24"/>
          <w:szCs w:val="24"/>
        </w:rPr>
        <w:t>PODATKI O PODIZVAJALCU</w:t>
      </w:r>
    </w:p>
    <w:p w14:paraId="0D3074CA" w14:textId="77777777" w:rsidR="00DD1544" w:rsidRDefault="00DD1544" w:rsidP="00DD1544">
      <w:pPr>
        <w:rPr>
          <w:rFonts w:cs="Arial"/>
        </w:rPr>
      </w:pPr>
    </w:p>
    <w:p w14:paraId="16FD264D" w14:textId="77777777" w:rsidR="00DD1544" w:rsidRDefault="00DD1544" w:rsidP="00DD1544">
      <w:pPr>
        <w:rPr>
          <w:rFonts w:cs="Arial"/>
        </w:rPr>
      </w:pPr>
    </w:p>
    <w:p w14:paraId="08B3254D" w14:textId="77777777" w:rsidR="00DD1544" w:rsidRPr="00BF7668" w:rsidRDefault="00DD1544" w:rsidP="00DD1544">
      <w:pPr>
        <w:autoSpaceDE w:val="0"/>
        <w:autoSpaceDN w:val="0"/>
        <w:adjustRightInd w:val="0"/>
        <w:spacing w:line="260" w:lineRule="exact"/>
        <w:jc w:val="both"/>
        <w:rPr>
          <w:rFonts w:cs="Arial"/>
          <w:color w:val="000000"/>
        </w:rPr>
      </w:pPr>
      <w:r w:rsidRPr="00BF7668">
        <w:rPr>
          <w:rFonts w:cs="Arial"/>
          <w:color w:val="000000"/>
        </w:rPr>
        <w:t xml:space="preserve">V zvezi z javnim naročilom št. </w:t>
      </w:r>
      <w:r w:rsidRPr="00B03F3A">
        <w:rPr>
          <w:rFonts w:cs="Arial"/>
        </w:rPr>
        <w:t>JN-002</w:t>
      </w:r>
      <w:r w:rsidR="008F3971">
        <w:rPr>
          <w:rFonts w:cs="Arial"/>
        </w:rPr>
        <w:t>9</w:t>
      </w:r>
      <w:r w:rsidRPr="00B03F3A">
        <w:rPr>
          <w:rFonts w:cs="Arial"/>
        </w:rPr>
        <w:t>/2024</w:t>
      </w:r>
      <w:r w:rsidRPr="00B03F3A">
        <w:rPr>
          <w:rFonts w:cs="Arial"/>
          <w:color w:val="000000"/>
        </w:rPr>
        <w:t>, katerega</w:t>
      </w:r>
      <w:r w:rsidRPr="00BF7668">
        <w:rPr>
          <w:rFonts w:cs="Arial"/>
          <w:color w:val="000000"/>
        </w:rPr>
        <w:t xml:space="preserve"> predmet je </w:t>
      </w:r>
      <w:r>
        <w:rPr>
          <w:rFonts w:cs="Arial"/>
          <w:color w:val="000000"/>
        </w:rPr>
        <w:t>»</w:t>
      </w:r>
      <w:r w:rsidR="007D4D29">
        <w:rPr>
          <w:rFonts w:cs="Arial"/>
        </w:rPr>
        <w:t>Nabava računalniške strojne in programske opreme</w:t>
      </w:r>
      <w:r>
        <w:rPr>
          <w:rFonts w:cs="Arial"/>
        </w:rPr>
        <w:t>«</w:t>
      </w:r>
      <w:r w:rsidRPr="00BF7668">
        <w:rPr>
          <w:rFonts w:cs="Arial"/>
          <w:color w:val="000000"/>
        </w:rPr>
        <w:t>, potrjujemo, da bomo sodelovali pri izvedbi predmetnega naročila kot podizvajalec ponudnika - glavnega izvajalca:</w:t>
      </w:r>
    </w:p>
    <w:p w14:paraId="5BAABFD5" w14:textId="77777777" w:rsidR="00DD1544" w:rsidRPr="00BF7668" w:rsidRDefault="00DD1544" w:rsidP="00DD1544">
      <w:pPr>
        <w:autoSpaceDE w:val="0"/>
        <w:autoSpaceDN w:val="0"/>
        <w:adjustRightInd w:val="0"/>
        <w:spacing w:line="260" w:lineRule="exact"/>
        <w:rPr>
          <w:rFonts w:cs="Arial"/>
          <w:color w:val="000000"/>
        </w:rPr>
      </w:pPr>
      <w:r w:rsidRPr="00BF7668">
        <w:rPr>
          <w:rFonts w:cs="Arial"/>
          <w:color w:val="000000"/>
        </w:rPr>
        <w:t xml:space="preserve">________________________________________________ </w:t>
      </w:r>
      <w:r w:rsidRPr="00BF7668">
        <w:rPr>
          <w:rFonts w:cs="Arial"/>
          <w:i/>
          <w:iCs/>
          <w:color w:val="000000"/>
        </w:rPr>
        <w:t>(naziv in sedež glavnega izvajalca)</w:t>
      </w:r>
    </w:p>
    <w:p w14:paraId="408E2572" w14:textId="77777777" w:rsidR="00DD1544" w:rsidRPr="0040545F" w:rsidRDefault="00DD1544" w:rsidP="00DD1544">
      <w:pPr>
        <w:rPr>
          <w:rFonts w:cs="Arial"/>
        </w:rPr>
      </w:pPr>
    </w:p>
    <w:tbl>
      <w:tblPr>
        <w:tblW w:w="9825" w:type="dxa"/>
        <w:tblLayout w:type="fixed"/>
        <w:tblLook w:val="04A0" w:firstRow="1" w:lastRow="0" w:firstColumn="1" w:lastColumn="0" w:noHBand="0" w:noVBand="1"/>
      </w:tblPr>
      <w:tblGrid>
        <w:gridCol w:w="4247"/>
        <w:gridCol w:w="5578"/>
      </w:tblGrid>
      <w:tr w:rsidR="00DD1544" w:rsidRPr="0040545F" w14:paraId="74802D30" w14:textId="77777777" w:rsidTr="00A512E8">
        <w:tc>
          <w:tcPr>
            <w:tcW w:w="4247" w:type="dxa"/>
            <w:hideMark/>
          </w:tcPr>
          <w:p w14:paraId="283F62CD" w14:textId="77777777" w:rsidR="00DD1544" w:rsidRPr="0040545F" w:rsidRDefault="00DD1544" w:rsidP="00A512E8">
            <w:pPr>
              <w:rPr>
                <w:rFonts w:cs="Arial"/>
                <w:szCs w:val="24"/>
                <w:lang w:eastAsia="en-US"/>
              </w:rPr>
            </w:pPr>
            <w:r w:rsidRPr="0040545F">
              <w:rPr>
                <w:rFonts w:cs="Arial"/>
              </w:rPr>
              <w:t>POLNI NAZIV PODIZVAJALCA:</w:t>
            </w:r>
          </w:p>
        </w:tc>
        <w:tc>
          <w:tcPr>
            <w:tcW w:w="5578" w:type="dxa"/>
            <w:tcBorders>
              <w:top w:val="nil"/>
              <w:left w:val="nil"/>
              <w:bottom w:val="single" w:sz="4" w:space="0" w:color="auto"/>
              <w:right w:val="nil"/>
            </w:tcBorders>
          </w:tcPr>
          <w:p w14:paraId="22BE2AE4" w14:textId="77777777" w:rsidR="00DD1544" w:rsidRPr="0040545F" w:rsidRDefault="00DD1544" w:rsidP="00A512E8">
            <w:pPr>
              <w:jc w:val="both"/>
              <w:rPr>
                <w:rFonts w:cs="Arial"/>
                <w:szCs w:val="24"/>
                <w:lang w:eastAsia="en-US"/>
              </w:rPr>
            </w:pPr>
          </w:p>
        </w:tc>
      </w:tr>
      <w:tr w:rsidR="00DD1544" w:rsidRPr="0040545F" w14:paraId="2C4B236C" w14:textId="77777777" w:rsidTr="00A512E8">
        <w:tc>
          <w:tcPr>
            <w:tcW w:w="4247" w:type="dxa"/>
          </w:tcPr>
          <w:p w14:paraId="74528BC3" w14:textId="77777777" w:rsidR="00DD1544" w:rsidRPr="0040545F" w:rsidRDefault="00DD1544" w:rsidP="00A512E8">
            <w:pPr>
              <w:rPr>
                <w:rFonts w:cs="Arial"/>
                <w:szCs w:val="24"/>
                <w:lang w:eastAsia="en-US"/>
              </w:rPr>
            </w:pPr>
          </w:p>
          <w:p w14:paraId="1DC8A576" w14:textId="77777777" w:rsidR="00DD1544" w:rsidRPr="0040545F" w:rsidRDefault="00DD1544" w:rsidP="00A512E8">
            <w:pPr>
              <w:rPr>
                <w:rFonts w:cs="Arial"/>
                <w:szCs w:val="24"/>
                <w:lang w:eastAsia="en-US"/>
              </w:rPr>
            </w:pPr>
            <w:r w:rsidRPr="0040545F">
              <w:rPr>
                <w:rFonts w:cs="Arial"/>
              </w:rPr>
              <w:t>NASLOV PODIZVAJALCA:</w:t>
            </w:r>
          </w:p>
        </w:tc>
        <w:tc>
          <w:tcPr>
            <w:tcW w:w="5578" w:type="dxa"/>
            <w:tcBorders>
              <w:top w:val="single" w:sz="4" w:space="0" w:color="auto"/>
              <w:left w:val="nil"/>
              <w:bottom w:val="single" w:sz="4" w:space="0" w:color="auto"/>
              <w:right w:val="nil"/>
            </w:tcBorders>
          </w:tcPr>
          <w:p w14:paraId="35806FD1" w14:textId="77777777" w:rsidR="00DD1544" w:rsidRPr="0040545F" w:rsidRDefault="00DD1544" w:rsidP="00A512E8">
            <w:pPr>
              <w:rPr>
                <w:rFonts w:cs="Arial"/>
                <w:szCs w:val="24"/>
                <w:lang w:eastAsia="en-US"/>
              </w:rPr>
            </w:pPr>
          </w:p>
          <w:p w14:paraId="1B4E7780" w14:textId="77777777" w:rsidR="00DD1544" w:rsidRPr="0040545F" w:rsidRDefault="00DD1544" w:rsidP="00A512E8">
            <w:pPr>
              <w:jc w:val="both"/>
              <w:rPr>
                <w:rFonts w:cs="Arial"/>
                <w:szCs w:val="24"/>
                <w:lang w:eastAsia="en-US"/>
              </w:rPr>
            </w:pPr>
          </w:p>
        </w:tc>
      </w:tr>
      <w:tr w:rsidR="00DD1544" w:rsidRPr="0040545F" w14:paraId="0673DA68" w14:textId="77777777" w:rsidTr="00A512E8">
        <w:tc>
          <w:tcPr>
            <w:tcW w:w="4247" w:type="dxa"/>
          </w:tcPr>
          <w:p w14:paraId="599AA95E" w14:textId="77777777" w:rsidR="00DD1544" w:rsidRPr="0040545F" w:rsidRDefault="00DD1544" w:rsidP="00A512E8">
            <w:pPr>
              <w:rPr>
                <w:rFonts w:cs="Arial"/>
                <w:szCs w:val="24"/>
                <w:lang w:eastAsia="en-US"/>
              </w:rPr>
            </w:pPr>
          </w:p>
          <w:p w14:paraId="1D6071C3" w14:textId="77777777" w:rsidR="00DD1544" w:rsidRPr="0040545F" w:rsidRDefault="00DD1544" w:rsidP="00A512E8">
            <w:pPr>
              <w:rPr>
                <w:rFonts w:cs="Arial"/>
                <w:szCs w:val="24"/>
                <w:lang w:eastAsia="en-US"/>
              </w:rPr>
            </w:pPr>
            <w:r w:rsidRPr="0040545F">
              <w:rPr>
                <w:rFonts w:cs="Arial"/>
              </w:rPr>
              <w:t>KONTAKTNA OSEBA:</w:t>
            </w:r>
          </w:p>
        </w:tc>
        <w:tc>
          <w:tcPr>
            <w:tcW w:w="5578" w:type="dxa"/>
            <w:tcBorders>
              <w:top w:val="single" w:sz="4" w:space="0" w:color="auto"/>
              <w:left w:val="nil"/>
              <w:bottom w:val="single" w:sz="4" w:space="0" w:color="auto"/>
              <w:right w:val="nil"/>
            </w:tcBorders>
          </w:tcPr>
          <w:p w14:paraId="17F90DEC" w14:textId="77777777" w:rsidR="00DD1544" w:rsidRPr="0040545F" w:rsidRDefault="00DD1544" w:rsidP="00A512E8">
            <w:pPr>
              <w:rPr>
                <w:rFonts w:cs="Arial"/>
                <w:szCs w:val="24"/>
                <w:lang w:eastAsia="en-US"/>
              </w:rPr>
            </w:pPr>
          </w:p>
          <w:p w14:paraId="4897E688" w14:textId="77777777" w:rsidR="00DD1544" w:rsidRPr="0040545F" w:rsidRDefault="00DD1544" w:rsidP="00A512E8">
            <w:pPr>
              <w:jc w:val="both"/>
              <w:rPr>
                <w:rFonts w:cs="Arial"/>
                <w:szCs w:val="24"/>
                <w:lang w:eastAsia="en-US"/>
              </w:rPr>
            </w:pPr>
          </w:p>
        </w:tc>
      </w:tr>
      <w:tr w:rsidR="00DD1544" w:rsidRPr="0040545F" w14:paraId="3BEFC2C5" w14:textId="77777777" w:rsidTr="00A512E8">
        <w:tc>
          <w:tcPr>
            <w:tcW w:w="4247" w:type="dxa"/>
          </w:tcPr>
          <w:p w14:paraId="258E89F2" w14:textId="77777777" w:rsidR="00DD1544" w:rsidRPr="0040545F" w:rsidRDefault="00DD1544" w:rsidP="00A512E8">
            <w:pPr>
              <w:rPr>
                <w:rFonts w:cs="Arial"/>
                <w:szCs w:val="24"/>
                <w:lang w:eastAsia="en-US"/>
              </w:rPr>
            </w:pPr>
          </w:p>
          <w:p w14:paraId="684ECB4C" w14:textId="77777777" w:rsidR="00DD1544" w:rsidRPr="0040545F" w:rsidRDefault="00DD1544" w:rsidP="00A512E8">
            <w:pPr>
              <w:ind w:right="-108"/>
              <w:rPr>
                <w:rFonts w:cs="Arial"/>
                <w:szCs w:val="24"/>
                <w:lang w:eastAsia="en-US"/>
              </w:rPr>
            </w:pPr>
            <w:r w:rsidRPr="0040545F">
              <w:rPr>
                <w:rFonts w:cs="Arial"/>
              </w:rPr>
              <w:t>ELEKTRONSKI NASLOV KONTAKTNE OSEBE:</w:t>
            </w:r>
          </w:p>
        </w:tc>
        <w:tc>
          <w:tcPr>
            <w:tcW w:w="5578" w:type="dxa"/>
            <w:tcBorders>
              <w:top w:val="single" w:sz="4" w:space="0" w:color="auto"/>
              <w:left w:val="nil"/>
              <w:bottom w:val="single" w:sz="4" w:space="0" w:color="auto"/>
              <w:right w:val="nil"/>
            </w:tcBorders>
          </w:tcPr>
          <w:p w14:paraId="31DA2044" w14:textId="77777777" w:rsidR="00DD1544" w:rsidRPr="0040545F" w:rsidRDefault="00DD1544" w:rsidP="00A512E8">
            <w:pPr>
              <w:rPr>
                <w:rFonts w:cs="Arial"/>
                <w:szCs w:val="24"/>
                <w:lang w:eastAsia="en-US"/>
              </w:rPr>
            </w:pPr>
          </w:p>
          <w:p w14:paraId="18149BA2" w14:textId="77777777" w:rsidR="00DD1544" w:rsidRPr="0040545F" w:rsidRDefault="00DD1544" w:rsidP="00A512E8">
            <w:pPr>
              <w:rPr>
                <w:rFonts w:cs="Arial"/>
              </w:rPr>
            </w:pPr>
          </w:p>
          <w:p w14:paraId="69A361E7" w14:textId="77777777" w:rsidR="00DD1544" w:rsidRPr="0040545F" w:rsidRDefault="00DD1544" w:rsidP="00A512E8">
            <w:pPr>
              <w:jc w:val="both"/>
              <w:rPr>
                <w:rFonts w:cs="Arial"/>
                <w:szCs w:val="24"/>
                <w:lang w:eastAsia="en-US"/>
              </w:rPr>
            </w:pPr>
          </w:p>
        </w:tc>
      </w:tr>
      <w:tr w:rsidR="00DD1544" w:rsidRPr="0040545F" w14:paraId="6393A41C" w14:textId="77777777" w:rsidTr="00A512E8">
        <w:tc>
          <w:tcPr>
            <w:tcW w:w="4247" w:type="dxa"/>
          </w:tcPr>
          <w:p w14:paraId="780FCFF6" w14:textId="77777777" w:rsidR="00DD1544" w:rsidRPr="0040545F" w:rsidRDefault="00DD1544" w:rsidP="00A512E8">
            <w:pPr>
              <w:rPr>
                <w:rFonts w:cs="Arial"/>
                <w:szCs w:val="24"/>
                <w:lang w:eastAsia="en-US"/>
              </w:rPr>
            </w:pPr>
          </w:p>
          <w:p w14:paraId="11AA0CC0" w14:textId="77777777" w:rsidR="00DD1544" w:rsidRPr="0040545F" w:rsidRDefault="00DD1544" w:rsidP="00A512E8">
            <w:pPr>
              <w:rPr>
                <w:rFonts w:cs="Arial"/>
                <w:szCs w:val="24"/>
                <w:lang w:eastAsia="en-US"/>
              </w:rPr>
            </w:pPr>
            <w:r w:rsidRPr="0040545F">
              <w:rPr>
                <w:rFonts w:cs="Arial"/>
              </w:rPr>
              <w:t>TELEFON:</w:t>
            </w:r>
          </w:p>
        </w:tc>
        <w:tc>
          <w:tcPr>
            <w:tcW w:w="5578" w:type="dxa"/>
            <w:tcBorders>
              <w:top w:val="single" w:sz="4" w:space="0" w:color="auto"/>
              <w:left w:val="nil"/>
              <w:bottom w:val="single" w:sz="4" w:space="0" w:color="auto"/>
              <w:right w:val="nil"/>
            </w:tcBorders>
          </w:tcPr>
          <w:p w14:paraId="43B7E94E" w14:textId="77777777" w:rsidR="00DD1544" w:rsidRPr="0040545F" w:rsidRDefault="00DD1544" w:rsidP="00A512E8">
            <w:pPr>
              <w:rPr>
                <w:rFonts w:cs="Arial"/>
                <w:szCs w:val="24"/>
                <w:lang w:eastAsia="en-US"/>
              </w:rPr>
            </w:pPr>
          </w:p>
          <w:p w14:paraId="017E4116" w14:textId="77777777" w:rsidR="00DD1544" w:rsidRPr="0040545F" w:rsidRDefault="00DD1544" w:rsidP="00A512E8">
            <w:pPr>
              <w:jc w:val="both"/>
              <w:rPr>
                <w:rFonts w:cs="Arial"/>
                <w:szCs w:val="24"/>
                <w:lang w:eastAsia="en-US"/>
              </w:rPr>
            </w:pPr>
          </w:p>
        </w:tc>
      </w:tr>
      <w:tr w:rsidR="00DD1544" w:rsidRPr="0040545F" w14:paraId="16D68795" w14:textId="77777777" w:rsidTr="00A512E8">
        <w:tc>
          <w:tcPr>
            <w:tcW w:w="4247" w:type="dxa"/>
          </w:tcPr>
          <w:p w14:paraId="320BAC14" w14:textId="77777777" w:rsidR="00DD1544" w:rsidRPr="0040545F" w:rsidRDefault="00DD1544" w:rsidP="00A512E8">
            <w:pPr>
              <w:rPr>
                <w:rFonts w:cs="Arial"/>
                <w:szCs w:val="24"/>
                <w:lang w:eastAsia="en-US"/>
              </w:rPr>
            </w:pPr>
          </w:p>
          <w:p w14:paraId="04D53B68" w14:textId="77777777" w:rsidR="00DD1544" w:rsidRPr="0040545F" w:rsidRDefault="00DD1544" w:rsidP="00A512E8">
            <w:pPr>
              <w:rPr>
                <w:rFonts w:cs="Arial"/>
                <w:szCs w:val="24"/>
                <w:lang w:eastAsia="en-US"/>
              </w:rPr>
            </w:pPr>
            <w:r w:rsidRPr="0040545F">
              <w:rPr>
                <w:rFonts w:cs="Arial"/>
              </w:rPr>
              <w:t>TELEFAX:</w:t>
            </w:r>
          </w:p>
        </w:tc>
        <w:tc>
          <w:tcPr>
            <w:tcW w:w="5578" w:type="dxa"/>
            <w:tcBorders>
              <w:top w:val="single" w:sz="4" w:space="0" w:color="auto"/>
              <w:left w:val="nil"/>
              <w:bottom w:val="single" w:sz="4" w:space="0" w:color="auto"/>
              <w:right w:val="nil"/>
            </w:tcBorders>
          </w:tcPr>
          <w:p w14:paraId="0354CAD8" w14:textId="77777777" w:rsidR="00DD1544" w:rsidRPr="0040545F" w:rsidRDefault="00DD1544" w:rsidP="00A512E8">
            <w:pPr>
              <w:rPr>
                <w:rFonts w:cs="Arial"/>
                <w:szCs w:val="24"/>
                <w:lang w:eastAsia="en-US"/>
              </w:rPr>
            </w:pPr>
          </w:p>
          <w:p w14:paraId="66F66D93" w14:textId="77777777" w:rsidR="00DD1544" w:rsidRPr="0040545F" w:rsidRDefault="00DD1544" w:rsidP="00A512E8">
            <w:pPr>
              <w:jc w:val="both"/>
              <w:rPr>
                <w:rFonts w:cs="Arial"/>
                <w:szCs w:val="24"/>
                <w:lang w:eastAsia="en-US"/>
              </w:rPr>
            </w:pPr>
          </w:p>
        </w:tc>
      </w:tr>
      <w:tr w:rsidR="00DD1544" w:rsidRPr="0040545F" w14:paraId="21D17409" w14:textId="77777777" w:rsidTr="00A512E8">
        <w:tc>
          <w:tcPr>
            <w:tcW w:w="4247" w:type="dxa"/>
          </w:tcPr>
          <w:p w14:paraId="3F1C2E2E" w14:textId="77777777" w:rsidR="00DD1544" w:rsidRPr="0040545F" w:rsidRDefault="00DD1544" w:rsidP="00A512E8">
            <w:pPr>
              <w:rPr>
                <w:rFonts w:cs="Arial"/>
                <w:szCs w:val="24"/>
                <w:lang w:eastAsia="en-US"/>
              </w:rPr>
            </w:pPr>
          </w:p>
          <w:p w14:paraId="37246664" w14:textId="77777777" w:rsidR="00DD1544" w:rsidRPr="0040545F" w:rsidRDefault="00DD1544" w:rsidP="00A512E8">
            <w:pPr>
              <w:rPr>
                <w:rFonts w:cs="Arial"/>
                <w:szCs w:val="24"/>
                <w:lang w:eastAsia="en-US"/>
              </w:rPr>
            </w:pPr>
            <w:r w:rsidRPr="0040545F">
              <w:rPr>
                <w:rFonts w:cs="Arial"/>
              </w:rPr>
              <w:t>IDENTIFIKACIJSKA ŠTEVILKA ZA DDV:</w:t>
            </w:r>
          </w:p>
        </w:tc>
        <w:tc>
          <w:tcPr>
            <w:tcW w:w="5578" w:type="dxa"/>
            <w:tcBorders>
              <w:top w:val="single" w:sz="4" w:space="0" w:color="auto"/>
              <w:left w:val="nil"/>
              <w:bottom w:val="single" w:sz="4" w:space="0" w:color="auto"/>
              <w:right w:val="nil"/>
            </w:tcBorders>
          </w:tcPr>
          <w:p w14:paraId="0A78CF57" w14:textId="77777777" w:rsidR="00DD1544" w:rsidRPr="0040545F" w:rsidRDefault="00DD1544" w:rsidP="00A512E8">
            <w:pPr>
              <w:rPr>
                <w:rFonts w:cs="Arial"/>
                <w:szCs w:val="24"/>
                <w:lang w:eastAsia="en-US"/>
              </w:rPr>
            </w:pPr>
          </w:p>
          <w:p w14:paraId="57B6FB3F" w14:textId="77777777" w:rsidR="00DD1544" w:rsidRPr="0040545F" w:rsidRDefault="00DD1544" w:rsidP="00A512E8">
            <w:pPr>
              <w:jc w:val="both"/>
              <w:rPr>
                <w:rFonts w:cs="Arial"/>
                <w:szCs w:val="24"/>
                <w:lang w:eastAsia="en-US"/>
              </w:rPr>
            </w:pPr>
          </w:p>
        </w:tc>
      </w:tr>
      <w:tr w:rsidR="00DD1544" w:rsidRPr="0040545F" w14:paraId="6804CB33" w14:textId="77777777" w:rsidTr="00A512E8">
        <w:tc>
          <w:tcPr>
            <w:tcW w:w="4247" w:type="dxa"/>
          </w:tcPr>
          <w:p w14:paraId="7B5D3011" w14:textId="77777777" w:rsidR="00DD1544" w:rsidRPr="0040545F" w:rsidRDefault="00DD1544" w:rsidP="00A512E8">
            <w:pPr>
              <w:rPr>
                <w:rFonts w:cs="Arial"/>
                <w:szCs w:val="24"/>
                <w:lang w:eastAsia="en-US"/>
              </w:rPr>
            </w:pPr>
          </w:p>
          <w:p w14:paraId="410A0239" w14:textId="77777777" w:rsidR="00DD1544" w:rsidRPr="0040545F" w:rsidRDefault="00DD1544" w:rsidP="00A512E8">
            <w:pPr>
              <w:rPr>
                <w:rFonts w:cs="Arial"/>
                <w:szCs w:val="24"/>
                <w:lang w:eastAsia="en-US"/>
              </w:rPr>
            </w:pPr>
            <w:r w:rsidRPr="0040545F">
              <w:rPr>
                <w:rFonts w:cs="Arial"/>
              </w:rPr>
              <w:t>MATIČNA ŠTEVILKA:</w:t>
            </w:r>
          </w:p>
        </w:tc>
        <w:tc>
          <w:tcPr>
            <w:tcW w:w="5578" w:type="dxa"/>
            <w:tcBorders>
              <w:top w:val="single" w:sz="4" w:space="0" w:color="auto"/>
              <w:left w:val="nil"/>
              <w:bottom w:val="single" w:sz="4" w:space="0" w:color="auto"/>
              <w:right w:val="nil"/>
            </w:tcBorders>
          </w:tcPr>
          <w:p w14:paraId="38041CE6" w14:textId="77777777" w:rsidR="00DD1544" w:rsidRPr="0040545F" w:rsidRDefault="00DD1544" w:rsidP="00A512E8">
            <w:pPr>
              <w:rPr>
                <w:rFonts w:cs="Arial"/>
                <w:szCs w:val="24"/>
                <w:lang w:eastAsia="en-US"/>
              </w:rPr>
            </w:pPr>
          </w:p>
          <w:p w14:paraId="10D57561" w14:textId="77777777" w:rsidR="00DD1544" w:rsidRPr="0040545F" w:rsidRDefault="00DD1544" w:rsidP="00A512E8">
            <w:pPr>
              <w:jc w:val="both"/>
              <w:rPr>
                <w:rFonts w:cs="Arial"/>
                <w:szCs w:val="24"/>
                <w:lang w:eastAsia="en-US"/>
              </w:rPr>
            </w:pPr>
          </w:p>
        </w:tc>
      </w:tr>
      <w:tr w:rsidR="00DD1544" w:rsidRPr="0040545F" w14:paraId="765B0694" w14:textId="77777777" w:rsidTr="00A512E8">
        <w:tc>
          <w:tcPr>
            <w:tcW w:w="4247" w:type="dxa"/>
          </w:tcPr>
          <w:p w14:paraId="1AF44FE0" w14:textId="77777777" w:rsidR="00DD1544" w:rsidRPr="0040545F" w:rsidRDefault="00DD1544" w:rsidP="00A512E8">
            <w:pPr>
              <w:rPr>
                <w:rFonts w:cs="Arial"/>
                <w:szCs w:val="24"/>
                <w:lang w:eastAsia="en-US"/>
              </w:rPr>
            </w:pPr>
          </w:p>
          <w:p w14:paraId="29A910E1" w14:textId="77777777" w:rsidR="00DD1544" w:rsidRPr="0040545F" w:rsidRDefault="00DD1544" w:rsidP="00A512E8">
            <w:pPr>
              <w:rPr>
                <w:rFonts w:cs="Arial"/>
                <w:szCs w:val="24"/>
                <w:lang w:eastAsia="en-US"/>
              </w:rPr>
            </w:pPr>
            <w:r w:rsidRPr="0040545F">
              <w:rPr>
                <w:rFonts w:cs="Arial"/>
              </w:rPr>
              <w:t>ŠT. TRANSAKCIJSKEGA RAČUNA:</w:t>
            </w:r>
          </w:p>
        </w:tc>
        <w:tc>
          <w:tcPr>
            <w:tcW w:w="5578" w:type="dxa"/>
            <w:tcBorders>
              <w:top w:val="single" w:sz="4" w:space="0" w:color="auto"/>
              <w:left w:val="nil"/>
              <w:bottom w:val="single" w:sz="4" w:space="0" w:color="auto"/>
              <w:right w:val="nil"/>
            </w:tcBorders>
          </w:tcPr>
          <w:p w14:paraId="55F94CAC" w14:textId="77777777" w:rsidR="00DD1544" w:rsidRPr="0040545F" w:rsidRDefault="00DD1544" w:rsidP="00A512E8">
            <w:pPr>
              <w:rPr>
                <w:rFonts w:cs="Arial"/>
                <w:szCs w:val="24"/>
                <w:lang w:eastAsia="en-US"/>
              </w:rPr>
            </w:pPr>
          </w:p>
          <w:p w14:paraId="57FF4085" w14:textId="77777777" w:rsidR="00DD1544" w:rsidRPr="0040545F" w:rsidRDefault="00DD1544" w:rsidP="00A512E8">
            <w:pPr>
              <w:jc w:val="both"/>
              <w:rPr>
                <w:rFonts w:cs="Arial"/>
                <w:szCs w:val="24"/>
                <w:lang w:eastAsia="en-US"/>
              </w:rPr>
            </w:pPr>
          </w:p>
        </w:tc>
      </w:tr>
      <w:tr w:rsidR="00DD1544" w:rsidRPr="0040545F" w14:paraId="3C0C6847" w14:textId="77777777" w:rsidTr="00A512E8">
        <w:trPr>
          <w:trHeight w:val="692"/>
        </w:trPr>
        <w:tc>
          <w:tcPr>
            <w:tcW w:w="4247" w:type="dxa"/>
          </w:tcPr>
          <w:p w14:paraId="1D185AEC" w14:textId="77777777" w:rsidR="00DD1544" w:rsidRPr="0040545F" w:rsidRDefault="00DD1544" w:rsidP="00A512E8">
            <w:pPr>
              <w:rPr>
                <w:rFonts w:cs="Arial"/>
                <w:szCs w:val="24"/>
                <w:lang w:eastAsia="en-US"/>
              </w:rPr>
            </w:pPr>
          </w:p>
          <w:p w14:paraId="4A64CCA7" w14:textId="77777777" w:rsidR="00DD1544" w:rsidRPr="0040545F" w:rsidRDefault="00DD1544" w:rsidP="00A512E8">
            <w:pPr>
              <w:rPr>
                <w:rFonts w:cs="Arial"/>
                <w:szCs w:val="24"/>
                <w:lang w:eastAsia="en-US"/>
              </w:rPr>
            </w:pPr>
            <w:r w:rsidRPr="0040545F">
              <w:rPr>
                <w:rFonts w:cs="Arial"/>
              </w:rPr>
              <w:t>ODGOVORNA OSEBA ZA PODPIS POGODBE:</w:t>
            </w:r>
          </w:p>
        </w:tc>
        <w:tc>
          <w:tcPr>
            <w:tcW w:w="5578" w:type="dxa"/>
            <w:tcBorders>
              <w:top w:val="single" w:sz="4" w:space="0" w:color="auto"/>
              <w:left w:val="nil"/>
              <w:bottom w:val="single" w:sz="4" w:space="0" w:color="auto"/>
              <w:right w:val="nil"/>
            </w:tcBorders>
          </w:tcPr>
          <w:p w14:paraId="180BEFFF" w14:textId="77777777" w:rsidR="00DD1544" w:rsidRPr="0040545F" w:rsidRDefault="00DD1544" w:rsidP="00A512E8">
            <w:pPr>
              <w:rPr>
                <w:rFonts w:cs="Arial"/>
                <w:szCs w:val="24"/>
                <w:lang w:eastAsia="en-US"/>
              </w:rPr>
            </w:pPr>
          </w:p>
          <w:p w14:paraId="1D02CE80" w14:textId="77777777" w:rsidR="00DD1544" w:rsidRPr="0040545F" w:rsidRDefault="00DD1544" w:rsidP="00A512E8">
            <w:pPr>
              <w:rPr>
                <w:rFonts w:cs="Arial"/>
              </w:rPr>
            </w:pPr>
          </w:p>
          <w:p w14:paraId="0FB8B535" w14:textId="77777777" w:rsidR="00DD1544" w:rsidRPr="0040545F" w:rsidRDefault="00DD1544" w:rsidP="00A512E8">
            <w:pPr>
              <w:jc w:val="both"/>
              <w:rPr>
                <w:rFonts w:cs="Arial"/>
                <w:szCs w:val="24"/>
                <w:lang w:eastAsia="en-US"/>
              </w:rPr>
            </w:pPr>
          </w:p>
        </w:tc>
      </w:tr>
      <w:tr w:rsidR="00DD1544" w:rsidRPr="0040545F" w14:paraId="4D3A59F2" w14:textId="77777777" w:rsidTr="00A512E8">
        <w:tc>
          <w:tcPr>
            <w:tcW w:w="4247" w:type="dxa"/>
          </w:tcPr>
          <w:p w14:paraId="43094435" w14:textId="77777777" w:rsidR="00DD1544" w:rsidRPr="0040545F" w:rsidRDefault="00DD1544" w:rsidP="00A512E8">
            <w:pPr>
              <w:rPr>
                <w:rFonts w:cs="Arial"/>
                <w:szCs w:val="24"/>
                <w:lang w:eastAsia="en-US"/>
              </w:rPr>
            </w:pPr>
          </w:p>
          <w:p w14:paraId="558A8BFB" w14:textId="77777777" w:rsidR="00DD1544" w:rsidRPr="0040545F" w:rsidRDefault="00DD1544" w:rsidP="00A512E8">
            <w:pPr>
              <w:rPr>
                <w:rFonts w:cs="Arial"/>
                <w:szCs w:val="24"/>
                <w:lang w:eastAsia="en-US"/>
              </w:rPr>
            </w:pPr>
            <w:r w:rsidRPr="0040545F">
              <w:rPr>
                <w:rFonts w:cs="Arial"/>
              </w:rPr>
              <w:t>ZAKONITI ZASTOPNIKI PODIZVAJALCA:</w:t>
            </w:r>
          </w:p>
        </w:tc>
        <w:tc>
          <w:tcPr>
            <w:tcW w:w="5578" w:type="dxa"/>
            <w:tcBorders>
              <w:top w:val="single" w:sz="4" w:space="0" w:color="auto"/>
              <w:left w:val="nil"/>
              <w:bottom w:val="single" w:sz="4" w:space="0" w:color="auto"/>
              <w:right w:val="nil"/>
            </w:tcBorders>
          </w:tcPr>
          <w:p w14:paraId="3F28F726" w14:textId="77777777" w:rsidR="00DD1544" w:rsidRPr="0040545F" w:rsidRDefault="00DD1544" w:rsidP="00A512E8">
            <w:pPr>
              <w:rPr>
                <w:rFonts w:cs="Arial"/>
                <w:szCs w:val="24"/>
                <w:lang w:eastAsia="en-US"/>
              </w:rPr>
            </w:pPr>
          </w:p>
          <w:p w14:paraId="219E33EA" w14:textId="77777777" w:rsidR="00DD1544" w:rsidRPr="0040545F" w:rsidRDefault="00DD1544" w:rsidP="00A512E8">
            <w:pPr>
              <w:jc w:val="both"/>
              <w:rPr>
                <w:rFonts w:cs="Arial"/>
                <w:szCs w:val="24"/>
                <w:lang w:eastAsia="en-US"/>
              </w:rPr>
            </w:pPr>
          </w:p>
        </w:tc>
      </w:tr>
      <w:tr w:rsidR="00DD1544" w:rsidRPr="0040545F" w14:paraId="65EA053D" w14:textId="77777777" w:rsidTr="00A512E8">
        <w:tc>
          <w:tcPr>
            <w:tcW w:w="4247" w:type="dxa"/>
          </w:tcPr>
          <w:p w14:paraId="52996CC2" w14:textId="77777777" w:rsidR="00DD1544" w:rsidRPr="0040545F" w:rsidRDefault="00DD1544" w:rsidP="00A512E8">
            <w:pPr>
              <w:rPr>
                <w:rFonts w:cs="Arial"/>
                <w:szCs w:val="24"/>
                <w:lang w:eastAsia="en-US"/>
              </w:rPr>
            </w:pPr>
          </w:p>
          <w:p w14:paraId="62EE3221" w14:textId="77777777" w:rsidR="00DD1544" w:rsidRPr="0040545F" w:rsidRDefault="00DD1544" w:rsidP="00A512E8">
            <w:pPr>
              <w:rPr>
                <w:rFonts w:cs="Arial"/>
                <w:szCs w:val="24"/>
                <w:lang w:eastAsia="en-US"/>
              </w:rPr>
            </w:pPr>
            <w:r w:rsidRPr="0040545F">
              <w:rPr>
                <w:rFonts w:cs="Arial"/>
              </w:rPr>
              <w:t>VRSTA DEL, KI JIH BO IZVEDEL PODIZVAJALEC:</w:t>
            </w:r>
          </w:p>
        </w:tc>
        <w:tc>
          <w:tcPr>
            <w:tcW w:w="5578" w:type="dxa"/>
            <w:tcBorders>
              <w:top w:val="single" w:sz="4" w:space="0" w:color="auto"/>
              <w:left w:val="nil"/>
              <w:bottom w:val="single" w:sz="4" w:space="0" w:color="auto"/>
              <w:right w:val="nil"/>
            </w:tcBorders>
          </w:tcPr>
          <w:p w14:paraId="67060C27" w14:textId="77777777" w:rsidR="00DD1544" w:rsidRPr="0040545F" w:rsidRDefault="00DD1544" w:rsidP="00A512E8">
            <w:pPr>
              <w:rPr>
                <w:rFonts w:cs="Arial"/>
                <w:szCs w:val="24"/>
                <w:lang w:eastAsia="en-US"/>
              </w:rPr>
            </w:pPr>
          </w:p>
          <w:p w14:paraId="6E0D3125" w14:textId="77777777" w:rsidR="00DD1544" w:rsidRPr="0040545F" w:rsidRDefault="00DD1544" w:rsidP="00A512E8">
            <w:pPr>
              <w:rPr>
                <w:rFonts w:cs="Arial"/>
              </w:rPr>
            </w:pPr>
          </w:p>
          <w:p w14:paraId="0B2357C0" w14:textId="77777777" w:rsidR="00DD1544" w:rsidRPr="0040545F" w:rsidRDefault="00DD1544" w:rsidP="00A512E8">
            <w:pPr>
              <w:jc w:val="both"/>
              <w:rPr>
                <w:rFonts w:cs="Arial"/>
                <w:szCs w:val="24"/>
                <w:lang w:eastAsia="en-US"/>
              </w:rPr>
            </w:pPr>
          </w:p>
        </w:tc>
      </w:tr>
      <w:tr w:rsidR="00DD1544" w:rsidRPr="0040545F" w14:paraId="0773016A" w14:textId="77777777" w:rsidTr="00A512E8">
        <w:tc>
          <w:tcPr>
            <w:tcW w:w="4247" w:type="dxa"/>
          </w:tcPr>
          <w:p w14:paraId="5DD7E09B" w14:textId="77777777" w:rsidR="00DD1544" w:rsidRPr="0040545F" w:rsidRDefault="00DD1544" w:rsidP="00A512E8">
            <w:pPr>
              <w:rPr>
                <w:rFonts w:cs="Arial"/>
                <w:szCs w:val="24"/>
                <w:lang w:eastAsia="en-US"/>
              </w:rPr>
            </w:pPr>
          </w:p>
          <w:p w14:paraId="3DD08648" w14:textId="77777777" w:rsidR="00DD1544" w:rsidRPr="0040545F" w:rsidRDefault="00DD1544" w:rsidP="00A512E8">
            <w:pPr>
              <w:rPr>
                <w:rFonts w:cs="Arial"/>
                <w:szCs w:val="24"/>
                <w:lang w:eastAsia="en-US"/>
              </w:rPr>
            </w:pPr>
            <w:r w:rsidRPr="0040545F">
              <w:rPr>
                <w:rFonts w:cs="Arial"/>
              </w:rPr>
              <w:t>KOLIČINA DEL PODIZVAJALCA:</w:t>
            </w:r>
          </w:p>
        </w:tc>
        <w:tc>
          <w:tcPr>
            <w:tcW w:w="5578" w:type="dxa"/>
            <w:tcBorders>
              <w:top w:val="single" w:sz="4" w:space="0" w:color="auto"/>
              <w:left w:val="nil"/>
              <w:bottom w:val="single" w:sz="4" w:space="0" w:color="auto"/>
              <w:right w:val="nil"/>
            </w:tcBorders>
          </w:tcPr>
          <w:p w14:paraId="03BC482F" w14:textId="77777777" w:rsidR="00DD1544" w:rsidRPr="0040545F" w:rsidRDefault="00DD1544" w:rsidP="00A512E8">
            <w:pPr>
              <w:rPr>
                <w:rFonts w:cs="Arial"/>
                <w:szCs w:val="24"/>
                <w:lang w:eastAsia="en-US"/>
              </w:rPr>
            </w:pPr>
          </w:p>
          <w:p w14:paraId="6929E640" w14:textId="77777777" w:rsidR="00DD1544" w:rsidRPr="0040545F" w:rsidRDefault="00DD1544" w:rsidP="00A512E8">
            <w:pPr>
              <w:jc w:val="both"/>
              <w:rPr>
                <w:rFonts w:cs="Arial"/>
                <w:szCs w:val="24"/>
                <w:lang w:eastAsia="en-US"/>
              </w:rPr>
            </w:pPr>
          </w:p>
        </w:tc>
      </w:tr>
      <w:tr w:rsidR="00DD1544" w:rsidRPr="0040545F" w14:paraId="332B1B66" w14:textId="77777777" w:rsidTr="00A512E8">
        <w:tc>
          <w:tcPr>
            <w:tcW w:w="4247" w:type="dxa"/>
          </w:tcPr>
          <w:p w14:paraId="620A0304" w14:textId="77777777" w:rsidR="00DD1544" w:rsidRPr="0040545F" w:rsidRDefault="00DD1544" w:rsidP="00A512E8">
            <w:pPr>
              <w:rPr>
                <w:rFonts w:cs="Arial"/>
                <w:szCs w:val="24"/>
                <w:lang w:eastAsia="en-US"/>
              </w:rPr>
            </w:pPr>
          </w:p>
          <w:p w14:paraId="3522A38B" w14:textId="77777777" w:rsidR="00DD1544" w:rsidRPr="0040545F" w:rsidRDefault="00DD1544" w:rsidP="00A512E8">
            <w:pPr>
              <w:rPr>
                <w:rFonts w:cs="Arial"/>
                <w:szCs w:val="24"/>
                <w:lang w:eastAsia="en-US"/>
              </w:rPr>
            </w:pPr>
            <w:r w:rsidRPr="0040545F">
              <w:rPr>
                <w:rFonts w:cs="Arial"/>
              </w:rPr>
              <w:t>KRAJ IZVEDBE DEL:</w:t>
            </w:r>
          </w:p>
        </w:tc>
        <w:tc>
          <w:tcPr>
            <w:tcW w:w="5578" w:type="dxa"/>
            <w:tcBorders>
              <w:top w:val="single" w:sz="4" w:space="0" w:color="auto"/>
              <w:left w:val="nil"/>
              <w:bottom w:val="single" w:sz="4" w:space="0" w:color="auto"/>
              <w:right w:val="nil"/>
            </w:tcBorders>
          </w:tcPr>
          <w:p w14:paraId="0CE8E557" w14:textId="77777777" w:rsidR="00DD1544" w:rsidRPr="0040545F" w:rsidRDefault="00DD1544" w:rsidP="00A512E8">
            <w:pPr>
              <w:rPr>
                <w:rFonts w:cs="Arial"/>
                <w:szCs w:val="24"/>
                <w:lang w:eastAsia="en-US"/>
              </w:rPr>
            </w:pPr>
          </w:p>
          <w:p w14:paraId="5DB2E5EA" w14:textId="77777777" w:rsidR="00DD1544" w:rsidRPr="0040545F" w:rsidRDefault="00DD1544" w:rsidP="00A512E8">
            <w:pPr>
              <w:jc w:val="both"/>
              <w:rPr>
                <w:rFonts w:cs="Arial"/>
                <w:szCs w:val="24"/>
                <w:lang w:eastAsia="en-US"/>
              </w:rPr>
            </w:pPr>
          </w:p>
        </w:tc>
      </w:tr>
      <w:tr w:rsidR="00DD1544" w:rsidRPr="0040545F" w14:paraId="38D08776" w14:textId="77777777" w:rsidTr="00A512E8">
        <w:tc>
          <w:tcPr>
            <w:tcW w:w="4247" w:type="dxa"/>
          </w:tcPr>
          <w:p w14:paraId="17C6E648" w14:textId="77777777" w:rsidR="00DD1544" w:rsidRPr="0040545F" w:rsidRDefault="00DD1544" w:rsidP="00A512E8">
            <w:pPr>
              <w:rPr>
                <w:rFonts w:cs="Arial"/>
                <w:szCs w:val="24"/>
                <w:lang w:eastAsia="en-US"/>
              </w:rPr>
            </w:pPr>
          </w:p>
          <w:p w14:paraId="447D23E9" w14:textId="77777777" w:rsidR="00DD1544" w:rsidRPr="0040545F" w:rsidRDefault="00DD1544" w:rsidP="00A512E8">
            <w:pPr>
              <w:rPr>
                <w:rFonts w:cs="Arial"/>
                <w:szCs w:val="24"/>
                <w:lang w:eastAsia="en-US"/>
              </w:rPr>
            </w:pPr>
            <w:r w:rsidRPr="0040545F">
              <w:rPr>
                <w:rFonts w:cs="Arial"/>
              </w:rPr>
              <w:t>ROK IZVEDBE DEL:</w:t>
            </w:r>
          </w:p>
        </w:tc>
        <w:tc>
          <w:tcPr>
            <w:tcW w:w="5578" w:type="dxa"/>
            <w:tcBorders>
              <w:top w:val="single" w:sz="4" w:space="0" w:color="auto"/>
              <w:left w:val="nil"/>
              <w:bottom w:val="single" w:sz="4" w:space="0" w:color="auto"/>
              <w:right w:val="nil"/>
            </w:tcBorders>
          </w:tcPr>
          <w:p w14:paraId="0FD76DA0" w14:textId="77777777" w:rsidR="00DD1544" w:rsidRPr="0040545F" w:rsidRDefault="00DD1544" w:rsidP="00A512E8">
            <w:pPr>
              <w:rPr>
                <w:rFonts w:cs="Arial"/>
                <w:szCs w:val="24"/>
                <w:lang w:eastAsia="en-US"/>
              </w:rPr>
            </w:pPr>
          </w:p>
          <w:p w14:paraId="56954DA5" w14:textId="77777777" w:rsidR="00DD1544" w:rsidRPr="0040545F" w:rsidRDefault="00DD1544" w:rsidP="00A512E8">
            <w:pPr>
              <w:jc w:val="both"/>
              <w:rPr>
                <w:rFonts w:cs="Arial"/>
                <w:szCs w:val="24"/>
                <w:lang w:eastAsia="en-US"/>
              </w:rPr>
            </w:pPr>
          </w:p>
        </w:tc>
      </w:tr>
    </w:tbl>
    <w:p w14:paraId="32E98F83" w14:textId="77777777" w:rsidR="00DD1544" w:rsidRPr="0040545F" w:rsidRDefault="00DD1544" w:rsidP="00DD1544">
      <w:pPr>
        <w:rPr>
          <w:rFonts w:cs="Arial"/>
          <w:lang w:eastAsia="en-US"/>
        </w:rPr>
      </w:pPr>
    </w:p>
    <w:p w14:paraId="45335FAB" w14:textId="77777777" w:rsidR="00DD1544" w:rsidRPr="0040545F" w:rsidRDefault="00DD1544" w:rsidP="00DD1544">
      <w:pPr>
        <w:rPr>
          <w:rFonts w:cs="Arial"/>
        </w:rPr>
      </w:pPr>
    </w:p>
    <w:p w14:paraId="5EE9FD1C" w14:textId="77777777" w:rsidR="00DD1544" w:rsidRPr="0040545F" w:rsidRDefault="00DD1544" w:rsidP="00DD154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D1544" w:rsidRPr="0040545F" w14:paraId="79247C45" w14:textId="77777777" w:rsidTr="00A512E8">
        <w:tc>
          <w:tcPr>
            <w:tcW w:w="3430" w:type="dxa"/>
            <w:hideMark/>
          </w:tcPr>
          <w:p w14:paraId="519FFAC8" w14:textId="77777777" w:rsidR="00DD1544" w:rsidRPr="0040545F" w:rsidRDefault="00DD1544" w:rsidP="00A512E8">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14:paraId="01649BCF" w14:textId="77777777" w:rsidR="00DD1544" w:rsidRPr="0040545F" w:rsidRDefault="00DD1544" w:rsidP="00A512E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0BB9FCD0" w14:textId="77777777" w:rsidR="00DD1544" w:rsidRPr="0040545F" w:rsidRDefault="00DD1544" w:rsidP="00A512E8">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podizvajalca:</w:t>
            </w:r>
          </w:p>
        </w:tc>
      </w:tr>
      <w:tr w:rsidR="00DD1544" w:rsidRPr="0040545F" w14:paraId="09617D3A" w14:textId="77777777" w:rsidTr="00A512E8">
        <w:tc>
          <w:tcPr>
            <w:tcW w:w="3430" w:type="dxa"/>
            <w:tcBorders>
              <w:top w:val="nil"/>
              <w:left w:val="nil"/>
              <w:bottom w:val="single" w:sz="4" w:space="0" w:color="auto"/>
              <w:right w:val="nil"/>
            </w:tcBorders>
          </w:tcPr>
          <w:p w14:paraId="07C05E11" w14:textId="77777777" w:rsidR="00DD1544" w:rsidRPr="0040545F" w:rsidRDefault="00DD1544" w:rsidP="00A512E8">
            <w:pPr>
              <w:widowControl w:val="0"/>
              <w:tabs>
                <w:tab w:val="left" w:pos="5580"/>
              </w:tabs>
              <w:autoSpaceDE w:val="0"/>
              <w:autoSpaceDN w:val="0"/>
              <w:adjustRightInd w:val="0"/>
              <w:spacing w:before="48"/>
              <w:rPr>
                <w:rFonts w:cs="Arial"/>
                <w:color w:val="000000"/>
                <w:szCs w:val="24"/>
                <w:lang w:eastAsia="en-US"/>
              </w:rPr>
            </w:pPr>
          </w:p>
          <w:p w14:paraId="79E558C3" w14:textId="77777777" w:rsidR="00DD1544" w:rsidRPr="0040545F" w:rsidRDefault="00DD1544" w:rsidP="00A512E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6E8B1F95" w14:textId="77777777" w:rsidR="00DD1544" w:rsidRPr="0040545F" w:rsidRDefault="00DD1544" w:rsidP="00A512E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6A4782F3" w14:textId="77777777" w:rsidR="00DD1544" w:rsidRPr="0040545F" w:rsidRDefault="00DD1544" w:rsidP="00A512E8">
            <w:pPr>
              <w:widowControl w:val="0"/>
              <w:tabs>
                <w:tab w:val="left" w:pos="5580"/>
              </w:tabs>
              <w:autoSpaceDE w:val="0"/>
              <w:autoSpaceDN w:val="0"/>
              <w:adjustRightInd w:val="0"/>
              <w:spacing w:before="48"/>
              <w:rPr>
                <w:rFonts w:cs="Arial"/>
                <w:color w:val="000000"/>
                <w:szCs w:val="24"/>
                <w:lang w:eastAsia="en-US"/>
              </w:rPr>
            </w:pPr>
          </w:p>
          <w:p w14:paraId="54778CCD" w14:textId="77777777" w:rsidR="00DD1544" w:rsidRPr="0040545F" w:rsidRDefault="00DD1544" w:rsidP="00A512E8">
            <w:pPr>
              <w:widowControl w:val="0"/>
              <w:tabs>
                <w:tab w:val="left" w:pos="5580"/>
              </w:tabs>
              <w:autoSpaceDE w:val="0"/>
              <w:autoSpaceDN w:val="0"/>
              <w:adjustRightInd w:val="0"/>
              <w:spacing w:before="48"/>
              <w:jc w:val="both"/>
              <w:rPr>
                <w:rFonts w:cs="Arial"/>
                <w:color w:val="000000"/>
                <w:szCs w:val="24"/>
                <w:lang w:eastAsia="en-US"/>
              </w:rPr>
            </w:pPr>
          </w:p>
        </w:tc>
      </w:tr>
    </w:tbl>
    <w:p w14:paraId="7C0DCAFF" w14:textId="77777777" w:rsidR="00DD1544" w:rsidRPr="0040545F" w:rsidRDefault="00DD1544" w:rsidP="00DD1544">
      <w:pPr>
        <w:rPr>
          <w:rFonts w:cs="Arial"/>
          <w:color w:val="FFFFFF"/>
          <w:lang w:eastAsia="en-US"/>
        </w:rPr>
      </w:pPr>
      <w:r w:rsidRPr="0040545F">
        <w:rPr>
          <w:rFonts w:cs="Arial"/>
          <w:color w:val="FFFFFF"/>
          <w:vertAlign w:val="superscript"/>
        </w:rPr>
        <w:footnoteReference w:id="4"/>
      </w:r>
      <w:r w:rsidRPr="0040545F">
        <w:rPr>
          <w:color w:val="FFFFFF"/>
        </w:rPr>
        <w:br w:type="page"/>
      </w:r>
    </w:p>
    <w:tbl>
      <w:tblPr>
        <w:tblW w:w="0" w:type="auto"/>
        <w:tblLook w:val="04A0" w:firstRow="1" w:lastRow="0" w:firstColumn="1" w:lastColumn="0" w:noHBand="0" w:noVBand="1"/>
      </w:tblPr>
      <w:tblGrid>
        <w:gridCol w:w="3108"/>
      </w:tblGrid>
      <w:tr w:rsidR="00DD1544" w:rsidRPr="00655159" w14:paraId="48001F42" w14:textId="77777777" w:rsidTr="00A512E8">
        <w:tc>
          <w:tcPr>
            <w:tcW w:w="1242" w:type="dxa"/>
            <w:hideMark/>
          </w:tcPr>
          <w:p w14:paraId="383189EE" w14:textId="77777777" w:rsidR="001E2231" w:rsidRPr="0040545F" w:rsidRDefault="001E2231" w:rsidP="001E2231">
            <w:pPr>
              <w:rPr>
                <w:b/>
                <w:highlight w:val="yellow"/>
              </w:rPr>
            </w:pPr>
            <w:r w:rsidRPr="0040545F">
              <w:rPr>
                <w:rFonts w:cs="Arial"/>
                <w:b/>
                <w:bdr w:val="single" w:sz="4" w:space="0" w:color="auto" w:frame="1"/>
              </w:rPr>
              <w:lastRenderedPageBreak/>
              <w:t>Obrazec št.</w:t>
            </w:r>
            <w:r>
              <w:rPr>
                <w:rFonts w:cs="Arial"/>
                <w:b/>
                <w:bdr w:val="single" w:sz="4" w:space="0" w:color="auto" w:frame="1"/>
              </w:rPr>
              <w:t xml:space="preserve"> </w:t>
            </w:r>
            <w:r w:rsidR="00221FA5">
              <w:rPr>
                <w:rFonts w:cs="Arial"/>
                <w:b/>
                <w:bdr w:val="single" w:sz="4" w:space="0" w:color="auto" w:frame="1"/>
              </w:rPr>
              <w:t>4</w:t>
            </w:r>
            <w:r>
              <w:rPr>
                <w:rFonts w:cs="Arial"/>
                <w:b/>
                <w:bdr w:val="single" w:sz="4" w:space="0" w:color="auto" w:frame="1"/>
              </w:rPr>
              <w:t xml:space="preserve"> </w:t>
            </w:r>
          </w:p>
          <w:p w14:paraId="5F853B83" w14:textId="77777777" w:rsidR="001E2231" w:rsidRDefault="001E2231" w:rsidP="00A512E8">
            <w:pPr>
              <w:rPr>
                <w:b/>
                <w:bCs/>
              </w:rPr>
            </w:pPr>
          </w:p>
          <w:p w14:paraId="1548F872" w14:textId="77777777" w:rsidR="001E2231" w:rsidRDefault="001E2231" w:rsidP="00A512E8">
            <w:pPr>
              <w:rPr>
                <w:b/>
                <w:bCs/>
              </w:rPr>
            </w:pPr>
          </w:p>
          <w:p w14:paraId="2B6FD773" w14:textId="77777777" w:rsidR="001E2231" w:rsidRDefault="001E2231" w:rsidP="00A512E8">
            <w:pPr>
              <w:rPr>
                <w:b/>
                <w:bCs/>
              </w:rPr>
            </w:pPr>
          </w:p>
          <w:p w14:paraId="7CA92CCB" w14:textId="77777777" w:rsidR="001E2231" w:rsidRDefault="001E2231" w:rsidP="00A512E8">
            <w:pPr>
              <w:rPr>
                <w:b/>
                <w:bCs/>
              </w:rPr>
            </w:pPr>
          </w:p>
          <w:p w14:paraId="012855AC" w14:textId="77777777" w:rsidR="00DD1544" w:rsidRPr="00B03F3A" w:rsidRDefault="00221FA5" w:rsidP="00A512E8">
            <w:pPr>
              <w:rPr>
                <w:b/>
                <w:bCs/>
                <w:szCs w:val="24"/>
              </w:rPr>
            </w:pPr>
            <w:r>
              <w:rPr>
                <w:b/>
                <w:bCs/>
              </w:rPr>
              <w:t>PODIZVAJALEC</w:t>
            </w:r>
            <w:r w:rsidR="00DD1544" w:rsidRPr="00B03F3A">
              <w:rPr>
                <w:b/>
                <w:bCs/>
              </w:rPr>
              <w:t>:</w:t>
            </w:r>
          </w:p>
          <w:p w14:paraId="036B4695" w14:textId="77777777" w:rsidR="00DD1544" w:rsidRPr="00B03F3A" w:rsidRDefault="00DD1544" w:rsidP="00A512E8">
            <w:r w:rsidRPr="00B03F3A">
              <w:t>__________________________</w:t>
            </w:r>
          </w:p>
          <w:p w14:paraId="457F8438" w14:textId="77777777" w:rsidR="00DD1544" w:rsidRPr="00B03F3A" w:rsidRDefault="00DD1544" w:rsidP="00A512E8">
            <w:pPr>
              <w:jc w:val="both"/>
              <w:rPr>
                <w:b/>
                <w:bCs/>
                <w:szCs w:val="24"/>
              </w:rPr>
            </w:pPr>
            <w:r w:rsidRPr="00B03F3A">
              <w:t>__________________________</w:t>
            </w:r>
          </w:p>
        </w:tc>
      </w:tr>
    </w:tbl>
    <w:p w14:paraId="47BC096F" w14:textId="77777777" w:rsidR="00DD1544" w:rsidRPr="00655159" w:rsidRDefault="00DD1544" w:rsidP="00DD1544">
      <w:pPr>
        <w:rPr>
          <w:szCs w:val="24"/>
        </w:rPr>
      </w:pPr>
    </w:p>
    <w:p w14:paraId="13C2B4BA" w14:textId="77777777" w:rsidR="00DD1544" w:rsidRPr="00655159" w:rsidRDefault="00DD1544" w:rsidP="00DD1544"/>
    <w:p w14:paraId="2F9C0F66" w14:textId="77777777" w:rsidR="00DD1544" w:rsidRPr="00655159" w:rsidRDefault="00DD1544" w:rsidP="00DD1544">
      <w:pPr>
        <w:rPr>
          <w:color w:val="000000"/>
        </w:rPr>
      </w:pPr>
    </w:p>
    <w:p w14:paraId="11078F01" w14:textId="77777777" w:rsidR="00DD1544" w:rsidRPr="00655159" w:rsidRDefault="00DD1544" w:rsidP="00DD1544">
      <w:pPr>
        <w:ind w:left="454" w:hanging="454"/>
        <w:jc w:val="center"/>
        <w:rPr>
          <w:b/>
          <w:color w:val="000000"/>
          <w:sz w:val="24"/>
        </w:rPr>
      </w:pPr>
      <w:r w:rsidRPr="00655159">
        <w:rPr>
          <w:b/>
          <w:color w:val="000000"/>
          <w:sz w:val="24"/>
        </w:rPr>
        <w:t xml:space="preserve">ZAHTEVA PODIZVAJALCA </w:t>
      </w:r>
      <w:r w:rsidRPr="00655159">
        <w:rPr>
          <w:b/>
          <w:iCs/>
          <w:color w:val="000000"/>
          <w:sz w:val="24"/>
        </w:rPr>
        <w:t>ZA NEPOSREDNO PLAČILO</w:t>
      </w:r>
    </w:p>
    <w:p w14:paraId="6A05CFC2" w14:textId="77777777" w:rsidR="00DD1544" w:rsidRPr="00655159" w:rsidRDefault="00DD1544" w:rsidP="00DD1544">
      <w:pPr>
        <w:rPr>
          <w:color w:val="000000"/>
        </w:rPr>
      </w:pPr>
    </w:p>
    <w:p w14:paraId="7C0040BB" w14:textId="77777777" w:rsidR="00DD1544" w:rsidRPr="00655159" w:rsidRDefault="00DD1544" w:rsidP="00DD1544">
      <w:pPr>
        <w:rPr>
          <w:color w:val="000000"/>
        </w:rPr>
      </w:pPr>
    </w:p>
    <w:p w14:paraId="30C03E6B" w14:textId="77777777" w:rsidR="00DD1544" w:rsidRPr="00655159" w:rsidRDefault="00DD1544" w:rsidP="00DD1544">
      <w:pPr>
        <w:jc w:val="both"/>
        <w:rPr>
          <w:color w:val="000000"/>
        </w:rPr>
      </w:pPr>
      <w:r w:rsidRPr="00655159">
        <w:rPr>
          <w:rFonts w:cs="Arial"/>
          <w:color w:val="000000"/>
        </w:rPr>
        <w:t xml:space="preserve">V skladu s 94. členom </w:t>
      </w:r>
      <w:r w:rsidRPr="00655159">
        <w:t xml:space="preserve">ZJN-3 </w:t>
      </w:r>
      <w:r w:rsidRPr="00655159">
        <w:rPr>
          <w:rFonts w:cs="Arial"/>
          <w:color w:val="000000"/>
        </w:rPr>
        <w:t xml:space="preserve">zahtevamo, da </w:t>
      </w:r>
      <w:r w:rsidRPr="00655159">
        <w:rPr>
          <w:color w:val="000000"/>
        </w:rPr>
        <w:t xml:space="preserve">naročnik </w:t>
      </w:r>
      <w:r w:rsidRPr="00655159">
        <w:t xml:space="preserve">ONKOLOŠKI INŠTITUT LJUBLJANA, Zaloška cesta 2 , 1000 Ljubljana </w:t>
      </w:r>
      <w:r w:rsidRPr="00655159">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DD1544" w:rsidRPr="00655159" w14:paraId="355BDA9E" w14:textId="77777777" w:rsidTr="00A512E8">
        <w:tc>
          <w:tcPr>
            <w:tcW w:w="9102" w:type="dxa"/>
            <w:tcBorders>
              <w:top w:val="nil"/>
              <w:left w:val="nil"/>
              <w:bottom w:val="single" w:sz="4" w:space="0" w:color="auto"/>
              <w:right w:val="nil"/>
            </w:tcBorders>
          </w:tcPr>
          <w:p w14:paraId="5A276BB5" w14:textId="77777777" w:rsidR="00DD1544" w:rsidRPr="00655159" w:rsidRDefault="00DD1544" w:rsidP="00A512E8">
            <w:pPr>
              <w:jc w:val="both"/>
              <w:rPr>
                <w:color w:val="000000"/>
                <w:szCs w:val="24"/>
              </w:rPr>
            </w:pPr>
          </w:p>
        </w:tc>
      </w:tr>
    </w:tbl>
    <w:p w14:paraId="1FDEAD67" w14:textId="77777777" w:rsidR="00DD1544" w:rsidRPr="00655159" w:rsidRDefault="00DD1544" w:rsidP="00DD1544">
      <w:pPr>
        <w:jc w:val="both"/>
        <w:rPr>
          <w:color w:val="000000"/>
        </w:rPr>
      </w:pPr>
      <w:r w:rsidRPr="00655159">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DD1544" w:rsidRPr="00655159" w14:paraId="2083AC0C" w14:textId="77777777" w:rsidTr="00A512E8">
        <w:tc>
          <w:tcPr>
            <w:tcW w:w="9102" w:type="dxa"/>
            <w:tcBorders>
              <w:top w:val="nil"/>
              <w:left w:val="nil"/>
              <w:bottom w:val="single" w:sz="4" w:space="0" w:color="auto"/>
              <w:right w:val="nil"/>
            </w:tcBorders>
          </w:tcPr>
          <w:p w14:paraId="3CAEFF44" w14:textId="77777777" w:rsidR="00DD1544" w:rsidRPr="00655159" w:rsidRDefault="00DD1544" w:rsidP="00A512E8">
            <w:pPr>
              <w:jc w:val="both"/>
              <w:rPr>
                <w:color w:val="000000"/>
                <w:szCs w:val="24"/>
              </w:rPr>
            </w:pPr>
          </w:p>
        </w:tc>
      </w:tr>
    </w:tbl>
    <w:p w14:paraId="766C01C0" w14:textId="77777777" w:rsidR="00DD1544" w:rsidRPr="00655159" w:rsidRDefault="00DD1544" w:rsidP="00DD1544">
      <w:pPr>
        <w:jc w:val="both"/>
        <w:rPr>
          <w:rFonts w:cs="Arial"/>
          <w:color w:val="000000"/>
        </w:rPr>
      </w:pPr>
      <w:r w:rsidRPr="00655159">
        <w:rPr>
          <w:color w:val="000000"/>
        </w:rPr>
        <w:t>za javno naročilo »</w:t>
      </w:r>
      <w:r w:rsidR="007D4D29" w:rsidRPr="00252E00">
        <w:rPr>
          <w:rFonts w:cs="Arial"/>
          <w:b/>
          <w:bCs/>
        </w:rPr>
        <w:t>Nabava računalniške strojne in programske opreme</w:t>
      </w:r>
      <w:r w:rsidRPr="00252E00">
        <w:rPr>
          <w:rFonts w:cs="Arial"/>
          <w:b/>
          <w:bCs/>
        </w:rPr>
        <w:t>« št. JN-002</w:t>
      </w:r>
      <w:r w:rsidR="00252E00" w:rsidRPr="00252E00">
        <w:rPr>
          <w:rFonts w:cs="Arial"/>
          <w:b/>
          <w:bCs/>
        </w:rPr>
        <w:t>9</w:t>
      </w:r>
      <w:r w:rsidRPr="00252E00">
        <w:rPr>
          <w:rFonts w:cs="Arial"/>
          <w:b/>
          <w:bCs/>
        </w:rPr>
        <w:t>/2024</w:t>
      </w:r>
      <w:r w:rsidRPr="00B03F3A">
        <w:rPr>
          <w:color w:val="000000"/>
        </w:rPr>
        <w:t xml:space="preserve">, </w:t>
      </w:r>
      <w:r w:rsidRPr="00B03F3A">
        <w:rPr>
          <w:rFonts w:cs="Arial"/>
          <w:color w:val="000000"/>
        </w:rPr>
        <w:t>objavlje</w:t>
      </w:r>
      <w:r w:rsidRPr="00655159">
        <w:rPr>
          <w:rFonts w:cs="Arial"/>
          <w:color w:val="000000"/>
        </w:rPr>
        <w:t>nim na Portalu javnih naročil pod števil</w:t>
      </w:r>
      <w:r w:rsidR="00052A73">
        <w:rPr>
          <w:rFonts w:cs="Arial"/>
          <w:color w:val="000000"/>
        </w:rPr>
        <w:t>k</w:t>
      </w:r>
      <w:r w:rsidRPr="00655159">
        <w:rPr>
          <w:rFonts w:cs="Arial"/>
          <w:color w:val="000000"/>
        </w:rPr>
        <w:t xml:space="preserve">o objave </w:t>
      </w:r>
      <w:r w:rsidRPr="00655159">
        <w:rPr>
          <w:rFonts w:cs="Arial"/>
        </w:rPr>
        <w:t>_______________</w:t>
      </w:r>
      <w:r w:rsidRPr="00655159">
        <w:rPr>
          <w:rFonts w:cs="Arial"/>
          <w:color w:val="000000"/>
        </w:rPr>
        <w:t xml:space="preserve">, z dne </w:t>
      </w:r>
      <w:r w:rsidRPr="00655159">
        <w:rPr>
          <w:rFonts w:cs="Arial"/>
        </w:rPr>
        <w:t>_______________</w:t>
      </w:r>
      <w:r w:rsidRPr="00655159">
        <w:rPr>
          <w:color w:val="000000"/>
        </w:rPr>
        <w:t>.</w:t>
      </w:r>
    </w:p>
    <w:p w14:paraId="288C2833" w14:textId="77777777" w:rsidR="00DD1544" w:rsidRPr="00655159" w:rsidRDefault="00DD1544" w:rsidP="00DD1544">
      <w:pPr>
        <w:rPr>
          <w:rFonts w:cs="Arial"/>
        </w:rPr>
      </w:pPr>
    </w:p>
    <w:p w14:paraId="23EEF356" w14:textId="77777777" w:rsidR="00DD1544" w:rsidRPr="00655159" w:rsidRDefault="00DD1544" w:rsidP="00DD1544">
      <w:pPr>
        <w:rPr>
          <w:rFonts w:cs="Arial"/>
        </w:rPr>
      </w:pPr>
    </w:p>
    <w:p w14:paraId="20F9F6AC" w14:textId="77777777" w:rsidR="00DD1544" w:rsidRPr="00655159" w:rsidRDefault="00DD1544" w:rsidP="00DD154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D1544" w:rsidRPr="00655159" w14:paraId="06BF7FCC" w14:textId="77777777" w:rsidTr="00A512E8">
        <w:tc>
          <w:tcPr>
            <w:tcW w:w="3430" w:type="dxa"/>
            <w:hideMark/>
          </w:tcPr>
          <w:p w14:paraId="3078E274" w14:textId="77777777" w:rsidR="00DD1544" w:rsidRPr="00655159" w:rsidRDefault="00DD1544" w:rsidP="00A512E8">
            <w:pPr>
              <w:widowControl w:val="0"/>
              <w:tabs>
                <w:tab w:val="left" w:pos="5580"/>
              </w:tabs>
              <w:autoSpaceDE w:val="0"/>
              <w:autoSpaceDN w:val="0"/>
              <w:adjustRightInd w:val="0"/>
              <w:spacing w:before="48"/>
              <w:jc w:val="center"/>
              <w:rPr>
                <w:rFonts w:cs="Arial"/>
                <w:szCs w:val="24"/>
              </w:rPr>
            </w:pPr>
            <w:r w:rsidRPr="00655159">
              <w:rPr>
                <w:rFonts w:cs="Arial"/>
              </w:rPr>
              <w:t>Kraj in datum:</w:t>
            </w:r>
          </w:p>
        </w:tc>
        <w:tc>
          <w:tcPr>
            <w:tcW w:w="2067" w:type="dxa"/>
          </w:tcPr>
          <w:p w14:paraId="289437EF" w14:textId="77777777" w:rsidR="00DD1544" w:rsidRPr="00655159" w:rsidRDefault="00DD1544" w:rsidP="00A512E8">
            <w:pPr>
              <w:widowControl w:val="0"/>
              <w:tabs>
                <w:tab w:val="left" w:pos="5580"/>
              </w:tabs>
              <w:autoSpaceDE w:val="0"/>
              <w:autoSpaceDN w:val="0"/>
              <w:adjustRightInd w:val="0"/>
              <w:spacing w:before="48"/>
              <w:jc w:val="center"/>
              <w:rPr>
                <w:rFonts w:cs="Arial"/>
                <w:szCs w:val="24"/>
              </w:rPr>
            </w:pPr>
          </w:p>
        </w:tc>
        <w:tc>
          <w:tcPr>
            <w:tcW w:w="3573" w:type="dxa"/>
            <w:hideMark/>
          </w:tcPr>
          <w:p w14:paraId="5932A3B7" w14:textId="77777777" w:rsidR="00DD1544" w:rsidRPr="00655159" w:rsidRDefault="00DD1544" w:rsidP="00A512E8">
            <w:pPr>
              <w:widowControl w:val="0"/>
              <w:tabs>
                <w:tab w:val="left" w:pos="5580"/>
              </w:tabs>
              <w:autoSpaceDE w:val="0"/>
              <w:autoSpaceDN w:val="0"/>
              <w:adjustRightInd w:val="0"/>
              <w:spacing w:before="48"/>
              <w:jc w:val="center"/>
              <w:rPr>
                <w:rFonts w:cs="Arial"/>
                <w:szCs w:val="24"/>
              </w:rPr>
            </w:pPr>
            <w:r w:rsidRPr="00655159">
              <w:rPr>
                <w:rFonts w:cs="Arial"/>
              </w:rPr>
              <w:t>Žig in podpis podizvajalca:</w:t>
            </w:r>
          </w:p>
        </w:tc>
      </w:tr>
      <w:tr w:rsidR="00DD1544" w:rsidRPr="00655159" w14:paraId="0498BC56" w14:textId="77777777" w:rsidTr="00A512E8">
        <w:tc>
          <w:tcPr>
            <w:tcW w:w="3430" w:type="dxa"/>
            <w:tcBorders>
              <w:top w:val="nil"/>
              <w:left w:val="nil"/>
              <w:bottom w:val="single" w:sz="4" w:space="0" w:color="auto"/>
              <w:right w:val="nil"/>
            </w:tcBorders>
          </w:tcPr>
          <w:p w14:paraId="7B966031" w14:textId="77777777" w:rsidR="00DD1544" w:rsidRPr="00655159" w:rsidRDefault="00DD1544" w:rsidP="00A512E8">
            <w:pPr>
              <w:widowControl w:val="0"/>
              <w:tabs>
                <w:tab w:val="left" w:pos="5580"/>
              </w:tabs>
              <w:autoSpaceDE w:val="0"/>
              <w:autoSpaceDN w:val="0"/>
              <w:adjustRightInd w:val="0"/>
              <w:spacing w:before="48"/>
              <w:rPr>
                <w:rFonts w:cs="Arial"/>
                <w:szCs w:val="24"/>
              </w:rPr>
            </w:pPr>
          </w:p>
          <w:p w14:paraId="52F522A6" w14:textId="77777777" w:rsidR="00DD1544" w:rsidRPr="00655159" w:rsidRDefault="00DD1544" w:rsidP="00A512E8">
            <w:pPr>
              <w:widowControl w:val="0"/>
              <w:tabs>
                <w:tab w:val="left" w:pos="5580"/>
              </w:tabs>
              <w:autoSpaceDE w:val="0"/>
              <w:autoSpaceDN w:val="0"/>
              <w:adjustRightInd w:val="0"/>
              <w:spacing w:before="48"/>
              <w:jc w:val="both"/>
              <w:rPr>
                <w:rFonts w:cs="Arial"/>
                <w:szCs w:val="24"/>
              </w:rPr>
            </w:pPr>
          </w:p>
        </w:tc>
        <w:tc>
          <w:tcPr>
            <w:tcW w:w="2067" w:type="dxa"/>
          </w:tcPr>
          <w:p w14:paraId="213F150C" w14:textId="77777777" w:rsidR="00DD1544" w:rsidRPr="00655159" w:rsidRDefault="00DD1544" w:rsidP="00A512E8">
            <w:pPr>
              <w:rPr>
                <w:color w:val="FFFFFF"/>
              </w:rPr>
            </w:pPr>
            <w:r w:rsidRPr="00655159">
              <w:rPr>
                <w:color w:val="FFFFFF"/>
                <w:vertAlign w:val="superscript"/>
              </w:rPr>
              <w:footnoteReference w:id="5"/>
            </w:r>
          </w:p>
          <w:p w14:paraId="0C171F91" w14:textId="77777777" w:rsidR="00DD1544" w:rsidRPr="00655159" w:rsidRDefault="00DD1544" w:rsidP="00A512E8">
            <w:pPr>
              <w:widowControl w:val="0"/>
              <w:tabs>
                <w:tab w:val="left" w:pos="5580"/>
              </w:tabs>
              <w:autoSpaceDE w:val="0"/>
              <w:autoSpaceDN w:val="0"/>
              <w:adjustRightInd w:val="0"/>
              <w:spacing w:before="48"/>
              <w:jc w:val="both"/>
              <w:rPr>
                <w:rFonts w:cs="Arial"/>
                <w:szCs w:val="24"/>
              </w:rPr>
            </w:pPr>
          </w:p>
        </w:tc>
        <w:tc>
          <w:tcPr>
            <w:tcW w:w="3573" w:type="dxa"/>
            <w:tcBorders>
              <w:top w:val="nil"/>
              <w:left w:val="nil"/>
              <w:bottom w:val="single" w:sz="4" w:space="0" w:color="auto"/>
              <w:right w:val="nil"/>
            </w:tcBorders>
          </w:tcPr>
          <w:p w14:paraId="6E22A59C" w14:textId="77777777" w:rsidR="00DD1544" w:rsidRPr="00655159" w:rsidRDefault="00DD1544" w:rsidP="00A512E8">
            <w:pPr>
              <w:widowControl w:val="0"/>
              <w:tabs>
                <w:tab w:val="left" w:pos="5580"/>
              </w:tabs>
              <w:autoSpaceDE w:val="0"/>
              <w:autoSpaceDN w:val="0"/>
              <w:adjustRightInd w:val="0"/>
              <w:spacing w:before="48"/>
              <w:rPr>
                <w:rFonts w:cs="Arial"/>
                <w:szCs w:val="24"/>
              </w:rPr>
            </w:pPr>
          </w:p>
          <w:p w14:paraId="42384AC2" w14:textId="77777777" w:rsidR="00DD1544" w:rsidRPr="00655159" w:rsidRDefault="00DD1544" w:rsidP="00A512E8">
            <w:pPr>
              <w:widowControl w:val="0"/>
              <w:tabs>
                <w:tab w:val="left" w:pos="5580"/>
              </w:tabs>
              <w:autoSpaceDE w:val="0"/>
              <w:autoSpaceDN w:val="0"/>
              <w:adjustRightInd w:val="0"/>
              <w:spacing w:before="48"/>
              <w:jc w:val="both"/>
              <w:rPr>
                <w:rFonts w:cs="Arial"/>
                <w:szCs w:val="24"/>
              </w:rPr>
            </w:pPr>
          </w:p>
        </w:tc>
      </w:tr>
    </w:tbl>
    <w:p w14:paraId="727DEA22" w14:textId="77777777" w:rsidR="00DD1544" w:rsidRPr="00655159" w:rsidRDefault="00DD1544" w:rsidP="00DD1544">
      <w:pPr>
        <w:widowControl w:val="0"/>
        <w:tabs>
          <w:tab w:val="left" w:pos="90"/>
          <w:tab w:val="left" w:pos="964"/>
        </w:tabs>
        <w:autoSpaceDE w:val="0"/>
        <w:autoSpaceDN w:val="0"/>
        <w:adjustRightInd w:val="0"/>
        <w:rPr>
          <w:rFonts w:cs="Arial"/>
          <w:color w:val="000000"/>
        </w:rPr>
      </w:pPr>
    </w:p>
    <w:p w14:paraId="638C11B6" w14:textId="77777777" w:rsidR="00DD1544" w:rsidRDefault="00DD1544" w:rsidP="00DD1544">
      <w:pPr>
        <w:widowControl w:val="0"/>
        <w:tabs>
          <w:tab w:val="left" w:pos="90"/>
          <w:tab w:val="left" w:pos="964"/>
        </w:tabs>
        <w:autoSpaceDE w:val="0"/>
        <w:autoSpaceDN w:val="0"/>
        <w:adjustRightInd w:val="0"/>
        <w:rPr>
          <w:rFonts w:cs="Arial"/>
          <w:color w:val="000000"/>
        </w:rPr>
      </w:pPr>
    </w:p>
    <w:p w14:paraId="0F905A99" w14:textId="77777777" w:rsidR="00DD1544" w:rsidRDefault="00DD1544" w:rsidP="00DD1544">
      <w:pPr>
        <w:autoSpaceDE w:val="0"/>
        <w:autoSpaceDN w:val="0"/>
        <w:adjustRightInd w:val="0"/>
        <w:rPr>
          <w:rFonts w:cs="Arial"/>
          <w:color w:val="000000"/>
          <w:lang w:eastAsia="en-US"/>
        </w:rPr>
      </w:pPr>
    </w:p>
    <w:p w14:paraId="2FF04D24" w14:textId="77777777" w:rsidR="004D2E1F" w:rsidRDefault="004D2E1F" w:rsidP="00DD1544">
      <w:pPr>
        <w:autoSpaceDE w:val="0"/>
        <w:autoSpaceDN w:val="0"/>
        <w:adjustRightInd w:val="0"/>
        <w:rPr>
          <w:rFonts w:cs="Arial"/>
          <w:color w:val="000000"/>
          <w:lang w:eastAsia="en-US"/>
        </w:rPr>
      </w:pPr>
    </w:p>
    <w:p w14:paraId="30CC2257" w14:textId="77777777" w:rsidR="004D2E1F" w:rsidRDefault="004D2E1F" w:rsidP="00DD1544">
      <w:pPr>
        <w:autoSpaceDE w:val="0"/>
        <w:autoSpaceDN w:val="0"/>
        <w:adjustRightInd w:val="0"/>
        <w:rPr>
          <w:rFonts w:cs="Arial"/>
          <w:color w:val="000000"/>
          <w:lang w:eastAsia="en-US"/>
        </w:rPr>
      </w:pPr>
    </w:p>
    <w:p w14:paraId="224E294A" w14:textId="77777777" w:rsidR="004D2E1F" w:rsidRDefault="004D2E1F" w:rsidP="00DD1544">
      <w:pPr>
        <w:autoSpaceDE w:val="0"/>
        <w:autoSpaceDN w:val="0"/>
        <w:adjustRightInd w:val="0"/>
        <w:rPr>
          <w:rFonts w:cs="Arial"/>
          <w:color w:val="000000"/>
          <w:lang w:eastAsia="en-US"/>
        </w:rPr>
      </w:pPr>
    </w:p>
    <w:p w14:paraId="2B92D2E0" w14:textId="77777777" w:rsidR="004D2E1F" w:rsidRDefault="004D2E1F" w:rsidP="00DD1544">
      <w:pPr>
        <w:autoSpaceDE w:val="0"/>
        <w:autoSpaceDN w:val="0"/>
        <w:adjustRightInd w:val="0"/>
        <w:rPr>
          <w:rFonts w:cs="Arial"/>
          <w:color w:val="000000"/>
          <w:lang w:eastAsia="en-US"/>
        </w:rPr>
      </w:pPr>
    </w:p>
    <w:p w14:paraId="3AB0B0CB" w14:textId="77777777" w:rsidR="004D2E1F" w:rsidRDefault="004D2E1F" w:rsidP="00DD1544">
      <w:pPr>
        <w:autoSpaceDE w:val="0"/>
        <w:autoSpaceDN w:val="0"/>
        <w:adjustRightInd w:val="0"/>
        <w:rPr>
          <w:rFonts w:cs="Arial"/>
          <w:color w:val="000000"/>
          <w:lang w:eastAsia="en-US"/>
        </w:rPr>
      </w:pPr>
    </w:p>
    <w:p w14:paraId="277B3849" w14:textId="77777777" w:rsidR="004D2E1F" w:rsidRDefault="004D2E1F" w:rsidP="00DD1544">
      <w:pPr>
        <w:autoSpaceDE w:val="0"/>
        <w:autoSpaceDN w:val="0"/>
        <w:adjustRightInd w:val="0"/>
        <w:rPr>
          <w:rFonts w:cs="Arial"/>
          <w:color w:val="000000"/>
          <w:lang w:eastAsia="en-US"/>
        </w:rPr>
      </w:pPr>
    </w:p>
    <w:p w14:paraId="3D2B0882" w14:textId="77777777" w:rsidR="004D2E1F" w:rsidRDefault="004D2E1F" w:rsidP="00DD1544">
      <w:pPr>
        <w:autoSpaceDE w:val="0"/>
        <w:autoSpaceDN w:val="0"/>
        <w:adjustRightInd w:val="0"/>
        <w:rPr>
          <w:rFonts w:cs="Arial"/>
          <w:color w:val="000000"/>
          <w:lang w:eastAsia="en-US"/>
        </w:rPr>
      </w:pPr>
    </w:p>
    <w:p w14:paraId="36F241B6" w14:textId="77777777" w:rsidR="004D2E1F" w:rsidRDefault="004D2E1F" w:rsidP="00DD1544">
      <w:pPr>
        <w:autoSpaceDE w:val="0"/>
        <w:autoSpaceDN w:val="0"/>
        <w:adjustRightInd w:val="0"/>
        <w:rPr>
          <w:rFonts w:cs="Arial"/>
          <w:color w:val="000000"/>
          <w:lang w:eastAsia="en-US"/>
        </w:rPr>
      </w:pPr>
    </w:p>
    <w:p w14:paraId="06CFBED5" w14:textId="77777777" w:rsidR="004D2E1F" w:rsidRDefault="004D2E1F" w:rsidP="00DD1544">
      <w:pPr>
        <w:autoSpaceDE w:val="0"/>
        <w:autoSpaceDN w:val="0"/>
        <w:adjustRightInd w:val="0"/>
        <w:rPr>
          <w:rFonts w:cs="Arial"/>
          <w:color w:val="000000"/>
          <w:lang w:eastAsia="en-US"/>
        </w:rPr>
      </w:pPr>
    </w:p>
    <w:p w14:paraId="6AD8B171" w14:textId="77777777" w:rsidR="004D2E1F" w:rsidRDefault="004D2E1F" w:rsidP="00DD1544">
      <w:pPr>
        <w:autoSpaceDE w:val="0"/>
        <w:autoSpaceDN w:val="0"/>
        <w:adjustRightInd w:val="0"/>
        <w:rPr>
          <w:rFonts w:cs="Arial"/>
          <w:color w:val="000000"/>
          <w:lang w:eastAsia="en-US"/>
        </w:rPr>
      </w:pPr>
    </w:p>
    <w:p w14:paraId="161C2182" w14:textId="77777777" w:rsidR="004D2E1F" w:rsidRDefault="004D2E1F" w:rsidP="00DD1544">
      <w:pPr>
        <w:autoSpaceDE w:val="0"/>
        <w:autoSpaceDN w:val="0"/>
        <w:adjustRightInd w:val="0"/>
        <w:rPr>
          <w:rFonts w:cs="Arial"/>
          <w:color w:val="000000"/>
          <w:lang w:eastAsia="en-US"/>
        </w:rPr>
      </w:pPr>
    </w:p>
    <w:p w14:paraId="503E299B" w14:textId="77777777" w:rsidR="004D2E1F" w:rsidRDefault="004D2E1F" w:rsidP="00DD1544">
      <w:pPr>
        <w:autoSpaceDE w:val="0"/>
        <w:autoSpaceDN w:val="0"/>
        <w:adjustRightInd w:val="0"/>
        <w:rPr>
          <w:rFonts w:cs="Arial"/>
          <w:color w:val="000000"/>
          <w:lang w:eastAsia="en-US"/>
        </w:rPr>
      </w:pPr>
    </w:p>
    <w:p w14:paraId="7BCEEDAE" w14:textId="77777777" w:rsidR="004D2E1F" w:rsidRDefault="004D2E1F" w:rsidP="00DD1544">
      <w:pPr>
        <w:autoSpaceDE w:val="0"/>
        <w:autoSpaceDN w:val="0"/>
        <w:adjustRightInd w:val="0"/>
        <w:rPr>
          <w:rFonts w:cs="Arial"/>
          <w:color w:val="000000"/>
          <w:lang w:eastAsia="en-US"/>
        </w:rPr>
      </w:pPr>
    </w:p>
    <w:p w14:paraId="4C812C43" w14:textId="77777777" w:rsidR="004D2E1F" w:rsidRDefault="004D2E1F" w:rsidP="00DD1544">
      <w:pPr>
        <w:autoSpaceDE w:val="0"/>
        <w:autoSpaceDN w:val="0"/>
        <w:adjustRightInd w:val="0"/>
        <w:rPr>
          <w:rFonts w:cs="Arial"/>
          <w:color w:val="000000"/>
          <w:lang w:eastAsia="en-US"/>
        </w:rPr>
      </w:pPr>
    </w:p>
    <w:p w14:paraId="128BF084" w14:textId="77777777" w:rsidR="004D2E1F" w:rsidRDefault="004D2E1F" w:rsidP="00DD1544">
      <w:pPr>
        <w:autoSpaceDE w:val="0"/>
        <w:autoSpaceDN w:val="0"/>
        <w:adjustRightInd w:val="0"/>
        <w:rPr>
          <w:rFonts w:cs="Arial"/>
          <w:color w:val="000000"/>
          <w:lang w:eastAsia="en-US"/>
        </w:rPr>
      </w:pPr>
    </w:p>
    <w:p w14:paraId="1D96BA31" w14:textId="77777777" w:rsidR="004D2E1F" w:rsidRDefault="004D2E1F" w:rsidP="00DD1544">
      <w:pPr>
        <w:autoSpaceDE w:val="0"/>
        <w:autoSpaceDN w:val="0"/>
        <w:adjustRightInd w:val="0"/>
        <w:rPr>
          <w:rFonts w:cs="Arial"/>
          <w:color w:val="000000"/>
          <w:lang w:eastAsia="en-US"/>
        </w:rPr>
      </w:pPr>
    </w:p>
    <w:p w14:paraId="3A71B328" w14:textId="77777777" w:rsidR="004D2E1F" w:rsidRDefault="004D2E1F" w:rsidP="00DD1544">
      <w:pPr>
        <w:autoSpaceDE w:val="0"/>
        <w:autoSpaceDN w:val="0"/>
        <w:adjustRightInd w:val="0"/>
        <w:rPr>
          <w:rFonts w:cs="Arial"/>
          <w:color w:val="000000"/>
          <w:lang w:eastAsia="en-US"/>
        </w:rPr>
      </w:pPr>
    </w:p>
    <w:p w14:paraId="36F2D8B4" w14:textId="77777777" w:rsidR="004D2E1F" w:rsidRDefault="004D2E1F" w:rsidP="00DD1544">
      <w:pPr>
        <w:autoSpaceDE w:val="0"/>
        <w:autoSpaceDN w:val="0"/>
        <w:adjustRightInd w:val="0"/>
        <w:rPr>
          <w:rFonts w:cs="Arial"/>
          <w:color w:val="000000"/>
          <w:lang w:eastAsia="en-US"/>
        </w:rPr>
      </w:pPr>
    </w:p>
    <w:p w14:paraId="1D703CB2" w14:textId="77777777" w:rsidR="004D2E1F" w:rsidRPr="0040545F" w:rsidRDefault="004D2E1F" w:rsidP="00DD1544">
      <w:pPr>
        <w:autoSpaceDE w:val="0"/>
        <w:autoSpaceDN w:val="0"/>
        <w:adjustRightInd w:val="0"/>
        <w:rPr>
          <w:rFonts w:cs="Arial"/>
          <w:color w:val="000000"/>
          <w:lang w:eastAsia="en-US"/>
        </w:rPr>
      </w:pPr>
    </w:p>
    <w:p w14:paraId="75D54131" w14:textId="77777777" w:rsidR="00DD1544" w:rsidRPr="0040545F" w:rsidRDefault="00DD1544" w:rsidP="00DD1544">
      <w:pPr>
        <w:autoSpaceDE w:val="0"/>
        <w:autoSpaceDN w:val="0"/>
        <w:adjustRightInd w:val="0"/>
        <w:rPr>
          <w:rFonts w:cs="Arial"/>
          <w:color w:val="000000"/>
          <w:lang w:eastAsia="en-US"/>
        </w:rPr>
      </w:pPr>
    </w:p>
    <w:p w14:paraId="1132EE6A" w14:textId="77777777" w:rsidR="00DD1544" w:rsidRPr="0040545F" w:rsidRDefault="00DD1544" w:rsidP="00DD1544">
      <w:pPr>
        <w:autoSpaceDE w:val="0"/>
        <w:autoSpaceDN w:val="0"/>
        <w:adjustRightInd w:val="0"/>
        <w:rPr>
          <w:rFonts w:cs="Arial"/>
          <w:color w:val="000000"/>
          <w:lang w:eastAsia="en-US"/>
        </w:rPr>
      </w:pPr>
    </w:p>
    <w:p w14:paraId="69F1047D" w14:textId="77777777" w:rsidR="00DD1544" w:rsidRDefault="00DD1544" w:rsidP="0040545F">
      <w:pPr>
        <w:tabs>
          <w:tab w:val="center" w:pos="4536"/>
          <w:tab w:val="right" w:pos="9072"/>
        </w:tabs>
        <w:rPr>
          <w:rFonts w:cs="Arial"/>
          <w:b/>
        </w:rPr>
      </w:pPr>
    </w:p>
    <w:p w14:paraId="5E462126" w14:textId="77777777" w:rsidR="007359A1" w:rsidRDefault="007359A1" w:rsidP="0040545F">
      <w:pPr>
        <w:tabs>
          <w:tab w:val="center" w:pos="4536"/>
          <w:tab w:val="right" w:pos="9072"/>
        </w:tabs>
        <w:rPr>
          <w:rFonts w:cs="Arial"/>
          <w:b/>
        </w:rPr>
      </w:pPr>
    </w:p>
    <w:p w14:paraId="4372A4AB" w14:textId="77777777" w:rsidR="00101564" w:rsidRPr="00204081" w:rsidRDefault="00101564" w:rsidP="00101564">
      <w:pPr>
        <w:rPr>
          <w:b/>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01564" w14:paraId="209D5A89" w14:textId="77777777" w:rsidTr="00A512E8">
        <w:tc>
          <w:tcPr>
            <w:tcW w:w="1559" w:type="dxa"/>
            <w:tcBorders>
              <w:top w:val="single" w:sz="4" w:space="0" w:color="000000"/>
              <w:left w:val="single" w:sz="4" w:space="0" w:color="000000"/>
              <w:bottom w:val="single" w:sz="4" w:space="0" w:color="000000"/>
              <w:right w:val="single" w:sz="4" w:space="0" w:color="000000"/>
            </w:tcBorders>
            <w:vAlign w:val="center"/>
            <w:hideMark/>
          </w:tcPr>
          <w:p w14:paraId="2024033F" w14:textId="77777777" w:rsidR="00101564" w:rsidRDefault="00101564" w:rsidP="00A512E8">
            <w:pPr>
              <w:jc w:val="both"/>
              <w:rPr>
                <w:b/>
                <w:szCs w:val="24"/>
                <w:lang w:eastAsia="en-US"/>
              </w:rPr>
            </w:pPr>
            <w:r>
              <w:rPr>
                <w:b/>
              </w:rPr>
              <w:lastRenderedPageBreak/>
              <w:t xml:space="preserve">Obrazec št. </w:t>
            </w:r>
            <w:r w:rsidR="00221FA5">
              <w:rPr>
                <w:b/>
              </w:rPr>
              <w:t>5</w:t>
            </w:r>
          </w:p>
        </w:tc>
      </w:tr>
    </w:tbl>
    <w:p w14:paraId="4FA6FAA8" w14:textId="77777777" w:rsidR="00101564" w:rsidRDefault="00101564" w:rsidP="00101564">
      <w:pPr>
        <w:jc w:val="both"/>
      </w:pPr>
    </w:p>
    <w:p w14:paraId="53EAE469" w14:textId="2AC78A36" w:rsidR="00101564" w:rsidRPr="0040545F" w:rsidRDefault="00101564" w:rsidP="00101564">
      <w:pPr>
        <w:jc w:val="both"/>
        <w:rPr>
          <w:color w:val="000000"/>
        </w:rPr>
      </w:pPr>
      <w:r w:rsidRPr="0040545F">
        <w:t>Z</w:t>
      </w:r>
      <w:r w:rsidRPr="0040545F">
        <w:rPr>
          <w:color w:val="000000"/>
        </w:rPr>
        <w:t xml:space="preserve">aradi zagotovitve transparentnosti posla in preprečitve korupcijskih tveganj pri sklepanju poslov v skladu s 6. odstavkom 14. </w:t>
      </w:r>
      <w:r w:rsidRPr="0040545F">
        <w:t>člena ZintPK (Uradni list RS</w:t>
      </w:r>
      <w:r w:rsidRPr="009631E1">
        <w:t xml:space="preserve">, </w:t>
      </w:r>
      <w:r w:rsidR="00052A73" w:rsidRPr="009631E1">
        <w:rPr>
          <w:rFonts w:cs="Arial"/>
          <w:shd w:val="clear" w:color="auto" w:fill="FFFFFF"/>
        </w:rPr>
        <w:t>št. </w:t>
      </w:r>
      <w:hyperlink r:id="rId15" w:tgtFrame="_blank" w:tooltip="Zakon o integriteti in preprečevanju korupcije (uradno prečiščeno besedilo) (ZIntPK-UPB2)" w:history="1">
        <w:r w:rsidR="00052A73" w:rsidRPr="009631E1">
          <w:rPr>
            <w:rFonts w:cs="Arial"/>
            <w:shd w:val="clear" w:color="auto" w:fill="FFFFFF"/>
          </w:rPr>
          <w:t>69/11</w:t>
        </w:r>
      </w:hyperlink>
      <w:r w:rsidR="00052A73" w:rsidRPr="009631E1">
        <w:rPr>
          <w:rFonts w:cs="Arial"/>
          <w:shd w:val="clear" w:color="auto" w:fill="FFFFFF"/>
        </w:rPr>
        <w:t> – uradno prečiščeno besedilo, </w:t>
      </w:r>
      <w:hyperlink r:id="rId16" w:tgtFrame="_blank" w:tooltip="Zakon o spremembah in dopolnitvah Zakona o integriteti in preprečevanju korupcije (ZIntPK-C)" w:history="1">
        <w:r w:rsidR="00052A73" w:rsidRPr="009631E1">
          <w:rPr>
            <w:rFonts w:cs="Arial"/>
            <w:shd w:val="clear" w:color="auto" w:fill="FFFFFF"/>
          </w:rPr>
          <w:t>158/20</w:t>
        </w:r>
      </w:hyperlink>
      <w:r w:rsidR="00052A73" w:rsidRPr="009631E1">
        <w:rPr>
          <w:rFonts w:cs="Arial"/>
          <w:shd w:val="clear" w:color="auto" w:fill="FFFFFF"/>
        </w:rPr>
        <w:t>, </w:t>
      </w:r>
      <w:hyperlink r:id="rId17" w:tgtFrame="_blank" w:tooltip="Zakon o debirokratizaciji (ZDeb)" w:history="1">
        <w:r w:rsidR="00052A73" w:rsidRPr="009631E1">
          <w:rPr>
            <w:rFonts w:cs="Arial"/>
            <w:shd w:val="clear" w:color="auto" w:fill="FFFFFF"/>
          </w:rPr>
          <w:t>3/22</w:t>
        </w:r>
      </w:hyperlink>
      <w:r w:rsidR="00052A73" w:rsidRPr="009631E1">
        <w:rPr>
          <w:rFonts w:cs="Arial"/>
          <w:shd w:val="clear" w:color="auto" w:fill="FFFFFF"/>
        </w:rPr>
        <w:t> – ZDeb in </w:t>
      </w:r>
      <w:hyperlink r:id="rId18" w:tgtFrame="_blank" w:tooltip="Zakon o zaščiti prijaviteljev (ZZPri)" w:history="1">
        <w:r w:rsidR="00052A73" w:rsidRPr="009631E1">
          <w:rPr>
            <w:rFonts w:cs="Arial"/>
            <w:shd w:val="clear" w:color="auto" w:fill="FFFFFF"/>
          </w:rPr>
          <w:t>16/23</w:t>
        </w:r>
      </w:hyperlink>
      <w:r w:rsidR="00052A73" w:rsidRPr="009631E1">
        <w:rPr>
          <w:rFonts w:cs="Arial"/>
          <w:shd w:val="clear" w:color="auto" w:fill="FFFFFF"/>
        </w:rPr>
        <w:t> – ZZPri</w:t>
      </w:r>
      <w:r w:rsidRPr="009631E1">
        <w:rPr>
          <w:rFonts w:cs="Arial"/>
        </w:rPr>
        <w:t xml:space="preserve">) </w:t>
      </w:r>
      <w:r w:rsidR="009631E1" w:rsidRPr="009631E1">
        <w:rPr>
          <w:rFonts w:cs="Arial"/>
        </w:rPr>
        <w:t xml:space="preserve">in </w:t>
      </w:r>
      <w:r w:rsidR="000E7E48" w:rsidRPr="009631E1">
        <w:rPr>
          <w:rFonts w:cs="Arial"/>
        </w:rPr>
        <w:t>91. členom</w:t>
      </w:r>
      <w:r w:rsidRPr="009631E1">
        <w:rPr>
          <w:rFonts w:cs="Arial"/>
        </w:rPr>
        <w:t xml:space="preserve"> ZJN-3, kot zakoniti zastopnik ponudnika (samostojni po</w:t>
      </w:r>
      <w:r w:rsidRPr="009631E1">
        <w:rPr>
          <w:color w:val="000000"/>
        </w:rPr>
        <w:t>nudnik/vsak partner v skupni ponudbi) v postopku oddaje</w:t>
      </w:r>
      <w:r w:rsidRPr="0040545F">
        <w:rPr>
          <w:color w:val="000000"/>
        </w:rPr>
        <w:t xml:space="preserve"> naročila št. </w:t>
      </w:r>
      <w:r w:rsidRPr="002153C5">
        <w:rPr>
          <w:b/>
          <w:bCs/>
        </w:rPr>
        <w:t>JN-002</w:t>
      </w:r>
      <w:r w:rsidR="00252E00">
        <w:rPr>
          <w:b/>
          <w:bCs/>
        </w:rPr>
        <w:t>9</w:t>
      </w:r>
      <w:r w:rsidRPr="002153C5">
        <w:rPr>
          <w:b/>
          <w:bCs/>
        </w:rPr>
        <w:t>/2024</w:t>
      </w:r>
      <w:r w:rsidRPr="002153C5">
        <w:rPr>
          <w:color w:val="000000"/>
        </w:rPr>
        <w:t>, katerega</w:t>
      </w:r>
      <w:r w:rsidRPr="0040545F">
        <w:rPr>
          <w:color w:val="000000"/>
        </w:rPr>
        <w:t xml:space="preserve"> predmet je </w:t>
      </w:r>
      <w:r w:rsidRPr="007D4D29">
        <w:rPr>
          <w:b/>
          <w:bCs/>
          <w:color w:val="000000"/>
        </w:rPr>
        <w:t>»</w:t>
      </w:r>
      <w:r w:rsidR="007D4D29" w:rsidRPr="007D4D29">
        <w:rPr>
          <w:rFonts w:cs="Arial"/>
          <w:b/>
          <w:bCs/>
        </w:rPr>
        <w:t>Nabava računalniške strojne in programske opreme</w:t>
      </w:r>
      <w:r w:rsidRPr="007D4D29">
        <w:rPr>
          <w:b/>
          <w:bCs/>
        </w:rPr>
        <w:t>«</w:t>
      </w:r>
      <w:r w:rsidRPr="0040545F">
        <w:t xml:space="preserve"> </w:t>
      </w:r>
      <w:r w:rsidRPr="0040545F">
        <w:rPr>
          <w:color w:val="000000"/>
        </w:rPr>
        <w:t>podajam naslednjo</w:t>
      </w:r>
    </w:p>
    <w:p w14:paraId="754960C4" w14:textId="77777777" w:rsidR="00101564" w:rsidRPr="0040545F" w:rsidRDefault="00101564" w:rsidP="00101564">
      <w:pPr>
        <w:rPr>
          <w:color w:val="000000"/>
        </w:rPr>
      </w:pPr>
    </w:p>
    <w:p w14:paraId="1B122A21" w14:textId="77777777" w:rsidR="00101564" w:rsidRPr="0040545F" w:rsidRDefault="00101564" w:rsidP="00101564">
      <w:pPr>
        <w:autoSpaceDE w:val="0"/>
        <w:autoSpaceDN w:val="0"/>
        <w:adjustRightInd w:val="0"/>
        <w:jc w:val="center"/>
        <w:rPr>
          <w:rFonts w:cs="Arial"/>
          <w:b/>
          <w:bCs/>
          <w:color w:val="000000"/>
          <w:sz w:val="24"/>
        </w:rPr>
      </w:pPr>
      <w:r w:rsidRPr="0040545F">
        <w:rPr>
          <w:rFonts w:cs="Arial"/>
          <w:b/>
          <w:bCs/>
          <w:color w:val="000000"/>
          <w:sz w:val="24"/>
        </w:rPr>
        <w:t>IZJAVO O UDELEŽBI FIZIČNIH IN PRAVNIH OSEB V LASTNIŠTVU PONUDNIKA</w:t>
      </w:r>
    </w:p>
    <w:p w14:paraId="22E6EF42" w14:textId="77777777" w:rsidR="00101564" w:rsidRPr="0040545F" w:rsidRDefault="00101564" w:rsidP="00101564">
      <w:pPr>
        <w:autoSpaceDE w:val="0"/>
        <w:autoSpaceDN w:val="0"/>
        <w:adjustRightInd w:val="0"/>
        <w:rPr>
          <w:rFonts w:cs="Arial"/>
          <w:color w:val="000000"/>
        </w:rPr>
      </w:pPr>
    </w:p>
    <w:p w14:paraId="10758475" w14:textId="77777777" w:rsidR="00101564" w:rsidRPr="0040545F" w:rsidRDefault="00101564" w:rsidP="00101564">
      <w:pPr>
        <w:autoSpaceDE w:val="0"/>
        <w:autoSpaceDN w:val="0"/>
        <w:adjustRightInd w:val="0"/>
        <w:rPr>
          <w:rFonts w:cs="Arial"/>
          <w:color w:val="000000"/>
          <w:szCs w:val="24"/>
        </w:rPr>
      </w:pPr>
      <w:r w:rsidRPr="0040545F">
        <w:rPr>
          <w:rFonts w:cs="Arial"/>
          <w:b/>
          <w:bCs/>
          <w:color w:val="000000"/>
        </w:rPr>
        <w:t>PODATKI O PONUDNIKU:</w:t>
      </w:r>
    </w:p>
    <w:p w14:paraId="076728F1" w14:textId="77777777" w:rsidR="00101564" w:rsidRPr="0040545F" w:rsidRDefault="00101564" w:rsidP="00101564">
      <w:pPr>
        <w:autoSpaceDE w:val="0"/>
        <w:autoSpaceDN w:val="0"/>
        <w:adjustRightInd w:val="0"/>
        <w:rPr>
          <w:rFonts w:cs="Arial"/>
          <w:color w:val="000000"/>
          <w:sz w:val="18"/>
          <w:szCs w:val="18"/>
        </w:rPr>
      </w:pPr>
      <w:r w:rsidRPr="0040545F">
        <w:rPr>
          <w:rFonts w:cs="Arial"/>
          <w:iCs/>
          <w:color w:val="000000"/>
          <w:sz w:val="18"/>
          <w:szCs w:val="18"/>
        </w:rPr>
        <w:t xml:space="preserve">Opomba: vpisati podatke o pravni osebi zasebnega ali javnega prava, fizični osebi – samostojnem podjetniku posamezniku, društvu, združenju, … </w:t>
      </w:r>
    </w:p>
    <w:p w14:paraId="1B9A4E04" w14:textId="77777777" w:rsidR="00101564" w:rsidRPr="0040545F" w:rsidRDefault="00101564" w:rsidP="00101564">
      <w:pPr>
        <w:autoSpaceDE w:val="0"/>
        <w:autoSpaceDN w:val="0"/>
        <w:adjustRightInd w:val="0"/>
        <w:rPr>
          <w:rFonts w:cs="Arial"/>
          <w:color w:val="000000"/>
          <w:szCs w:val="24"/>
        </w:rPr>
      </w:pPr>
      <w:r w:rsidRPr="0040545F">
        <w:rPr>
          <w:rFonts w:cs="Arial"/>
          <w:color w:val="000000"/>
        </w:rPr>
        <w:t>___________________________________________________________</w:t>
      </w:r>
    </w:p>
    <w:p w14:paraId="09AFA63B" w14:textId="77777777" w:rsidR="00101564" w:rsidRPr="0040545F" w:rsidRDefault="00101564" w:rsidP="00101564">
      <w:pPr>
        <w:autoSpaceDE w:val="0"/>
        <w:autoSpaceDN w:val="0"/>
        <w:adjustRightInd w:val="0"/>
        <w:rPr>
          <w:rFonts w:cs="Arial"/>
          <w:color w:val="000000"/>
        </w:rPr>
      </w:pPr>
      <w:r w:rsidRPr="0040545F">
        <w:rPr>
          <w:rFonts w:cs="Arial"/>
          <w:iCs/>
          <w:color w:val="000000"/>
        </w:rPr>
        <w:t>(naziv in naslov ponudnika)</w:t>
      </w:r>
    </w:p>
    <w:p w14:paraId="3288D072" w14:textId="77777777" w:rsidR="00101564" w:rsidRPr="0040545F" w:rsidRDefault="00101564" w:rsidP="00101564">
      <w:pPr>
        <w:autoSpaceDE w:val="0"/>
        <w:autoSpaceDN w:val="0"/>
        <w:adjustRightInd w:val="0"/>
        <w:rPr>
          <w:rFonts w:cs="Arial"/>
          <w:color w:val="000000"/>
        </w:rPr>
      </w:pPr>
      <w:r w:rsidRPr="0040545F">
        <w:rPr>
          <w:rFonts w:cs="Arial"/>
          <w:color w:val="000000"/>
        </w:rPr>
        <w:t>__________________________</w:t>
      </w:r>
    </w:p>
    <w:p w14:paraId="45B162EE" w14:textId="77777777" w:rsidR="00101564" w:rsidRPr="0040545F" w:rsidRDefault="00101564" w:rsidP="00101564">
      <w:pPr>
        <w:autoSpaceDE w:val="0"/>
        <w:autoSpaceDN w:val="0"/>
        <w:adjustRightInd w:val="0"/>
        <w:rPr>
          <w:rFonts w:cs="Arial"/>
          <w:color w:val="000000"/>
        </w:rPr>
      </w:pPr>
      <w:r w:rsidRPr="0040545F">
        <w:rPr>
          <w:rFonts w:cs="Arial"/>
          <w:iCs/>
          <w:color w:val="000000"/>
        </w:rPr>
        <w:t>(matična številka)</w:t>
      </w:r>
    </w:p>
    <w:p w14:paraId="412D232C" w14:textId="77777777" w:rsidR="00101564" w:rsidRPr="0040545F" w:rsidRDefault="00101564" w:rsidP="00101564">
      <w:pPr>
        <w:autoSpaceDE w:val="0"/>
        <w:autoSpaceDN w:val="0"/>
        <w:adjustRightInd w:val="0"/>
        <w:rPr>
          <w:rFonts w:cs="Arial"/>
          <w:color w:val="000000"/>
        </w:rPr>
      </w:pPr>
      <w:r w:rsidRPr="0040545F">
        <w:rPr>
          <w:rFonts w:cs="Arial"/>
          <w:color w:val="000000"/>
        </w:rPr>
        <w:t>__________________________</w:t>
      </w:r>
    </w:p>
    <w:p w14:paraId="7BAB193C" w14:textId="77777777" w:rsidR="00101564" w:rsidRPr="0040545F" w:rsidRDefault="00101564" w:rsidP="00101564">
      <w:pPr>
        <w:autoSpaceDE w:val="0"/>
        <w:autoSpaceDN w:val="0"/>
        <w:adjustRightInd w:val="0"/>
        <w:rPr>
          <w:rFonts w:cs="Arial"/>
          <w:iCs/>
          <w:color w:val="000000"/>
        </w:rPr>
      </w:pPr>
      <w:r w:rsidRPr="0040545F">
        <w:rPr>
          <w:rFonts w:cs="Arial"/>
          <w:iCs/>
          <w:color w:val="000000"/>
        </w:rPr>
        <w:t>(davčna številka)</w:t>
      </w:r>
    </w:p>
    <w:p w14:paraId="6DF41339" w14:textId="77777777" w:rsidR="00101564" w:rsidRPr="0040545F" w:rsidRDefault="00101564" w:rsidP="00101564">
      <w:pPr>
        <w:autoSpaceDE w:val="0"/>
        <w:autoSpaceDN w:val="0"/>
        <w:adjustRightInd w:val="0"/>
        <w:rPr>
          <w:rFonts w:cs="Arial"/>
          <w:color w:val="000000"/>
        </w:rPr>
      </w:pPr>
    </w:p>
    <w:p w14:paraId="4792586F" w14:textId="77777777" w:rsidR="00101564" w:rsidRPr="0040545F" w:rsidRDefault="00101564" w:rsidP="00101564">
      <w:pPr>
        <w:autoSpaceDE w:val="0"/>
        <w:autoSpaceDN w:val="0"/>
        <w:adjustRightInd w:val="0"/>
        <w:rPr>
          <w:rFonts w:cs="Arial"/>
          <w:color w:val="000000"/>
        </w:rPr>
      </w:pPr>
      <w:r w:rsidRPr="0040545F">
        <w:rPr>
          <w:rFonts w:cs="Arial"/>
          <w:b/>
          <w:bCs/>
          <w:color w:val="000000"/>
        </w:rPr>
        <w:t>UDELEŽBA FIZIČNIH IN PRAVNIH OSEB V LASTNIŠTVU PONUDNIKA</w:t>
      </w:r>
    </w:p>
    <w:p w14:paraId="5457755C" w14:textId="77777777" w:rsidR="00101564" w:rsidRPr="0040545F" w:rsidRDefault="00101564" w:rsidP="00101564">
      <w:pPr>
        <w:autoSpaceDE w:val="0"/>
        <w:autoSpaceDN w:val="0"/>
        <w:adjustRightInd w:val="0"/>
        <w:rPr>
          <w:rFonts w:cs="Arial"/>
          <w:color w:val="000000"/>
          <w:sz w:val="18"/>
          <w:szCs w:val="18"/>
        </w:rPr>
      </w:pPr>
      <w:r w:rsidRPr="0040545F">
        <w:rPr>
          <w:rFonts w:cs="Arial"/>
          <w:iCs/>
          <w:color w:val="000000"/>
          <w:sz w:val="18"/>
          <w:szCs w:val="18"/>
        </w:rPr>
        <w:t xml:space="preserve">Opomba: vpisati je potrebno naslednje podatke o udeležbi fizičnih in pravnih oseb v lastništvu ponudnika: </w:t>
      </w:r>
    </w:p>
    <w:p w14:paraId="3A3E3EDC" w14:textId="77777777" w:rsidR="00101564" w:rsidRPr="0040545F" w:rsidRDefault="00101564" w:rsidP="00C36DD7">
      <w:pPr>
        <w:numPr>
          <w:ilvl w:val="0"/>
          <w:numId w:val="7"/>
        </w:numPr>
        <w:autoSpaceDE w:val="0"/>
        <w:autoSpaceDN w:val="0"/>
        <w:adjustRightInd w:val="0"/>
        <w:jc w:val="both"/>
        <w:rPr>
          <w:rFonts w:cs="Arial"/>
          <w:iCs/>
          <w:color w:val="000000"/>
          <w:sz w:val="18"/>
          <w:szCs w:val="18"/>
        </w:rPr>
      </w:pPr>
      <w:r w:rsidRPr="0040545F">
        <w:rPr>
          <w:rFonts w:cs="Arial"/>
          <w:iCs/>
          <w:color w:val="000000"/>
          <w:sz w:val="18"/>
          <w:szCs w:val="18"/>
        </w:rPr>
        <w:t xml:space="preserve">za fizične osebe: ime in priimek, naslov prebivališča in delež lastništva; </w:t>
      </w:r>
    </w:p>
    <w:p w14:paraId="00FE621B" w14:textId="77777777" w:rsidR="00101564" w:rsidRPr="0040545F" w:rsidRDefault="00101564" w:rsidP="00C36DD7">
      <w:pPr>
        <w:numPr>
          <w:ilvl w:val="0"/>
          <w:numId w:val="7"/>
        </w:numPr>
        <w:autoSpaceDE w:val="0"/>
        <w:autoSpaceDN w:val="0"/>
        <w:adjustRightInd w:val="0"/>
        <w:jc w:val="both"/>
        <w:rPr>
          <w:rFonts w:cs="Arial"/>
          <w:iCs/>
          <w:color w:val="000000"/>
          <w:sz w:val="18"/>
          <w:szCs w:val="18"/>
        </w:rPr>
      </w:pPr>
      <w:r w:rsidRPr="0040545F">
        <w:rPr>
          <w:rFonts w:cs="Arial"/>
          <w:iCs/>
          <w:color w:val="000000"/>
          <w:sz w:val="18"/>
          <w:szCs w:val="18"/>
        </w:rPr>
        <w:t xml:space="preserve">za pravne osebe: naziv in naslov pravne osebe in delež lastništva. </w:t>
      </w:r>
    </w:p>
    <w:p w14:paraId="3A0653AA" w14:textId="77777777" w:rsidR="00101564" w:rsidRPr="0040545F" w:rsidRDefault="00101564" w:rsidP="00101564">
      <w:pPr>
        <w:autoSpaceDE w:val="0"/>
        <w:autoSpaceDN w:val="0"/>
        <w:adjustRightInd w:val="0"/>
        <w:rPr>
          <w:rFonts w:cs="Arial"/>
          <w:color w:val="000000"/>
          <w:szCs w:val="24"/>
        </w:rPr>
      </w:pPr>
    </w:p>
    <w:p w14:paraId="1FC480E5" w14:textId="77777777" w:rsidR="00101564" w:rsidRPr="0040545F" w:rsidRDefault="00101564" w:rsidP="00101564">
      <w:pPr>
        <w:autoSpaceDE w:val="0"/>
        <w:autoSpaceDN w:val="0"/>
        <w:adjustRightInd w:val="0"/>
        <w:rPr>
          <w:rFonts w:cs="Arial"/>
          <w:iCs/>
          <w:color w:val="000000"/>
          <w:sz w:val="18"/>
          <w:szCs w:val="18"/>
        </w:rPr>
      </w:pPr>
      <w:r w:rsidRPr="0040545F">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09191DB" w14:textId="77777777" w:rsidR="00101564" w:rsidRPr="0040545F" w:rsidRDefault="00101564" w:rsidP="00101564">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101564" w:rsidRPr="0040545F" w14:paraId="37BB6E24" w14:textId="77777777" w:rsidTr="00A512E8">
        <w:tc>
          <w:tcPr>
            <w:tcW w:w="534" w:type="dxa"/>
            <w:tcBorders>
              <w:top w:val="single" w:sz="4" w:space="0" w:color="auto"/>
              <w:left w:val="single" w:sz="4" w:space="0" w:color="auto"/>
              <w:bottom w:val="single" w:sz="4" w:space="0" w:color="auto"/>
              <w:right w:val="single" w:sz="4" w:space="0" w:color="auto"/>
            </w:tcBorders>
          </w:tcPr>
          <w:p w14:paraId="7B954F07" w14:textId="77777777" w:rsidR="00101564" w:rsidRPr="0040545F" w:rsidRDefault="00101564" w:rsidP="00A512E8">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2A05C2E5" w14:textId="77777777" w:rsidR="00101564" w:rsidRPr="0040545F" w:rsidRDefault="00101564" w:rsidP="00A512E8">
            <w:pPr>
              <w:autoSpaceDE w:val="0"/>
              <w:autoSpaceDN w:val="0"/>
              <w:adjustRightInd w:val="0"/>
              <w:rPr>
                <w:rFonts w:cs="Arial"/>
                <w:color w:val="000000"/>
                <w:szCs w:val="24"/>
                <w:lang w:eastAsia="en-US"/>
              </w:rPr>
            </w:pPr>
            <w:r w:rsidRPr="0040545F">
              <w:rPr>
                <w:rFonts w:cs="Arial"/>
                <w:color w:val="000000"/>
              </w:rPr>
              <w:t>IME IN PRIIMEK/</w:t>
            </w:r>
          </w:p>
          <w:p w14:paraId="3A128EB4" w14:textId="77777777" w:rsidR="00101564" w:rsidRPr="0040545F" w:rsidRDefault="00101564" w:rsidP="00A512E8">
            <w:pPr>
              <w:autoSpaceDE w:val="0"/>
              <w:autoSpaceDN w:val="0"/>
              <w:adjustRightInd w:val="0"/>
              <w:jc w:val="both"/>
              <w:rPr>
                <w:rFonts w:cs="Arial"/>
                <w:b/>
                <w:bCs/>
                <w:color w:val="000000"/>
                <w:szCs w:val="24"/>
                <w:lang w:eastAsia="en-US"/>
              </w:rPr>
            </w:pPr>
            <w:r w:rsidRPr="0040545F">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74F95C1D" w14:textId="77777777" w:rsidR="00101564" w:rsidRPr="0040545F" w:rsidRDefault="00101564" w:rsidP="00A512E8">
            <w:pPr>
              <w:autoSpaceDE w:val="0"/>
              <w:autoSpaceDN w:val="0"/>
              <w:adjustRightInd w:val="0"/>
              <w:rPr>
                <w:rFonts w:cs="Arial"/>
                <w:color w:val="000000"/>
                <w:szCs w:val="24"/>
                <w:lang w:eastAsia="en-US"/>
              </w:rPr>
            </w:pPr>
            <w:r w:rsidRPr="0040545F">
              <w:rPr>
                <w:rFonts w:cs="Arial"/>
                <w:color w:val="000000"/>
              </w:rPr>
              <w:t>NASLOV PREBIVALIŠČA/</w:t>
            </w:r>
          </w:p>
          <w:p w14:paraId="1D4FC4BD" w14:textId="77777777" w:rsidR="00101564" w:rsidRPr="0040545F" w:rsidRDefault="00101564" w:rsidP="00A512E8">
            <w:pPr>
              <w:autoSpaceDE w:val="0"/>
              <w:autoSpaceDN w:val="0"/>
              <w:adjustRightInd w:val="0"/>
              <w:jc w:val="both"/>
              <w:rPr>
                <w:rFonts w:cs="Arial"/>
                <w:b/>
                <w:bCs/>
                <w:color w:val="000000"/>
                <w:szCs w:val="24"/>
                <w:lang w:eastAsia="en-US"/>
              </w:rPr>
            </w:pPr>
            <w:r w:rsidRPr="0040545F">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183B5869" w14:textId="77777777" w:rsidR="00101564" w:rsidRPr="0040545F" w:rsidRDefault="00101564" w:rsidP="00A512E8">
            <w:pPr>
              <w:autoSpaceDE w:val="0"/>
              <w:autoSpaceDN w:val="0"/>
              <w:adjustRightInd w:val="0"/>
              <w:jc w:val="both"/>
              <w:rPr>
                <w:rFonts w:cs="Arial"/>
                <w:b/>
                <w:bCs/>
                <w:color w:val="000000"/>
                <w:szCs w:val="24"/>
                <w:lang w:eastAsia="en-US"/>
              </w:rPr>
            </w:pPr>
            <w:r w:rsidRPr="0040545F">
              <w:rPr>
                <w:rFonts w:cs="Arial"/>
                <w:color w:val="000000"/>
              </w:rPr>
              <w:t>DELEŽ LASTNIŠTVA</w:t>
            </w:r>
          </w:p>
        </w:tc>
      </w:tr>
      <w:tr w:rsidR="00101564" w:rsidRPr="0040545F" w14:paraId="3EF9A449" w14:textId="77777777" w:rsidTr="00A512E8">
        <w:tc>
          <w:tcPr>
            <w:tcW w:w="534" w:type="dxa"/>
            <w:tcBorders>
              <w:top w:val="single" w:sz="4" w:space="0" w:color="auto"/>
              <w:left w:val="single" w:sz="4" w:space="0" w:color="auto"/>
              <w:bottom w:val="single" w:sz="4" w:space="0" w:color="auto"/>
              <w:right w:val="single" w:sz="4" w:space="0" w:color="auto"/>
            </w:tcBorders>
            <w:hideMark/>
          </w:tcPr>
          <w:p w14:paraId="2C7D252F" w14:textId="77777777" w:rsidR="00101564" w:rsidRPr="0040545F" w:rsidRDefault="00101564" w:rsidP="00A512E8">
            <w:pPr>
              <w:autoSpaceDE w:val="0"/>
              <w:autoSpaceDN w:val="0"/>
              <w:adjustRightInd w:val="0"/>
              <w:jc w:val="both"/>
              <w:rPr>
                <w:rFonts w:cs="Arial"/>
                <w:bCs/>
                <w:color w:val="000000"/>
                <w:szCs w:val="24"/>
                <w:lang w:eastAsia="en-US"/>
              </w:rPr>
            </w:pPr>
            <w:r w:rsidRPr="0040545F">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58084833" w14:textId="77777777" w:rsidR="00101564" w:rsidRPr="0040545F" w:rsidRDefault="00101564" w:rsidP="00A512E8">
            <w:pPr>
              <w:autoSpaceDE w:val="0"/>
              <w:autoSpaceDN w:val="0"/>
              <w:adjustRightInd w:val="0"/>
              <w:rPr>
                <w:rFonts w:cs="Arial"/>
                <w:bCs/>
                <w:color w:val="000000"/>
                <w:szCs w:val="24"/>
                <w:lang w:eastAsia="en-US"/>
              </w:rPr>
            </w:pPr>
          </w:p>
          <w:p w14:paraId="50C6BB58" w14:textId="77777777" w:rsidR="00101564" w:rsidRPr="0040545F" w:rsidRDefault="00101564" w:rsidP="00A512E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730E119B" w14:textId="77777777" w:rsidR="00101564" w:rsidRPr="0040545F" w:rsidRDefault="00101564" w:rsidP="00A512E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DC66410" w14:textId="77777777" w:rsidR="00101564" w:rsidRPr="0040545F" w:rsidRDefault="00101564" w:rsidP="00A512E8">
            <w:pPr>
              <w:autoSpaceDE w:val="0"/>
              <w:autoSpaceDN w:val="0"/>
              <w:adjustRightInd w:val="0"/>
              <w:jc w:val="both"/>
              <w:rPr>
                <w:rFonts w:cs="Arial"/>
                <w:bCs/>
                <w:color w:val="000000"/>
                <w:szCs w:val="24"/>
                <w:lang w:eastAsia="en-US"/>
              </w:rPr>
            </w:pPr>
          </w:p>
        </w:tc>
      </w:tr>
      <w:tr w:rsidR="00101564" w:rsidRPr="0040545F" w14:paraId="685208BF" w14:textId="77777777" w:rsidTr="00A512E8">
        <w:tc>
          <w:tcPr>
            <w:tcW w:w="534" w:type="dxa"/>
            <w:tcBorders>
              <w:top w:val="single" w:sz="4" w:space="0" w:color="auto"/>
              <w:left w:val="single" w:sz="4" w:space="0" w:color="auto"/>
              <w:bottom w:val="single" w:sz="4" w:space="0" w:color="auto"/>
              <w:right w:val="single" w:sz="4" w:space="0" w:color="auto"/>
            </w:tcBorders>
            <w:hideMark/>
          </w:tcPr>
          <w:p w14:paraId="0A2062B5" w14:textId="77777777" w:rsidR="00101564" w:rsidRPr="0040545F" w:rsidRDefault="00101564" w:rsidP="00A512E8">
            <w:pPr>
              <w:autoSpaceDE w:val="0"/>
              <w:autoSpaceDN w:val="0"/>
              <w:adjustRightInd w:val="0"/>
              <w:jc w:val="both"/>
              <w:rPr>
                <w:rFonts w:cs="Arial"/>
                <w:bCs/>
                <w:color w:val="000000"/>
                <w:szCs w:val="24"/>
                <w:lang w:eastAsia="en-US"/>
              </w:rPr>
            </w:pPr>
            <w:r w:rsidRPr="0040545F">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17777998" w14:textId="77777777" w:rsidR="00101564" w:rsidRPr="0040545F" w:rsidRDefault="00101564" w:rsidP="00A512E8">
            <w:pPr>
              <w:autoSpaceDE w:val="0"/>
              <w:autoSpaceDN w:val="0"/>
              <w:adjustRightInd w:val="0"/>
              <w:rPr>
                <w:rFonts w:cs="Arial"/>
                <w:bCs/>
                <w:color w:val="000000"/>
                <w:szCs w:val="24"/>
                <w:lang w:eastAsia="en-US"/>
              </w:rPr>
            </w:pPr>
          </w:p>
          <w:p w14:paraId="5D808CC4" w14:textId="77777777" w:rsidR="00101564" w:rsidRPr="0040545F" w:rsidRDefault="00101564" w:rsidP="00A512E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7A51F29" w14:textId="77777777" w:rsidR="00101564" w:rsidRPr="0040545F" w:rsidRDefault="00101564" w:rsidP="00A512E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04A92736" w14:textId="77777777" w:rsidR="00101564" w:rsidRPr="0040545F" w:rsidRDefault="00101564" w:rsidP="00A512E8">
            <w:pPr>
              <w:autoSpaceDE w:val="0"/>
              <w:autoSpaceDN w:val="0"/>
              <w:adjustRightInd w:val="0"/>
              <w:jc w:val="both"/>
              <w:rPr>
                <w:rFonts w:cs="Arial"/>
                <w:bCs/>
                <w:color w:val="000000"/>
                <w:szCs w:val="24"/>
                <w:lang w:eastAsia="en-US"/>
              </w:rPr>
            </w:pPr>
          </w:p>
        </w:tc>
      </w:tr>
      <w:tr w:rsidR="00101564" w:rsidRPr="0040545F" w14:paraId="256E770D" w14:textId="77777777" w:rsidTr="00A512E8">
        <w:tc>
          <w:tcPr>
            <w:tcW w:w="534" w:type="dxa"/>
            <w:tcBorders>
              <w:top w:val="single" w:sz="4" w:space="0" w:color="auto"/>
              <w:left w:val="single" w:sz="4" w:space="0" w:color="auto"/>
              <w:bottom w:val="single" w:sz="4" w:space="0" w:color="auto"/>
              <w:right w:val="single" w:sz="4" w:space="0" w:color="auto"/>
            </w:tcBorders>
            <w:hideMark/>
          </w:tcPr>
          <w:p w14:paraId="2E268831" w14:textId="77777777" w:rsidR="00101564" w:rsidRPr="0040545F" w:rsidRDefault="00101564" w:rsidP="00A512E8">
            <w:pPr>
              <w:autoSpaceDE w:val="0"/>
              <w:autoSpaceDN w:val="0"/>
              <w:adjustRightInd w:val="0"/>
              <w:jc w:val="both"/>
              <w:rPr>
                <w:rFonts w:cs="Arial"/>
                <w:bCs/>
                <w:color w:val="000000"/>
                <w:szCs w:val="24"/>
                <w:lang w:eastAsia="en-US"/>
              </w:rPr>
            </w:pPr>
            <w:r w:rsidRPr="0040545F">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17437C7F" w14:textId="77777777" w:rsidR="00101564" w:rsidRPr="0040545F" w:rsidRDefault="00101564" w:rsidP="00A512E8">
            <w:pPr>
              <w:autoSpaceDE w:val="0"/>
              <w:autoSpaceDN w:val="0"/>
              <w:adjustRightInd w:val="0"/>
              <w:rPr>
                <w:rFonts w:cs="Arial"/>
                <w:bCs/>
                <w:color w:val="000000"/>
                <w:szCs w:val="24"/>
                <w:lang w:eastAsia="en-US"/>
              </w:rPr>
            </w:pPr>
          </w:p>
          <w:p w14:paraId="130BCC90" w14:textId="77777777" w:rsidR="00101564" w:rsidRPr="0040545F" w:rsidRDefault="00101564" w:rsidP="00A512E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46B35B2C" w14:textId="77777777" w:rsidR="00101564" w:rsidRPr="0040545F" w:rsidRDefault="00101564" w:rsidP="00A512E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9BD7CED" w14:textId="77777777" w:rsidR="00101564" w:rsidRPr="0040545F" w:rsidRDefault="00101564" w:rsidP="00A512E8">
            <w:pPr>
              <w:autoSpaceDE w:val="0"/>
              <w:autoSpaceDN w:val="0"/>
              <w:adjustRightInd w:val="0"/>
              <w:jc w:val="both"/>
              <w:rPr>
                <w:rFonts w:cs="Arial"/>
                <w:bCs/>
                <w:color w:val="000000"/>
                <w:szCs w:val="24"/>
                <w:lang w:eastAsia="en-US"/>
              </w:rPr>
            </w:pPr>
          </w:p>
        </w:tc>
      </w:tr>
    </w:tbl>
    <w:p w14:paraId="19D9F73B" w14:textId="77777777" w:rsidR="00101564" w:rsidRPr="0040545F" w:rsidRDefault="00101564" w:rsidP="00101564">
      <w:pPr>
        <w:autoSpaceDE w:val="0"/>
        <w:autoSpaceDN w:val="0"/>
        <w:adjustRightInd w:val="0"/>
        <w:rPr>
          <w:rFonts w:cs="Arial"/>
          <w:bCs/>
          <w:color w:val="000000"/>
          <w:lang w:eastAsia="en-US"/>
        </w:rPr>
      </w:pPr>
    </w:p>
    <w:p w14:paraId="59EE4D2D" w14:textId="77777777" w:rsidR="00101564" w:rsidRPr="0040545F" w:rsidRDefault="00101564" w:rsidP="00101564">
      <w:pPr>
        <w:autoSpaceDE w:val="0"/>
        <w:autoSpaceDN w:val="0"/>
        <w:adjustRightInd w:val="0"/>
        <w:rPr>
          <w:rFonts w:cs="Arial"/>
          <w:b/>
          <w:bCs/>
          <w:color w:val="000000"/>
        </w:rPr>
      </w:pPr>
      <w:r w:rsidRPr="0040545F">
        <w:rPr>
          <w:rFonts w:cs="Arial"/>
          <w:b/>
          <w:bCs/>
          <w:color w:val="000000"/>
        </w:rPr>
        <w:t>POVEZANE DRUŽBE</w:t>
      </w:r>
    </w:p>
    <w:p w14:paraId="2613A0C6" w14:textId="77777777" w:rsidR="00101564" w:rsidRPr="0040545F" w:rsidRDefault="00101564" w:rsidP="00101564">
      <w:pPr>
        <w:autoSpaceDE w:val="0"/>
        <w:autoSpaceDN w:val="0"/>
        <w:adjustRightInd w:val="0"/>
        <w:rPr>
          <w:rFonts w:cs="Arial"/>
          <w:color w:val="000000"/>
          <w:sz w:val="18"/>
          <w:szCs w:val="18"/>
        </w:rPr>
      </w:pPr>
      <w:r w:rsidRPr="0040545F">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5A0B9535" w14:textId="77777777" w:rsidR="00101564" w:rsidRPr="0040545F" w:rsidRDefault="00101564" w:rsidP="00C36DD7">
      <w:pPr>
        <w:numPr>
          <w:ilvl w:val="0"/>
          <w:numId w:val="7"/>
        </w:numPr>
        <w:autoSpaceDE w:val="0"/>
        <w:autoSpaceDN w:val="0"/>
        <w:adjustRightInd w:val="0"/>
        <w:jc w:val="both"/>
        <w:rPr>
          <w:rFonts w:cs="Arial"/>
          <w:iCs/>
          <w:color w:val="000000"/>
          <w:sz w:val="18"/>
          <w:szCs w:val="18"/>
        </w:rPr>
      </w:pPr>
      <w:r w:rsidRPr="0040545F">
        <w:rPr>
          <w:rFonts w:cs="Arial"/>
          <w:iCs/>
          <w:color w:val="000000"/>
          <w:sz w:val="18"/>
          <w:szCs w:val="18"/>
        </w:rPr>
        <w:t xml:space="preserve">naziv in naslov povezane družbe, </w:t>
      </w:r>
    </w:p>
    <w:p w14:paraId="096804D3" w14:textId="77777777" w:rsidR="00101564" w:rsidRPr="0040545F" w:rsidRDefault="00101564" w:rsidP="00C36DD7">
      <w:pPr>
        <w:numPr>
          <w:ilvl w:val="0"/>
          <w:numId w:val="7"/>
        </w:numPr>
        <w:autoSpaceDE w:val="0"/>
        <w:autoSpaceDN w:val="0"/>
        <w:adjustRightInd w:val="0"/>
        <w:jc w:val="both"/>
        <w:rPr>
          <w:rFonts w:cs="Arial"/>
          <w:iCs/>
          <w:color w:val="000000"/>
          <w:sz w:val="18"/>
          <w:szCs w:val="18"/>
        </w:rPr>
      </w:pPr>
      <w:r w:rsidRPr="0040545F">
        <w:rPr>
          <w:rFonts w:cs="Arial"/>
          <w:iCs/>
          <w:color w:val="000000"/>
          <w:sz w:val="18"/>
          <w:szCs w:val="18"/>
        </w:rPr>
        <w:t>vrsta povezave in/ali delež lastništva.</w:t>
      </w:r>
    </w:p>
    <w:p w14:paraId="768DBBB6" w14:textId="77777777" w:rsidR="00101564" w:rsidRPr="0040545F" w:rsidRDefault="00101564" w:rsidP="00101564">
      <w:pPr>
        <w:autoSpaceDE w:val="0"/>
        <w:autoSpaceDN w:val="0"/>
        <w:adjustRightInd w:val="0"/>
        <w:rPr>
          <w:rFonts w:cs="Arial"/>
          <w:color w:val="000000"/>
          <w:sz w:val="18"/>
          <w:szCs w:val="18"/>
        </w:rPr>
      </w:pPr>
    </w:p>
    <w:p w14:paraId="366723A3" w14:textId="77777777" w:rsidR="00101564" w:rsidRPr="0040545F" w:rsidRDefault="00101564" w:rsidP="00C36DD7">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cs="Arial"/>
          <w:i/>
          <w:iCs/>
          <w:color w:val="000000"/>
        </w:rPr>
      </w:pPr>
      <w:r w:rsidRPr="0040545F">
        <w:rPr>
          <w:rFonts w:cs="Arial"/>
          <w:iCs/>
          <w:color w:val="000000"/>
          <w:sz w:val="18"/>
          <w:szCs w:val="18"/>
        </w:rPr>
        <w:t>Podatke je potrebno vpisati za vse s ponudnikom povezane družbe.</w:t>
      </w:r>
      <w:r w:rsidRPr="0040545F">
        <w:rPr>
          <w:rFonts w:cs="Arial"/>
          <w:i/>
          <w:iCs/>
          <w:color w:val="000000"/>
        </w:rPr>
        <w:t xml:space="preserve"> </w:t>
      </w:r>
    </w:p>
    <w:p w14:paraId="2DCEFB0F" w14:textId="77777777" w:rsidR="00101564" w:rsidRPr="0040545F" w:rsidRDefault="00101564" w:rsidP="00C36DD7">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101564" w:rsidRPr="0040545F" w14:paraId="40C981A3" w14:textId="77777777" w:rsidTr="00A512E8">
        <w:tc>
          <w:tcPr>
            <w:tcW w:w="534" w:type="dxa"/>
            <w:tcBorders>
              <w:top w:val="single" w:sz="4" w:space="0" w:color="auto"/>
              <w:left w:val="single" w:sz="4" w:space="0" w:color="auto"/>
              <w:bottom w:val="single" w:sz="4" w:space="0" w:color="auto"/>
              <w:right w:val="single" w:sz="4" w:space="0" w:color="auto"/>
            </w:tcBorders>
          </w:tcPr>
          <w:p w14:paraId="788235ED" w14:textId="77777777" w:rsidR="00101564" w:rsidRPr="0040545F" w:rsidRDefault="00101564" w:rsidP="00A512E8">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365BD03E" w14:textId="77777777" w:rsidR="00101564" w:rsidRPr="0040545F" w:rsidRDefault="00101564" w:rsidP="00A512E8">
            <w:pPr>
              <w:autoSpaceDE w:val="0"/>
              <w:autoSpaceDN w:val="0"/>
              <w:adjustRightInd w:val="0"/>
              <w:jc w:val="both"/>
              <w:rPr>
                <w:rFonts w:cs="Arial"/>
                <w:b/>
                <w:bCs/>
                <w:color w:val="000000"/>
                <w:szCs w:val="24"/>
                <w:lang w:eastAsia="en-US"/>
              </w:rPr>
            </w:pPr>
            <w:r w:rsidRPr="0040545F">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7B5099D6" w14:textId="77777777" w:rsidR="00101564" w:rsidRPr="0040545F" w:rsidRDefault="00101564" w:rsidP="00A512E8">
            <w:pPr>
              <w:autoSpaceDE w:val="0"/>
              <w:autoSpaceDN w:val="0"/>
              <w:adjustRightInd w:val="0"/>
              <w:jc w:val="both"/>
              <w:rPr>
                <w:rFonts w:cs="Arial"/>
                <w:b/>
                <w:bCs/>
                <w:color w:val="000000"/>
                <w:szCs w:val="24"/>
                <w:lang w:eastAsia="en-US"/>
              </w:rPr>
            </w:pPr>
            <w:r w:rsidRPr="0040545F">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5E2A933D" w14:textId="77777777" w:rsidR="00101564" w:rsidRPr="0040545F" w:rsidRDefault="00101564" w:rsidP="00A512E8">
            <w:pPr>
              <w:autoSpaceDE w:val="0"/>
              <w:autoSpaceDN w:val="0"/>
              <w:adjustRightInd w:val="0"/>
              <w:rPr>
                <w:rFonts w:cs="Arial"/>
                <w:color w:val="000000"/>
                <w:szCs w:val="24"/>
                <w:lang w:eastAsia="en-US"/>
              </w:rPr>
            </w:pPr>
            <w:r w:rsidRPr="0040545F">
              <w:rPr>
                <w:rFonts w:cs="Arial"/>
                <w:color w:val="000000"/>
              </w:rPr>
              <w:t>VRSTA POVEZAVE/</w:t>
            </w:r>
          </w:p>
          <w:p w14:paraId="225F659A" w14:textId="77777777" w:rsidR="00101564" w:rsidRPr="0040545F" w:rsidRDefault="00101564" w:rsidP="00A512E8">
            <w:pPr>
              <w:autoSpaceDE w:val="0"/>
              <w:autoSpaceDN w:val="0"/>
              <w:adjustRightInd w:val="0"/>
              <w:jc w:val="both"/>
              <w:rPr>
                <w:rFonts w:cs="Arial"/>
                <w:b/>
                <w:bCs/>
                <w:color w:val="000000"/>
                <w:szCs w:val="24"/>
                <w:lang w:eastAsia="en-US"/>
              </w:rPr>
            </w:pPr>
            <w:r w:rsidRPr="0040545F">
              <w:rPr>
                <w:rFonts w:cs="Arial"/>
                <w:color w:val="000000"/>
              </w:rPr>
              <w:t>DELEŽ LASTNIŠTVA</w:t>
            </w:r>
          </w:p>
        </w:tc>
      </w:tr>
      <w:tr w:rsidR="00101564" w:rsidRPr="0040545F" w14:paraId="746BDDCA" w14:textId="77777777" w:rsidTr="00A512E8">
        <w:tc>
          <w:tcPr>
            <w:tcW w:w="534" w:type="dxa"/>
            <w:tcBorders>
              <w:top w:val="single" w:sz="4" w:space="0" w:color="auto"/>
              <w:left w:val="single" w:sz="4" w:space="0" w:color="auto"/>
              <w:bottom w:val="single" w:sz="4" w:space="0" w:color="auto"/>
              <w:right w:val="single" w:sz="4" w:space="0" w:color="auto"/>
            </w:tcBorders>
            <w:hideMark/>
          </w:tcPr>
          <w:p w14:paraId="0D7F2901" w14:textId="77777777" w:rsidR="00101564" w:rsidRPr="0040545F" w:rsidRDefault="00101564" w:rsidP="00A512E8">
            <w:pPr>
              <w:autoSpaceDE w:val="0"/>
              <w:autoSpaceDN w:val="0"/>
              <w:adjustRightInd w:val="0"/>
              <w:jc w:val="both"/>
              <w:rPr>
                <w:rFonts w:cs="Arial"/>
                <w:bCs/>
                <w:color w:val="000000"/>
                <w:szCs w:val="24"/>
                <w:lang w:eastAsia="en-US"/>
              </w:rPr>
            </w:pPr>
            <w:r w:rsidRPr="0040545F">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6254B638" w14:textId="77777777" w:rsidR="00101564" w:rsidRPr="0040545F" w:rsidRDefault="00101564" w:rsidP="00A512E8">
            <w:pPr>
              <w:autoSpaceDE w:val="0"/>
              <w:autoSpaceDN w:val="0"/>
              <w:adjustRightInd w:val="0"/>
              <w:rPr>
                <w:rFonts w:cs="Arial"/>
                <w:bCs/>
                <w:color w:val="000000"/>
                <w:szCs w:val="24"/>
                <w:lang w:eastAsia="en-US"/>
              </w:rPr>
            </w:pPr>
          </w:p>
          <w:p w14:paraId="66DF7EA6" w14:textId="77777777" w:rsidR="00101564" w:rsidRPr="0040545F" w:rsidRDefault="00101564" w:rsidP="00A512E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70A8D42" w14:textId="77777777" w:rsidR="00101564" w:rsidRPr="0040545F" w:rsidRDefault="00101564" w:rsidP="00A512E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5AD9E67B" w14:textId="77777777" w:rsidR="00101564" w:rsidRPr="0040545F" w:rsidRDefault="00101564" w:rsidP="00A512E8">
            <w:pPr>
              <w:autoSpaceDE w:val="0"/>
              <w:autoSpaceDN w:val="0"/>
              <w:adjustRightInd w:val="0"/>
              <w:jc w:val="both"/>
              <w:rPr>
                <w:rFonts w:cs="Arial"/>
                <w:bCs/>
                <w:color w:val="000000"/>
                <w:szCs w:val="24"/>
                <w:lang w:eastAsia="en-US"/>
              </w:rPr>
            </w:pPr>
          </w:p>
        </w:tc>
      </w:tr>
      <w:tr w:rsidR="00101564" w:rsidRPr="0040545F" w14:paraId="0DC381B0" w14:textId="77777777" w:rsidTr="00A512E8">
        <w:tc>
          <w:tcPr>
            <w:tcW w:w="534" w:type="dxa"/>
            <w:tcBorders>
              <w:top w:val="single" w:sz="4" w:space="0" w:color="auto"/>
              <w:left w:val="single" w:sz="4" w:space="0" w:color="auto"/>
              <w:bottom w:val="single" w:sz="4" w:space="0" w:color="auto"/>
              <w:right w:val="single" w:sz="4" w:space="0" w:color="auto"/>
            </w:tcBorders>
            <w:hideMark/>
          </w:tcPr>
          <w:p w14:paraId="692877CE" w14:textId="77777777" w:rsidR="00101564" w:rsidRPr="0040545F" w:rsidRDefault="00101564" w:rsidP="00A512E8">
            <w:pPr>
              <w:autoSpaceDE w:val="0"/>
              <w:autoSpaceDN w:val="0"/>
              <w:adjustRightInd w:val="0"/>
              <w:jc w:val="both"/>
              <w:rPr>
                <w:rFonts w:cs="Arial"/>
                <w:bCs/>
                <w:color w:val="000000"/>
                <w:szCs w:val="24"/>
                <w:lang w:eastAsia="en-US"/>
              </w:rPr>
            </w:pPr>
            <w:r w:rsidRPr="0040545F">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5089098E" w14:textId="77777777" w:rsidR="00101564" w:rsidRPr="0040545F" w:rsidRDefault="00101564" w:rsidP="00A512E8">
            <w:pPr>
              <w:autoSpaceDE w:val="0"/>
              <w:autoSpaceDN w:val="0"/>
              <w:adjustRightInd w:val="0"/>
              <w:rPr>
                <w:rFonts w:cs="Arial"/>
                <w:bCs/>
                <w:color w:val="000000"/>
                <w:szCs w:val="24"/>
                <w:lang w:eastAsia="en-US"/>
              </w:rPr>
            </w:pPr>
          </w:p>
          <w:p w14:paraId="34405FC2" w14:textId="77777777" w:rsidR="00101564" w:rsidRPr="0040545F" w:rsidRDefault="00101564" w:rsidP="00A512E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4A660C8" w14:textId="77777777" w:rsidR="00101564" w:rsidRPr="0040545F" w:rsidRDefault="00101564" w:rsidP="00A512E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1DDBA130" w14:textId="77777777" w:rsidR="00101564" w:rsidRPr="0040545F" w:rsidRDefault="00101564" w:rsidP="00A512E8">
            <w:pPr>
              <w:autoSpaceDE w:val="0"/>
              <w:autoSpaceDN w:val="0"/>
              <w:adjustRightInd w:val="0"/>
              <w:jc w:val="both"/>
              <w:rPr>
                <w:rFonts w:cs="Arial"/>
                <w:bCs/>
                <w:color w:val="000000"/>
                <w:szCs w:val="24"/>
                <w:lang w:eastAsia="en-US"/>
              </w:rPr>
            </w:pPr>
          </w:p>
        </w:tc>
      </w:tr>
      <w:tr w:rsidR="00101564" w:rsidRPr="0040545F" w14:paraId="7465F996" w14:textId="77777777" w:rsidTr="00A512E8">
        <w:tc>
          <w:tcPr>
            <w:tcW w:w="534" w:type="dxa"/>
            <w:tcBorders>
              <w:top w:val="single" w:sz="4" w:space="0" w:color="auto"/>
              <w:left w:val="single" w:sz="4" w:space="0" w:color="auto"/>
              <w:bottom w:val="single" w:sz="4" w:space="0" w:color="auto"/>
              <w:right w:val="single" w:sz="4" w:space="0" w:color="auto"/>
            </w:tcBorders>
            <w:hideMark/>
          </w:tcPr>
          <w:p w14:paraId="2052E8D9" w14:textId="77777777" w:rsidR="00101564" w:rsidRPr="0040545F" w:rsidRDefault="00101564" w:rsidP="00A512E8">
            <w:pPr>
              <w:autoSpaceDE w:val="0"/>
              <w:autoSpaceDN w:val="0"/>
              <w:adjustRightInd w:val="0"/>
              <w:jc w:val="both"/>
              <w:rPr>
                <w:rFonts w:cs="Arial"/>
                <w:bCs/>
                <w:color w:val="000000"/>
                <w:szCs w:val="24"/>
                <w:lang w:eastAsia="en-US"/>
              </w:rPr>
            </w:pPr>
            <w:r w:rsidRPr="0040545F">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27BB913E" w14:textId="77777777" w:rsidR="00101564" w:rsidRPr="0040545F" w:rsidRDefault="00101564" w:rsidP="00A512E8">
            <w:pPr>
              <w:autoSpaceDE w:val="0"/>
              <w:autoSpaceDN w:val="0"/>
              <w:adjustRightInd w:val="0"/>
              <w:rPr>
                <w:rFonts w:cs="Arial"/>
                <w:bCs/>
                <w:color w:val="000000"/>
                <w:szCs w:val="24"/>
                <w:lang w:eastAsia="en-US"/>
              </w:rPr>
            </w:pPr>
          </w:p>
          <w:p w14:paraId="61BFCB24" w14:textId="77777777" w:rsidR="00101564" w:rsidRPr="0040545F" w:rsidRDefault="00101564" w:rsidP="00A512E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15E11932" w14:textId="77777777" w:rsidR="00101564" w:rsidRPr="0040545F" w:rsidRDefault="00101564" w:rsidP="00A512E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79042F7" w14:textId="77777777" w:rsidR="00101564" w:rsidRPr="0040545F" w:rsidRDefault="00101564" w:rsidP="00A512E8">
            <w:pPr>
              <w:autoSpaceDE w:val="0"/>
              <w:autoSpaceDN w:val="0"/>
              <w:adjustRightInd w:val="0"/>
              <w:jc w:val="both"/>
              <w:rPr>
                <w:rFonts w:cs="Arial"/>
                <w:bCs/>
                <w:color w:val="000000"/>
                <w:szCs w:val="24"/>
                <w:lang w:eastAsia="en-US"/>
              </w:rPr>
            </w:pPr>
          </w:p>
        </w:tc>
      </w:tr>
    </w:tbl>
    <w:p w14:paraId="0724D313" w14:textId="77777777" w:rsidR="00101564" w:rsidRDefault="00101564" w:rsidP="00101564">
      <w:pPr>
        <w:autoSpaceDE w:val="0"/>
        <w:autoSpaceDN w:val="0"/>
        <w:adjustRightInd w:val="0"/>
        <w:rPr>
          <w:rFonts w:cs="Arial"/>
          <w:bCs/>
          <w:color w:val="000000"/>
          <w:lang w:eastAsia="en-US"/>
        </w:rPr>
      </w:pPr>
    </w:p>
    <w:p w14:paraId="2AC242D1" w14:textId="77777777" w:rsidR="00D41973" w:rsidRPr="0040545F" w:rsidRDefault="00D41973" w:rsidP="00101564">
      <w:pPr>
        <w:autoSpaceDE w:val="0"/>
        <w:autoSpaceDN w:val="0"/>
        <w:adjustRightInd w:val="0"/>
        <w:rPr>
          <w:rFonts w:cs="Arial"/>
          <w:bCs/>
          <w:color w:val="000000"/>
          <w:lang w:eastAsia="en-US"/>
        </w:rPr>
      </w:pPr>
    </w:p>
    <w:p w14:paraId="798A0744" w14:textId="77777777" w:rsidR="00101564" w:rsidRPr="0040545F" w:rsidRDefault="00101564" w:rsidP="00101564">
      <w:pPr>
        <w:autoSpaceDE w:val="0"/>
        <w:autoSpaceDN w:val="0"/>
        <w:adjustRightInd w:val="0"/>
        <w:rPr>
          <w:rFonts w:cs="Arial"/>
          <w:color w:val="000000"/>
        </w:rPr>
      </w:pPr>
      <w:r w:rsidRPr="0040545F">
        <w:rPr>
          <w:rFonts w:cs="Arial"/>
          <w:b/>
          <w:bCs/>
          <w:color w:val="000000"/>
        </w:rPr>
        <w:lastRenderedPageBreak/>
        <w:t>IZJAVA, DA NI POVEZANIH DRUŽB</w:t>
      </w:r>
    </w:p>
    <w:p w14:paraId="3F45B683" w14:textId="77777777" w:rsidR="00101564" w:rsidRPr="0040545F" w:rsidRDefault="00101564" w:rsidP="00101564">
      <w:pPr>
        <w:autoSpaceDE w:val="0"/>
        <w:autoSpaceDN w:val="0"/>
        <w:adjustRightInd w:val="0"/>
        <w:rPr>
          <w:rFonts w:cs="Arial"/>
          <w:color w:val="000000"/>
          <w:sz w:val="18"/>
          <w:szCs w:val="18"/>
        </w:rPr>
      </w:pPr>
      <w:r w:rsidRPr="0040545F">
        <w:rPr>
          <w:rFonts w:cs="Arial"/>
          <w:iCs/>
          <w:color w:val="000000"/>
          <w:sz w:val="18"/>
          <w:szCs w:val="18"/>
        </w:rPr>
        <w:t>Opomba: v primeru, da povezanih družb s ponudnikom ni,  ponudnik poda naslednjo izjavo:</w:t>
      </w:r>
    </w:p>
    <w:p w14:paraId="70778E56" w14:textId="77777777" w:rsidR="00101564" w:rsidRPr="0040545F" w:rsidRDefault="00101564" w:rsidP="00101564">
      <w:pPr>
        <w:autoSpaceDE w:val="0"/>
        <w:autoSpaceDN w:val="0"/>
        <w:adjustRightInd w:val="0"/>
        <w:rPr>
          <w:rFonts w:cs="Arial"/>
          <w:color w:val="000000"/>
          <w:szCs w:val="24"/>
        </w:rPr>
      </w:pPr>
      <w:r w:rsidRPr="0040545F">
        <w:rPr>
          <w:rFonts w:cs="Arial"/>
          <w:color w:val="000000"/>
          <w:sz w:val="18"/>
          <w:szCs w:val="18"/>
        </w:rPr>
        <w:t>Izjavljamo, da s ponudnikom</w:t>
      </w:r>
      <w:r w:rsidRPr="0040545F">
        <w:rPr>
          <w:rFonts w:cs="Arial"/>
          <w:color w:val="000000"/>
        </w:rPr>
        <w:t xml:space="preserve"> </w:t>
      </w:r>
      <w:r w:rsidRPr="0040545F">
        <w:rPr>
          <w:rFonts w:cs="Arial"/>
          <w:i/>
          <w:iCs/>
          <w:color w:val="000000"/>
        </w:rPr>
        <w:t>(naziv in naslov ponudnika)</w:t>
      </w:r>
      <w:r w:rsidRPr="0040545F">
        <w:rPr>
          <w:rFonts w:cs="Arial"/>
          <w:color w:val="000000"/>
        </w:rPr>
        <w:t xml:space="preserve"> ______________________________________</w:t>
      </w:r>
    </w:p>
    <w:p w14:paraId="359C75C6" w14:textId="77777777" w:rsidR="00101564" w:rsidRPr="0040545F" w:rsidRDefault="00101564" w:rsidP="00101564">
      <w:pPr>
        <w:autoSpaceDE w:val="0"/>
        <w:autoSpaceDN w:val="0"/>
        <w:adjustRightInd w:val="0"/>
        <w:rPr>
          <w:rFonts w:cs="Arial"/>
          <w:color w:val="000000"/>
        </w:rPr>
      </w:pPr>
      <w:r w:rsidRPr="0040545F">
        <w:rPr>
          <w:rFonts w:cs="Arial"/>
          <w:color w:val="000000"/>
        </w:rPr>
        <w:t>_________________________________________________________________________________</w:t>
      </w:r>
    </w:p>
    <w:p w14:paraId="4E5F0292" w14:textId="77777777" w:rsidR="00101564" w:rsidRPr="0040545F" w:rsidRDefault="00101564" w:rsidP="00101564">
      <w:pPr>
        <w:autoSpaceDE w:val="0"/>
        <w:autoSpaceDN w:val="0"/>
        <w:adjustRightInd w:val="0"/>
        <w:rPr>
          <w:rFonts w:cs="Arial"/>
          <w:color w:val="000000"/>
        </w:rPr>
      </w:pPr>
      <w:r w:rsidRPr="0040545F">
        <w:rPr>
          <w:rFonts w:cs="Arial"/>
          <w:b/>
          <w:bCs/>
          <w:color w:val="000000"/>
        </w:rPr>
        <w:t>ni povezanih družb, za katere se glede na določbe zakona, ki ureja gospodarske družbe, šteje, da so povezane.</w:t>
      </w:r>
    </w:p>
    <w:p w14:paraId="2DF28C7B" w14:textId="77777777" w:rsidR="00101564" w:rsidRPr="0040545F" w:rsidRDefault="00101564" w:rsidP="00101564">
      <w:pPr>
        <w:autoSpaceDE w:val="0"/>
        <w:autoSpaceDN w:val="0"/>
        <w:adjustRightInd w:val="0"/>
        <w:rPr>
          <w:rFonts w:cs="Arial"/>
          <w:b/>
          <w:bCs/>
          <w:color w:val="000000"/>
        </w:rPr>
      </w:pPr>
    </w:p>
    <w:p w14:paraId="4D0424AC" w14:textId="77777777" w:rsidR="00101564" w:rsidRPr="0040545F" w:rsidRDefault="00101564" w:rsidP="00101564">
      <w:pPr>
        <w:autoSpaceDE w:val="0"/>
        <w:autoSpaceDN w:val="0"/>
        <w:adjustRightInd w:val="0"/>
        <w:jc w:val="both"/>
        <w:rPr>
          <w:rFonts w:cs="Arial"/>
          <w:b/>
          <w:bCs/>
          <w:color w:val="000000"/>
        </w:rPr>
      </w:pPr>
      <w:r w:rsidRPr="0040545F">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32FFBA18" w14:textId="77777777" w:rsidR="00101564" w:rsidRPr="0040545F" w:rsidRDefault="00101564" w:rsidP="00101564">
      <w:pPr>
        <w:autoSpaceDE w:val="0"/>
        <w:autoSpaceDN w:val="0"/>
        <w:adjustRightInd w:val="0"/>
        <w:rPr>
          <w:rFonts w:cs="Arial"/>
          <w:bCs/>
          <w:color w:val="000000"/>
        </w:rPr>
      </w:pPr>
    </w:p>
    <w:p w14:paraId="1792FBDE" w14:textId="77777777" w:rsidR="00101564" w:rsidRPr="0040545F" w:rsidRDefault="00101564" w:rsidP="00101564"/>
    <w:p w14:paraId="7CD5429F" w14:textId="77777777" w:rsidR="00101564" w:rsidRPr="0040545F" w:rsidRDefault="00101564" w:rsidP="00101564">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101564" w:rsidRPr="0040545F" w14:paraId="2FF24A23" w14:textId="77777777" w:rsidTr="00A512E8">
        <w:tc>
          <w:tcPr>
            <w:tcW w:w="3430" w:type="dxa"/>
            <w:hideMark/>
          </w:tcPr>
          <w:p w14:paraId="1C69B8D6" w14:textId="77777777" w:rsidR="00101564" w:rsidRPr="0040545F" w:rsidRDefault="00101564" w:rsidP="00A512E8">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Datum in kraj:</w:t>
            </w:r>
          </w:p>
        </w:tc>
        <w:tc>
          <w:tcPr>
            <w:tcW w:w="2067" w:type="dxa"/>
          </w:tcPr>
          <w:p w14:paraId="1EE4B2F3" w14:textId="77777777" w:rsidR="00101564" w:rsidRPr="0040545F" w:rsidRDefault="00101564" w:rsidP="00A512E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46B1D983" w14:textId="77777777" w:rsidR="00101564" w:rsidRPr="0040545F" w:rsidRDefault="00101564" w:rsidP="00A512E8">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zakonitega zastopnika:</w:t>
            </w:r>
          </w:p>
        </w:tc>
      </w:tr>
      <w:tr w:rsidR="00101564" w:rsidRPr="0040545F" w14:paraId="4D798637" w14:textId="77777777" w:rsidTr="00A512E8">
        <w:tc>
          <w:tcPr>
            <w:tcW w:w="3430" w:type="dxa"/>
            <w:tcBorders>
              <w:top w:val="nil"/>
              <w:left w:val="nil"/>
              <w:bottom w:val="single" w:sz="4" w:space="0" w:color="auto"/>
              <w:right w:val="nil"/>
            </w:tcBorders>
          </w:tcPr>
          <w:p w14:paraId="7D12E87E" w14:textId="77777777" w:rsidR="00101564" w:rsidRPr="0040545F" w:rsidRDefault="00101564" w:rsidP="00A512E8">
            <w:pPr>
              <w:widowControl w:val="0"/>
              <w:tabs>
                <w:tab w:val="left" w:pos="5580"/>
              </w:tabs>
              <w:autoSpaceDE w:val="0"/>
              <w:autoSpaceDN w:val="0"/>
              <w:adjustRightInd w:val="0"/>
              <w:spacing w:before="48"/>
              <w:rPr>
                <w:rFonts w:cs="Arial"/>
                <w:color w:val="000000"/>
                <w:szCs w:val="24"/>
                <w:lang w:eastAsia="en-US"/>
              </w:rPr>
            </w:pPr>
          </w:p>
          <w:p w14:paraId="596E2A6D" w14:textId="77777777" w:rsidR="00101564" w:rsidRPr="0040545F" w:rsidRDefault="00101564" w:rsidP="00A512E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725E6CCA" w14:textId="77777777" w:rsidR="00101564" w:rsidRPr="0040545F" w:rsidRDefault="00101564" w:rsidP="00A512E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2B806F61" w14:textId="77777777" w:rsidR="00101564" w:rsidRPr="0040545F" w:rsidRDefault="00101564" w:rsidP="00A512E8">
            <w:pPr>
              <w:widowControl w:val="0"/>
              <w:tabs>
                <w:tab w:val="left" w:pos="5580"/>
              </w:tabs>
              <w:autoSpaceDE w:val="0"/>
              <w:autoSpaceDN w:val="0"/>
              <w:adjustRightInd w:val="0"/>
              <w:spacing w:before="48"/>
              <w:rPr>
                <w:rFonts w:cs="Arial"/>
                <w:color w:val="000000"/>
                <w:szCs w:val="24"/>
                <w:lang w:eastAsia="en-US"/>
              </w:rPr>
            </w:pPr>
          </w:p>
          <w:p w14:paraId="793DA896" w14:textId="77777777" w:rsidR="00101564" w:rsidRPr="0040545F" w:rsidRDefault="00101564" w:rsidP="00A512E8">
            <w:pPr>
              <w:widowControl w:val="0"/>
              <w:tabs>
                <w:tab w:val="left" w:pos="5580"/>
              </w:tabs>
              <w:autoSpaceDE w:val="0"/>
              <w:autoSpaceDN w:val="0"/>
              <w:adjustRightInd w:val="0"/>
              <w:spacing w:before="48"/>
              <w:jc w:val="both"/>
              <w:rPr>
                <w:rFonts w:cs="Arial"/>
                <w:color w:val="000000"/>
                <w:szCs w:val="24"/>
                <w:lang w:eastAsia="en-US"/>
              </w:rPr>
            </w:pPr>
          </w:p>
        </w:tc>
      </w:tr>
    </w:tbl>
    <w:p w14:paraId="4A1ED268" w14:textId="77777777" w:rsidR="00101564" w:rsidRPr="0040545F" w:rsidRDefault="00101564" w:rsidP="00101564">
      <w:pPr>
        <w:rPr>
          <w:lang w:eastAsia="en-US"/>
        </w:rPr>
      </w:pPr>
    </w:p>
    <w:p w14:paraId="1B7AC53D" w14:textId="77777777" w:rsidR="00221FA5" w:rsidRDefault="00221FA5" w:rsidP="00101564">
      <w:pPr>
        <w:rPr>
          <w:rFonts w:cs="Arial"/>
        </w:rPr>
      </w:pPr>
    </w:p>
    <w:p w14:paraId="4FED6663" w14:textId="77777777" w:rsidR="00221FA5" w:rsidRDefault="00221FA5" w:rsidP="00101564">
      <w:pPr>
        <w:rPr>
          <w:rFonts w:cs="Arial"/>
        </w:rPr>
      </w:pPr>
    </w:p>
    <w:p w14:paraId="617DCAC4" w14:textId="77777777" w:rsidR="00221FA5" w:rsidRDefault="00221FA5" w:rsidP="00101564">
      <w:pPr>
        <w:rPr>
          <w:rFonts w:cs="Arial"/>
        </w:rPr>
      </w:pPr>
    </w:p>
    <w:p w14:paraId="31D8A323" w14:textId="77777777" w:rsidR="00221FA5" w:rsidRDefault="00221FA5" w:rsidP="00101564">
      <w:pPr>
        <w:rPr>
          <w:rFonts w:cs="Arial"/>
        </w:rPr>
      </w:pPr>
    </w:p>
    <w:p w14:paraId="5EF738B3" w14:textId="77777777" w:rsidR="00221FA5" w:rsidRDefault="00221FA5" w:rsidP="00101564">
      <w:pPr>
        <w:rPr>
          <w:rFonts w:cs="Arial"/>
        </w:rPr>
      </w:pPr>
    </w:p>
    <w:p w14:paraId="4D4713B4" w14:textId="77777777" w:rsidR="00221FA5" w:rsidRDefault="00221FA5" w:rsidP="00101564">
      <w:pPr>
        <w:rPr>
          <w:rFonts w:cs="Arial"/>
        </w:rPr>
      </w:pPr>
    </w:p>
    <w:p w14:paraId="3ACBB0B7" w14:textId="77777777" w:rsidR="00221FA5" w:rsidRDefault="00221FA5" w:rsidP="00101564">
      <w:pPr>
        <w:rPr>
          <w:rFonts w:cs="Arial"/>
        </w:rPr>
      </w:pPr>
    </w:p>
    <w:p w14:paraId="33472B88" w14:textId="77777777" w:rsidR="00221FA5" w:rsidRDefault="00221FA5" w:rsidP="00101564">
      <w:pPr>
        <w:rPr>
          <w:rFonts w:cs="Arial"/>
        </w:rPr>
      </w:pPr>
    </w:p>
    <w:p w14:paraId="4C5DCC15" w14:textId="77777777" w:rsidR="00221FA5" w:rsidRDefault="00221FA5" w:rsidP="00101564">
      <w:pPr>
        <w:rPr>
          <w:rFonts w:cs="Arial"/>
        </w:rPr>
      </w:pPr>
    </w:p>
    <w:p w14:paraId="456B2D00" w14:textId="77777777" w:rsidR="00221FA5" w:rsidRDefault="00221FA5" w:rsidP="00101564">
      <w:pPr>
        <w:rPr>
          <w:rFonts w:cs="Arial"/>
        </w:rPr>
      </w:pPr>
    </w:p>
    <w:p w14:paraId="3BAA3E01" w14:textId="77777777" w:rsidR="00221FA5" w:rsidRDefault="00221FA5" w:rsidP="00101564">
      <w:pPr>
        <w:rPr>
          <w:rFonts w:cs="Arial"/>
        </w:rPr>
      </w:pPr>
    </w:p>
    <w:p w14:paraId="0D198083" w14:textId="77777777" w:rsidR="00221FA5" w:rsidRDefault="00221FA5" w:rsidP="00101564">
      <w:pPr>
        <w:rPr>
          <w:rFonts w:cs="Arial"/>
        </w:rPr>
      </w:pPr>
    </w:p>
    <w:p w14:paraId="2663D465" w14:textId="77777777" w:rsidR="00221FA5" w:rsidRDefault="00221FA5" w:rsidP="00101564">
      <w:pPr>
        <w:rPr>
          <w:rFonts w:cs="Arial"/>
        </w:rPr>
      </w:pPr>
    </w:p>
    <w:p w14:paraId="5ED7E003" w14:textId="77777777" w:rsidR="00221FA5" w:rsidRDefault="00221FA5" w:rsidP="00101564">
      <w:pPr>
        <w:rPr>
          <w:rFonts w:cs="Arial"/>
        </w:rPr>
      </w:pPr>
    </w:p>
    <w:p w14:paraId="1AB9AB35" w14:textId="77777777" w:rsidR="00221FA5" w:rsidRDefault="00221FA5" w:rsidP="00101564">
      <w:pPr>
        <w:rPr>
          <w:rFonts w:cs="Arial"/>
        </w:rPr>
      </w:pPr>
    </w:p>
    <w:p w14:paraId="5FE9DB1B" w14:textId="77777777" w:rsidR="00221FA5" w:rsidRDefault="00221FA5" w:rsidP="00101564">
      <w:pPr>
        <w:rPr>
          <w:rFonts w:cs="Arial"/>
        </w:rPr>
      </w:pPr>
    </w:p>
    <w:p w14:paraId="29878642" w14:textId="77777777" w:rsidR="00221FA5" w:rsidRDefault="00221FA5" w:rsidP="00101564">
      <w:pPr>
        <w:rPr>
          <w:rFonts w:cs="Arial"/>
        </w:rPr>
      </w:pPr>
    </w:p>
    <w:p w14:paraId="4F365796" w14:textId="77777777" w:rsidR="00221FA5" w:rsidRDefault="00221FA5" w:rsidP="00101564">
      <w:pPr>
        <w:rPr>
          <w:rFonts w:cs="Arial"/>
        </w:rPr>
      </w:pPr>
    </w:p>
    <w:p w14:paraId="72CAE583" w14:textId="77777777" w:rsidR="00221FA5" w:rsidRDefault="00221FA5" w:rsidP="00101564">
      <w:pPr>
        <w:rPr>
          <w:rFonts w:cs="Arial"/>
        </w:rPr>
      </w:pPr>
    </w:p>
    <w:p w14:paraId="6CD3D27D" w14:textId="77777777" w:rsidR="00221FA5" w:rsidRDefault="00221FA5" w:rsidP="00101564">
      <w:pPr>
        <w:rPr>
          <w:rFonts w:cs="Arial"/>
        </w:rPr>
      </w:pPr>
    </w:p>
    <w:p w14:paraId="153F0803" w14:textId="77777777" w:rsidR="00221FA5" w:rsidRDefault="00221FA5" w:rsidP="00101564">
      <w:pPr>
        <w:rPr>
          <w:rFonts w:cs="Arial"/>
        </w:rPr>
      </w:pPr>
    </w:p>
    <w:p w14:paraId="2E2325A5" w14:textId="77777777" w:rsidR="00221FA5" w:rsidRDefault="00221FA5" w:rsidP="00101564">
      <w:pPr>
        <w:rPr>
          <w:rFonts w:cs="Arial"/>
        </w:rPr>
      </w:pPr>
    </w:p>
    <w:p w14:paraId="1567FA85" w14:textId="77777777" w:rsidR="00221FA5" w:rsidRDefault="00221FA5" w:rsidP="00101564">
      <w:pPr>
        <w:rPr>
          <w:rFonts w:cs="Arial"/>
        </w:rPr>
      </w:pPr>
    </w:p>
    <w:p w14:paraId="5102700C" w14:textId="77777777" w:rsidR="00221FA5" w:rsidRDefault="00221FA5" w:rsidP="00101564">
      <w:pPr>
        <w:rPr>
          <w:rFonts w:cs="Arial"/>
        </w:rPr>
      </w:pPr>
    </w:p>
    <w:p w14:paraId="65914AE2" w14:textId="77777777" w:rsidR="00221FA5" w:rsidRDefault="00221FA5" w:rsidP="00101564">
      <w:pPr>
        <w:rPr>
          <w:rFonts w:cs="Arial"/>
        </w:rPr>
      </w:pPr>
    </w:p>
    <w:p w14:paraId="11F2A7BB" w14:textId="77777777" w:rsidR="00221FA5" w:rsidRDefault="00221FA5" w:rsidP="00101564">
      <w:pPr>
        <w:rPr>
          <w:rFonts w:cs="Arial"/>
        </w:rPr>
      </w:pPr>
    </w:p>
    <w:p w14:paraId="25196C6E" w14:textId="77777777" w:rsidR="00221FA5" w:rsidRDefault="00221FA5" w:rsidP="00101564">
      <w:pPr>
        <w:rPr>
          <w:rFonts w:cs="Arial"/>
        </w:rPr>
      </w:pPr>
    </w:p>
    <w:p w14:paraId="5B6173FA" w14:textId="77777777" w:rsidR="00221FA5" w:rsidRDefault="00221FA5" w:rsidP="00101564">
      <w:pPr>
        <w:rPr>
          <w:rFonts w:cs="Arial"/>
        </w:rPr>
      </w:pPr>
    </w:p>
    <w:p w14:paraId="44AB2A9E" w14:textId="77777777" w:rsidR="00221FA5" w:rsidRDefault="00221FA5" w:rsidP="00101564">
      <w:pPr>
        <w:rPr>
          <w:rFonts w:cs="Arial"/>
        </w:rPr>
      </w:pPr>
    </w:p>
    <w:p w14:paraId="758EBF58" w14:textId="77777777" w:rsidR="00221FA5" w:rsidRDefault="00221FA5" w:rsidP="00101564">
      <w:pPr>
        <w:rPr>
          <w:rFonts w:cs="Arial"/>
        </w:rPr>
      </w:pPr>
    </w:p>
    <w:p w14:paraId="004F8BE8" w14:textId="77777777" w:rsidR="00221FA5" w:rsidRDefault="00221FA5" w:rsidP="00101564">
      <w:pPr>
        <w:rPr>
          <w:rFonts w:cs="Arial"/>
        </w:rPr>
      </w:pPr>
    </w:p>
    <w:p w14:paraId="06B6FD5B" w14:textId="77777777" w:rsidR="00221FA5" w:rsidRDefault="00221FA5" w:rsidP="00101564">
      <w:pPr>
        <w:rPr>
          <w:rFonts w:cs="Arial"/>
        </w:rPr>
      </w:pPr>
    </w:p>
    <w:p w14:paraId="352236C5" w14:textId="77777777" w:rsidR="00221FA5" w:rsidRDefault="00221FA5" w:rsidP="00101564">
      <w:pPr>
        <w:rPr>
          <w:rFonts w:cs="Arial"/>
        </w:rPr>
      </w:pPr>
    </w:p>
    <w:p w14:paraId="7C9BF9F2" w14:textId="77777777" w:rsidR="00221FA5" w:rsidRDefault="00221FA5" w:rsidP="00101564">
      <w:pPr>
        <w:rPr>
          <w:rFonts w:cs="Arial"/>
        </w:rPr>
      </w:pPr>
    </w:p>
    <w:p w14:paraId="06D0BA6E" w14:textId="77777777" w:rsidR="00221FA5" w:rsidRDefault="00221FA5" w:rsidP="00101564">
      <w:pPr>
        <w:rPr>
          <w:rFonts w:cs="Arial"/>
        </w:rPr>
      </w:pPr>
    </w:p>
    <w:p w14:paraId="108CD36C" w14:textId="77777777" w:rsidR="00221FA5" w:rsidRDefault="00221FA5" w:rsidP="00101564">
      <w:pPr>
        <w:rPr>
          <w:rFonts w:cs="Arial"/>
        </w:rPr>
      </w:pPr>
    </w:p>
    <w:p w14:paraId="05979853" w14:textId="77777777" w:rsidR="00221FA5" w:rsidRDefault="00221FA5" w:rsidP="00101564">
      <w:pPr>
        <w:rPr>
          <w:rFonts w:cs="Arial"/>
        </w:rPr>
      </w:pPr>
    </w:p>
    <w:p w14:paraId="23BB6393" w14:textId="77777777" w:rsidR="00895B45" w:rsidRDefault="00895B45" w:rsidP="00101564">
      <w:pPr>
        <w:rPr>
          <w:rFonts w:cs="Arial"/>
        </w:rPr>
      </w:pPr>
    </w:p>
    <w:p w14:paraId="66E7B373" w14:textId="77777777" w:rsidR="00221FA5" w:rsidRDefault="00221FA5" w:rsidP="00101564">
      <w:pPr>
        <w:rPr>
          <w:rFonts w:cs="Arial"/>
        </w:rPr>
      </w:pPr>
    </w:p>
    <w:p w14:paraId="61DC33B1" w14:textId="77777777" w:rsidR="00221FA5" w:rsidRDefault="00221FA5" w:rsidP="00101564">
      <w:pPr>
        <w:rPr>
          <w:rFonts w:cs="Arial"/>
        </w:rPr>
      </w:pPr>
    </w:p>
    <w:p w14:paraId="57B8033D" w14:textId="77777777" w:rsidR="00221FA5" w:rsidRDefault="00221FA5" w:rsidP="00101564">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21FA5" w:rsidRPr="0040545F" w14:paraId="2BDFB924" w14:textId="77777777" w:rsidTr="00AD10BD">
        <w:tc>
          <w:tcPr>
            <w:tcW w:w="1740" w:type="dxa"/>
            <w:tcBorders>
              <w:top w:val="single" w:sz="4" w:space="0" w:color="000000"/>
              <w:left w:val="single" w:sz="4" w:space="0" w:color="000000"/>
              <w:bottom w:val="single" w:sz="4" w:space="0" w:color="000000"/>
              <w:right w:val="single" w:sz="4" w:space="0" w:color="000000"/>
            </w:tcBorders>
            <w:vAlign w:val="center"/>
            <w:hideMark/>
          </w:tcPr>
          <w:p w14:paraId="49611141" w14:textId="77777777" w:rsidR="00221FA5" w:rsidRPr="0040545F" w:rsidRDefault="00221FA5" w:rsidP="00AD10BD">
            <w:pPr>
              <w:jc w:val="both"/>
              <w:rPr>
                <w:b/>
                <w:szCs w:val="24"/>
                <w:lang w:eastAsia="en-US"/>
              </w:rPr>
            </w:pPr>
            <w:r w:rsidRPr="0040545F">
              <w:rPr>
                <w:b/>
              </w:rPr>
              <w:t xml:space="preserve">Obrazec št. </w:t>
            </w:r>
            <w:r>
              <w:rPr>
                <w:b/>
              </w:rPr>
              <w:t>5a</w:t>
            </w:r>
          </w:p>
        </w:tc>
      </w:tr>
    </w:tbl>
    <w:p w14:paraId="40CE5B57" w14:textId="77777777" w:rsidR="00221FA5" w:rsidRDefault="00221FA5" w:rsidP="00221FA5">
      <w:pPr>
        <w:rPr>
          <w:rFonts w:cs="Arial"/>
          <w:lang w:eastAsia="en-US"/>
        </w:rPr>
      </w:pPr>
    </w:p>
    <w:p w14:paraId="4792FA76" w14:textId="77777777" w:rsidR="00221FA5" w:rsidRDefault="00221FA5" w:rsidP="00221FA5">
      <w:pPr>
        <w:jc w:val="both"/>
        <w:rPr>
          <w:rFonts w:cs="Arial"/>
        </w:rPr>
      </w:pPr>
    </w:p>
    <w:tbl>
      <w:tblPr>
        <w:tblW w:w="9210" w:type="dxa"/>
        <w:tblLayout w:type="fixed"/>
        <w:tblLook w:val="04A0" w:firstRow="1" w:lastRow="0" w:firstColumn="1" w:lastColumn="0" w:noHBand="0" w:noVBand="1"/>
      </w:tblPr>
      <w:tblGrid>
        <w:gridCol w:w="1106"/>
        <w:gridCol w:w="8104"/>
      </w:tblGrid>
      <w:tr w:rsidR="00221FA5" w14:paraId="16508D87" w14:textId="77777777" w:rsidTr="00AD10BD">
        <w:tc>
          <w:tcPr>
            <w:tcW w:w="1106" w:type="dxa"/>
            <w:hideMark/>
          </w:tcPr>
          <w:p w14:paraId="6C9F633F" w14:textId="77777777" w:rsidR="00221FA5" w:rsidRDefault="00221FA5" w:rsidP="00AD10BD">
            <w:pPr>
              <w:jc w:val="both"/>
            </w:pPr>
            <w:r>
              <w:t>Ponudnik:</w:t>
            </w:r>
          </w:p>
        </w:tc>
        <w:tc>
          <w:tcPr>
            <w:tcW w:w="8109" w:type="dxa"/>
            <w:tcBorders>
              <w:top w:val="nil"/>
              <w:left w:val="nil"/>
              <w:bottom w:val="single" w:sz="4" w:space="0" w:color="auto"/>
              <w:right w:val="nil"/>
            </w:tcBorders>
          </w:tcPr>
          <w:p w14:paraId="39AF54AF" w14:textId="77777777" w:rsidR="00221FA5" w:rsidRDefault="00221FA5" w:rsidP="00AD10BD">
            <w:pPr>
              <w:widowControl w:val="0"/>
              <w:tabs>
                <w:tab w:val="left" w:pos="90"/>
                <w:tab w:val="left" w:pos="964"/>
              </w:tabs>
              <w:autoSpaceDE w:val="0"/>
              <w:autoSpaceDN w:val="0"/>
              <w:adjustRightInd w:val="0"/>
              <w:jc w:val="both"/>
              <w:rPr>
                <w:color w:val="000000"/>
              </w:rPr>
            </w:pPr>
          </w:p>
        </w:tc>
      </w:tr>
    </w:tbl>
    <w:p w14:paraId="2B522041" w14:textId="77777777" w:rsidR="00221FA5" w:rsidRDefault="00221FA5" w:rsidP="00221FA5">
      <w:pPr>
        <w:widowControl w:val="0"/>
        <w:tabs>
          <w:tab w:val="left" w:pos="90"/>
          <w:tab w:val="left" w:pos="964"/>
        </w:tabs>
        <w:autoSpaceDE w:val="0"/>
        <w:autoSpaceDN w:val="0"/>
        <w:adjustRightInd w:val="0"/>
        <w:jc w:val="both"/>
        <w:rPr>
          <w:color w:val="000000"/>
        </w:rPr>
      </w:pPr>
    </w:p>
    <w:p w14:paraId="08AC1789" w14:textId="77777777" w:rsidR="00221FA5" w:rsidRDefault="00221FA5" w:rsidP="00221FA5">
      <w:pPr>
        <w:widowControl w:val="0"/>
        <w:tabs>
          <w:tab w:val="left" w:pos="90"/>
          <w:tab w:val="left" w:pos="964"/>
        </w:tabs>
        <w:autoSpaceDE w:val="0"/>
        <w:autoSpaceDN w:val="0"/>
        <w:adjustRightInd w:val="0"/>
        <w:jc w:val="both"/>
        <w:rPr>
          <w:color w:val="000000"/>
        </w:rPr>
      </w:pPr>
    </w:p>
    <w:p w14:paraId="4D0FA5E8" w14:textId="77777777" w:rsidR="00221FA5" w:rsidRDefault="00221FA5" w:rsidP="00221FA5">
      <w:pPr>
        <w:widowControl w:val="0"/>
        <w:tabs>
          <w:tab w:val="left" w:pos="90"/>
          <w:tab w:val="left" w:pos="964"/>
        </w:tabs>
        <w:autoSpaceDE w:val="0"/>
        <w:autoSpaceDN w:val="0"/>
        <w:adjustRightInd w:val="0"/>
        <w:jc w:val="both"/>
        <w:rPr>
          <w:color w:val="000000"/>
        </w:rPr>
      </w:pPr>
    </w:p>
    <w:p w14:paraId="6C5C8587" w14:textId="77777777" w:rsidR="00221FA5" w:rsidRDefault="00221FA5" w:rsidP="00221FA5">
      <w:pPr>
        <w:pStyle w:val="BodyText"/>
        <w:jc w:val="center"/>
        <w:rPr>
          <w:b/>
          <w:sz w:val="24"/>
        </w:rPr>
      </w:pPr>
      <w:r>
        <w:rPr>
          <w:b/>
          <w:sz w:val="24"/>
        </w:rPr>
        <w:t>IZJAVA O LASTNIŠKIH RAZMERJIH</w:t>
      </w:r>
    </w:p>
    <w:p w14:paraId="347B7A7D" w14:textId="77777777" w:rsidR="00221FA5" w:rsidRDefault="00221FA5" w:rsidP="00221FA5">
      <w:pPr>
        <w:widowControl w:val="0"/>
        <w:tabs>
          <w:tab w:val="left" w:pos="90"/>
          <w:tab w:val="left" w:pos="964"/>
        </w:tabs>
        <w:autoSpaceDE w:val="0"/>
        <w:autoSpaceDN w:val="0"/>
        <w:adjustRightInd w:val="0"/>
        <w:jc w:val="both"/>
        <w:rPr>
          <w:color w:val="000000"/>
        </w:rPr>
      </w:pPr>
    </w:p>
    <w:p w14:paraId="0016DD5D" w14:textId="77777777" w:rsidR="00221FA5" w:rsidRDefault="00221FA5" w:rsidP="00221FA5">
      <w:pPr>
        <w:jc w:val="center"/>
        <w:rPr>
          <w:rFonts w:cs="Arial"/>
          <w:b/>
        </w:rPr>
      </w:pPr>
      <w:r w:rsidRPr="002153C5">
        <w:rPr>
          <w:rFonts w:cs="Arial"/>
          <w:b/>
        </w:rPr>
        <w:t>JN-002</w:t>
      </w:r>
      <w:r>
        <w:rPr>
          <w:rFonts w:cs="Arial"/>
          <w:b/>
        </w:rPr>
        <w:t>9</w:t>
      </w:r>
      <w:r w:rsidRPr="002153C5">
        <w:rPr>
          <w:rFonts w:cs="Arial"/>
          <w:b/>
        </w:rPr>
        <w:t>/2024</w:t>
      </w:r>
    </w:p>
    <w:p w14:paraId="0836E4FF" w14:textId="77777777" w:rsidR="00221FA5" w:rsidRPr="00655159" w:rsidRDefault="00221FA5" w:rsidP="00221FA5">
      <w:pPr>
        <w:jc w:val="center"/>
        <w:rPr>
          <w:rFonts w:cs="Arial"/>
          <w:b/>
        </w:rPr>
      </w:pPr>
      <w:r w:rsidRPr="007D4D29">
        <w:rPr>
          <w:rFonts w:cs="Arial"/>
          <w:b/>
          <w:bCs/>
        </w:rPr>
        <w:t>Nabava računalniške strojne in programske opreme</w:t>
      </w:r>
    </w:p>
    <w:p w14:paraId="3CFBC48F" w14:textId="77777777" w:rsidR="00221FA5" w:rsidRDefault="00221FA5" w:rsidP="00221FA5">
      <w:pPr>
        <w:widowControl w:val="0"/>
        <w:tabs>
          <w:tab w:val="left" w:pos="90"/>
          <w:tab w:val="left" w:pos="964"/>
        </w:tabs>
        <w:autoSpaceDE w:val="0"/>
        <w:autoSpaceDN w:val="0"/>
        <w:adjustRightInd w:val="0"/>
        <w:jc w:val="both"/>
        <w:rPr>
          <w:color w:val="000000"/>
        </w:rPr>
      </w:pPr>
    </w:p>
    <w:p w14:paraId="21B072BE" w14:textId="440E164E" w:rsidR="00221FA5" w:rsidRDefault="00221FA5" w:rsidP="00221FA5">
      <w:pPr>
        <w:tabs>
          <w:tab w:val="left" w:pos="4860"/>
        </w:tabs>
        <w:jc w:val="both"/>
      </w:pPr>
      <w:r>
        <w:t xml:space="preserve">S podpisom te izjave se zavezujemo, da bomo v primeru, če bo naša ponudba izbrana kot najugodnejša, pred sklenitvijo pogodbe v vrednosti nad 10.000 eurov brez DDV skladno z določbo 6. odstavka 14. člena ZintPK ter </w:t>
      </w:r>
      <w:r w:rsidR="000E7E48" w:rsidRPr="009631E1">
        <w:t>91. členom</w:t>
      </w:r>
      <w:r w:rsidR="000E7E48">
        <w:t xml:space="preserve"> </w:t>
      </w:r>
      <w:r>
        <w:t>ZJN-3, naročniku posredovali izjavo oziroma podatke o:</w:t>
      </w:r>
    </w:p>
    <w:p w14:paraId="092EADA8" w14:textId="77777777" w:rsidR="00221FA5" w:rsidRDefault="00221FA5" w:rsidP="00221FA5">
      <w:pPr>
        <w:pStyle w:val="Default"/>
        <w:jc w:val="both"/>
        <w:rPr>
          <w:rFonts w:ascii="Arial" w:eastAsia="Times New Roman" w:hAnsi="Arial" w:cs="Arial"/>
          <w:color w:val="auto"/>
          <w:sz w:val="20"/>
          <w:szCs w:val="20"/>
          <w:lang w:eastAsia="sl-SI"/>
        </w:rPr>
      </w:pPr>
    </w:p>
    <w:p w14:paraId="5EC8B635" w14:textId="77777777" w:rsidR="00221FA5" w:rsidRDefault="00221FA5" w:rsidP="00C36DD7">
      <w:pPr>
        <w:pStyle w:val="Default"/>
        <w:numPr>
          <w:ilvl w:val="0"/>
          <w:numId w:val="8"/>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udeležbi fizičnih (ime in priimek, naslov prebivališča ter delež lastništva) in pravnih oseb v lastništvu ponudnika, vključno z udeležbo tihih družbenikov,</w:t>
      </w:r>
    </w:p>
    <w:p w14:paraId="55030796" w14:textId="77777777" w:rsidR="00221FA5" w:rsidRDefault="00221FA5" w:rsidP="00221FA5">
      <w:pPr>
        <w:pStyle w:val="Default"/>
        <w:jc w:val="both"/>
        <w:rPr>
          <w:rFonts w:ascii="Arial" w:eastAsia="Times New Roman" w:hAnsi="Arial" w:cs="Arial"/>
          <w:color w:val="auto"/>
          <w:sz w:val="20"/>
          <w:szCs w:val="20"/>
          <w:lang w:eastAsia="sl-SI"/>
        </w:rPr>
      </w:pPr>
    </w:p>
    <w:p w14:paraId="7046FAC1" w14:textId="77777777" w:rsidR="00221FA5" w:rsidRDefault="00221FA5" w:rsidP="00C36DD7">
      <w:pPr>
        <w:pStyle w:val="Default"/>
        <w:numPr>
          <w:ilvl w:val="0"/>
          <w:numId w:val="8"/>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gospodarskih subjektih, za katere se glede na določbe zakona, ki ureja gospodarske družbe, šteje, da so povezane družbe s ponudnikom.</w:t>
      </w:r>
    </w:p>
    <w:p w14:paraId="6E0EA237" w14:textId="77777777" w:rsidR="00221FA5" w:rsidRDefault="00221FA5" w:rsidP="00221FA5">
      <w:pPr>
        <w:jc w:val="both"/>
      </w:pPr>
    </w:p>
    <w:p w14:paraId="42720B98" w14:textId="77777777" w:rsidR="00221FA5" w:rsidRDefault="00221FA5" w:rsidP="00221FA5">
      <w:pPr>
        <w:autoSpaceDE w:val="0"/>
        <w:autoSpaceDN w:val="0"/>
        <w:adjustRightInd w:val="0"/>
        <w:jc w:val="both"/>
        <w:rPr>
          <w:rFonts w:cs="Arial"/>
          <w:color w:val="000000"/>
        </w:rPr>
      </w:pPr>
      <w:r>
        <w:t>Če ponudnik predloži lažno izjavo oziroma da neresnične podatke o navedenih dejstvih, ima to za posledico ničnost pogodbe.</w:t>
      </w:r>
    </w:p>
    <w:p w14:paraId="2C33AA8D" w14:textId="77777777" w:rsidR="00221FA5" w:rsidRDefault="00221FA5" w:rsidP="00221FA5">
      <w:pPr>
        <w:widowControl w:val="0"/>
        <w:tabs>
          <w:tab w:val="left" w:pos="90"/>
          <w:tab w:val="left" w:pos="964"/>
        </w:tabs>
        <w:autoSpaceDE w:val="0"/>
        <w:autoSpaceDN w:val="0"/>
        <w:adjustRightInd w:val="0"/>
        <w:jc w:val="both"/>
        <w:rPr>
          <w:color w:val="000000"/>
        </w:rPr>
      </w:pPr>
    </w:p>
    <w:p w14:paraId="55229F04" w14:textId="77777777" w:rsidR="00221FA5" w:rsidRDefault="00221FA5" w:rsidP="00221FA5">
      <w:pPr>
        <w:widowControl w:val="0"/>
        <w:tabs>
          <w:tab w:val="left" w:pos="90"/>
          <w:tab w:val="left" w:pos="964"/>
        </w:tabs>
        <w:autoSpaceDE w:val="0"/>
        <w:autoSpaceDN w:val="0"/>
        <w:adjustRightInd w:val="0"/>
        <w:jc w:val="both"/>
        <w:rPr>
          <w:color w:val="000000"/>
        </w:rPr>
      </w:pPr>
    </w:p>
    <w:p w14:paraId="2C3B3458" w14:textId="77777777" w:rsidR="00221FA5" w:rsidRDefault="00221FA5" w:rsidP="00221FA5">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221FA5" w14:paraId="5A10CF34" w14:textId="77777777" w:rsidTr="00AD10BD">
        <w:tc>
          <w:tcPr>
            <w:tcW w:w="3430" w:type="dxa"/>
            <w:hideMark/>
          </w:tcPr>
          <w:p w14:paraId="7653F047" w14:textId="77777777" w:rsidR="00221FA5" w:rsidRDefault="00221FA5" w:rsidP="00AD10BD">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14:paraId="0D35CB9B" w14:textId="77777777" w:rsidR="00221FA5" w:rsidRDefault="00221FA5" w:rsidP="00AD10BD">
            <w:pPr>
              <w:widowControl w:val="0"/>
              <w:tabs>
                <w:tab w:val="left" w:pos="5580"/>
              </w:tabs>
              <w:autoSpaceDE w:val="0"/>
              <w:autoSpaceDN w:val="0"/>
              <w:adjustRightInd w:val="0"/>
              <w:spacing w:before="48"/>
              <w:jc w:val="center"/>
              <w:rPr>
                <w:rFonts w:cs="Arial"/>
                <w:color w:val="000000"/>
              </w:rPr>
            </w:pPr>
          </w:p>
        </w:tc>
        <w:tc>
          <w:tcPr>
            <w:tcW w:w="3573" w:type="dxa"/>
            <w:hideMark/>
          </w:tcPr>
          <w:p w14:paraId="63D0BDDE" w14:textId="77777777" w:rsidR="00221FA5" w:rsidRDefault="00221FA5" w:rsidP="00AD10BD">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221FA5" w14:paraId="5ED6636F" w14:textId="77777777" w:rsidTr="00AD10BD">
        <w:tc>
          <w:tcPr>
            <w:tcW w:w="3430" w:type="dxa"/>
            <w:tcBorders>
              <w:top w:val="nil"/>
              <w:left w:val="nil"/>
              <w:bottom w:val="single" w:sz="4" w:space="0" w:color="auto"/>
              <w:right w:val="nil"/>
            </w:tcBorders>
          </w:tcPr>
          <w:p w14:paraId="51E9EAC3" w14:textId="77777777" w:rsidR="00221FA5" w:rsidRDefault="00221FA5" w:rsidP="00AD10BD">
            <w:pPr>
              <w:widowControl w:val="0"/>
              <w:tabs>
                <w:tab w:val="left" w:pos="5580"/>
              </w:tabs>
              <w:autoSpaceDE w:val="0"/>
              <w:autoSpaceDN w:val="0"/>
              <w:adjustRightInd w:val="0"/>
              <w:spacing w:before="48"/>
              <w:jc w:val="both"/>
              <w:rPr>
                <w:rFonts w:cs="Arial"/>
                <w:color w:val="000000"/>
              </w:rPr>
            </w:pPr>
          </w:p>
          <w:p w14:paraId="15E011C2" w14:textId="77777777" w:rsidR="00221FA5" w:rsidRDefault="00221FA5" w:rsidP="00AD10BD">
            <w:pPr>
              <w:widowControl w:val="0"/>
              <w:tabs>
                <w:tab w:val="left" w:pos="5580"/>
              </w:tabs>
              <w:autoSpaceDE w:val="0"/>
              <w:autoSpaceDN w:val="0"/>
              <w:adjustRightInd w:val="0"/>
              <w:spacing w:before="48"/>
              <w:jc w:val="both"/>
              <w:rPr>
                <w:rFonts w:cs="Arial"/>
                <w:color w:val="000000"/>
              </w:rPr>
            </w:pPr>
          </w:p>
        </w:tc>
        <w:tc>
          <w:tcPr>
            <w:tcW w:w="2067" w:type="dxa"/>
          </w:tcPr>
          <w:p w14:paraId="50160DED" w14:textId="77777777" w:rsidR="00221FA5" w:rsidRDefault="00221FA5" w:rsidP="00AD10BD">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79211DC1" w14:textId="77777777" w:rsidR="00221FA5" w:rsidRDefault="00221FA5" w:rsidP="00AD10BD">
            <w:pPr>
              <w:widowControl w:val="0"/>
              <w:tabs>
                <w:tab w:val="left" w:pos="5580"/>
              </w:tabs>
              <w:autoSpaceDE w:val="0"/>
              <w:autoSpaceDN w:val="0"/>
              <w:adjustRightInd w:val="0"/>
              <w:spacing w:before="48"/>
              <w:jc w:val="both"/>
              <w:rPr>
                <w:rFonts w:cs="Arial"/>
                <w:color w:val="000000"/>
              </w:rPr>
            </w:pPr>
          </w:p>
          <w:p w14:paraId="067F5B18" w14:textId="77777777" w:rsidR="00221FA5" w:rsidRDefault="00221FA5" w:rsidP="00AD10BD">
            <w:pPr>
              <w:widowControl w:val="0"/>
              <w:tabs>
                <w:tab w:val="left" w:pos="5580"/>
              </w:tabs>
              <w:autoSpaceDE w:val="0"/>
              <w:autoSpaceDN w:val="0"/>
              <w:adjustRightInd w:val="0"/>
              <w:spacing w:before="48"/>
              <w:jc w:val="both"/>
              <w:rPr>
                <w:rFonts w:cs="Arial"/>
                <w:color w:val="000000"/>
              </w:rPr>
            </w:pPr>
          </w:p>
        </w:tc>
      </w:tr>
    </w:tbl>
    <w:p w14:paraId="61B1909C" w14:textId="77777777" w:rsidR="00221FA5" w:rsidRDefault="00221FA5" w:rsidP="00221FA5">
      <w:pPr>
        <w:tabs>
          <w:tab w:val="left" w:pos="4860"/>
        </w:tabs>
        <w:jc w:val="both"/>
      </w:pPr>
    </w:p>
    <w:p w14:paraId="7405911A" w14:textId="77777777" w:rsidR="00101564" w:rsidRDefault="00101564" w:rsidP="00101564">
      <w:pPr>
        <w:rPr>
          <w:rFonts w:cs="Arial"/>
        </w:rPr>
      </w:pPr>
      <w:r w:rsidRPr="0040545F">
        <w:rPr>
          <w:rFonts w:cs="Arial"/>
        </w:rPr>
        <w:br w:type="page"/>
      </w:r>
    </w:p>
    <w:p w14:paraId="149C89E2" w14:textId="77777777" w:rsidR="00101564" w:rsidRDefault="00101564" w:rsidP="00101564">
      <w:pPr>
        <w:pBdr>
          <w:top w:val="single" w:sz="4" w:space="1" w:color="auto"/>
          <w:left w:val="single" w:sz="4" w:space="4" w:color="auto"/>
          <w:bottom w:val="single" w:sz="4" w:space="1" w:color="auto"/>
          <w:right w:val="single" w:sz="4" w:space="0" w:color="auto"/>
        </w:pBdr>
        <w:ind w:right="7227"/>
        <w:rPr>
          <w:b/>
        </w:rPr>
      </w:pPr>
      <w:r>
        <w:rPr>
          <w:b/>
        </w:rPr>
        <w:lastRenderedPageBreak/>
        <w:t xml:space="preserve">Obrazec št. </w:t>
      </w:r>
      <w:r w:rsidR="00221FA5">
        <w:rPr>
          <w:b/>
        </w:rPr>
        <w:t>6</w:t>
      </w:r>
    </w:p>
    <w:p w14:paraId="54626B42" w14:textId="77777777" w:rsidR="00101564" w:rsidRPr="006D7B5D" w:rsidRDefault="00101564" w:rsidP="00101564">
      <w:pPr>
        <w:rPr>
          <w:color w:val="FF0000"/>
        </w:rPr>
      </w:pPr>
    </w:p>
    <w:p w14:paraId="5EB999BE" w14:textId="77777777" w:rsidR="00101564" w:rsidRPr="006D7B5D" w:rsidRDefault="00101564" w:rsidP="00101564">
      <w:pPr>
        <w:rPr>
          <w:color w:val="FF0000"/>
        </w:rPr>
      </w:pPr>
    </w:p>
    <w:p w14:paraId="114BF4E7" w14:textId="77777777" w:rsidR="00101564" w:rsidRPr="00FD21FA" w:rsidRDefault="00101564" w:rsidP="00101564">
      <w:pPr>
        <w:jc w:val="both"/>
        <w:rPr>
          <w:rFonts w:cs="Arial"/>
          <w:sz w:val="22"/>
          <w:szCs w:val="22"/>
        </w:rPr>
      </w:pPr>
    </w:p>
    <w:p w14:paraId="29FF0475" w14:textId="77777777" w:rsidR="00101564" w:rsidRPr="00FD21FA" w:rsidRDefault="00101564" w:rsidP="00101564">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6"/>
      </w:r>
      <w:r w:rsidRPr="00FD21FA">
        <w:rPr>
          <w:rFonts w:cs="Arial"/>
          <w:b/>
          <w:sz w:val="22"/>
          <w:szCs w:val="22"/>
        </w:rPr>
        <w:t xml:space="preserve"> po 35. členu ZIntPK</w:t>
      </w:r>
    </w:p>
    <w:p w14:paraId="375ABB5F" w14:textId="77777777" w:rsidR="00101564" w:rsidRPr="00FD21FA" w:rsidRDefault="00101564" w:rsidP="00101564">
      <w:pPr>
        <w:jc w:val="both"/>
        <w:rPr>
          <w:rFonts w:cs="Arial"/>
          <w:sz w:val="22"/>
          <w:szCs w:val="22"/>
        </w:rPr>
      </w:pPr>
    </w:p>
    <w:p w14:paraId="2ED2EE33" w14:textId="77777777" w:rsidR="00101564" w:rsidRPr="00FD21FA" w:rsidRDefault="00101564" w:rsidP="00101564">
      <w:pPr>
        <w:pBdr>
          <w:bottom w:val="single" w:sz="12" w:space="1" w:color="auto"/>
        </w:pBdr>
        <w:jc w:val="both"/>
        <w:rPr>
          <w:rFonts w:cs="Arial"/>
          <w:sz w:val="22"/>
          <w:szCs w:val="22"/>
        </w:rPr>
      </w:pPr>
    </w:p>
    <w:p w14:paraId="6D08E754" w14:textId="77777777" w:rsidR="00101564" w:rsidRPr="00FD21FA" w:rsidRDefault="00101564" w:rsidP="00101564">
      <w:pPr>
        <w:jc w:val="both"/>
        <w:rPr>
          <w:rFonts w:cs="Arial"/>
          <w:i/>
          <w:sz w:val="22"/>
          <w:szCs w:val="22"/>
        </w:rPr>
      </w:pPr>
      <w:r w:rsidRPr="00FD21FA">
        <w:rPr>
          <w:rFonts w:cs="Arial"/>
          <w:i/>
          <w:sz w:val="22"/>
          <w:szCs w:val="22"/>
        </w:rPr>
        <w:t xml:space="preserve"> (Ime in priimek fizične osebe ali odgovorne osebe poslovnega subjekta)</w:t>
      </w:r>
    </w:p>
    <w:p w14:paraId="099F6254" w14:textId="77777777" w:rsidR="00101564" w:rsidRPr="00FD21FA" w:rsidRDefault="00101564" w:rsidP="00101564">
      <w:pPr>
        <w:jc w:val="both"/>
        <w:rPr>
          <w:rFonts w:cs="Arial"/>
          <w:sz w:val="22"/>
          <w:szCs w:val="22"/>
        </w:rPr>
      </w:pPr>
      <w:r w:rsidRPr="00FD21FA">
        <w:rPr>
          <w:rFonts w:cs="Arial"/>
          <w:sz w:val="22"/>
          <w:szCs w:val="22"/>
        </w:rPr>
        <w:t>izjavljam, da poslovni subjekt</w:t>
      </w:r>
    </w:p>
    <w:p w14:paraId="428BD7B4" w14:textId="77777777" w:rsidR="00101564" w:rsidRPr="00FD21FA" w:rsidRDefault="00101564" w:rsidP="00101564">
      <w:pPr>
        <w:jc w:val="both"/>
        <w:rPr>
          <w:rFonts w:cs="Arial"/>
          <w:b/>
          <w:sz w:val="22"/>
          <w:szCs w:val="22"/>
        </w:rPr>
      </w:pPr>
      <w:r w:rsidRPr="00FD21FA">
        <w:rPr>
          <w:rFonts w:cs="Arial"/>
          <w:b/>
          <w:sz w:val="22"/>
          <w:szCs w:val="22"/>
        </w:rPr>
        <w:t>__________________________________________________________________________</w:t>
      </w:r>
    </w:p>
    <w:p w14:paraId="09DEEE29" w14:textId="77777777" w:rsidR="00101564" w:rsidRPr="00FD21FA" w:rsidRDefault="00101564" w:rsidP="00101564">
      <w:pPr>
        <w:jc w:val="both"/>
        <w:rPr>
          <w:rFonts w:cs="Arial"/>
          <w:sz w:val="22"/>
          <w:szCs w:val="22"/>
        </w:rPr>
      </w:pPr>
      <w:r w:rsidRPr="00FD21FA">
        <w:rPr>
          <w:rFonts w:cs="Arial"/>
          <w:sz w:val="22"/>
          <w:szCs w:val="22"/>
        </w:rPr>
        <w:t xml:space="preserve"> </w:t>
      </w:r>
      <w:r w:rsidRPr="00FD21FA">
        <w:rPr>
          <w:rFonts w:cs="Arial"/>
          <w:i/>
          <w:sz w:val="22"/>
          <w:szCs w:val="22"/>
        </w:rPr>
        <w:t>(Naziv poslovnega subjekta (kot izhaja iz uradnih evidenc)</w:t>
      </w:r>
      <w:r w:rsidRPr="00FD21FA">
        <w:rPr>
          <w:rFonts w:cs="Arial"/>
          <w:sz w:val="22"/>
          <w:szCs w:val="22"/>
        </w:rPr>
        <w:t xml:space="preserve"> </w:t>
      </w:r>
    </w:p>
    <w:p w14:paraId="48633F3C" w14:textId="77777777" w:rsidR="00101564" w:rsidRPr="00FD21FA" w:rsidRDefault="00101564" w:rsidP="00101564">
      <w:pPr>
        <w:jc w:val="both"/>
        <w:rPr>
          <w:rFonts w:cs="Arial"/>
          <w:sz w:val="22"/>
          <w:szCs w:val="22"/>
        </w:rPr>
      </w:pPr>
    </w:p>
    <w:p w14:paraId="227DBE4F" w14:textId="77777777" w:rsidR="00101564" w:rsidRPr="00FD21FA" w:rsidRDefault="00101564" w:rsidP="00101564">
      <w:pPr>
        <w:jc w:val="both"/>
        <w:rPr>
          <w:rFonts w:cs="Arial"/>
          <w:sz w:val="22"/>
          <w:szCs w:val="22"/>
        </w:rPr>
      </w:pPr>
      <w:r w:rsidRPr="00FD21FA">
        <w:rPr>
          <w:rFonts w:cs="Arial"/>
          <w:sz w:val="22"/>
          <w:szCs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4CFAAA8D" w14:textId="77777777" w:rsidR="00101564" w:rsidRPr="00FD21FA" w:rsidRDefault="00101564" w:rsidP="00101564">
      <w:pPr>
        <w:jc w:val="both"/>
        <w:rPr>
          <w:rFonts w:cs="Arial"/>
          <w:sz w:val="22"/>
          <w:szCs w:val="22"/>
        </w:rPr>
      </w:pPr>
    </w:p>
    <w:p w14:paraId="476DB27F" w14:textId="77777777" w:rsidR="00101564" w:rsidRPr="00FD21FA" w:rsidRDefault="00101564" w:rsidP="00101564">
      <w:pPr>
        <w:jc w:val="both"/>
        <w:rPr>
          <w:rFonts w:cs="Arial"/>
          <w:b/>
          <w:sz w:val="22"/>
          <w:szCs w:val="22"/>
          <w:u w:val="single"/>
        </w:rPr>
      </w:pPr>
      <w:r w:rsidRPr="00FD21FA">
        <w:rPr>
          <w:rFonts w:cs="Arial"/>
          <w:b/>
          <w:sz w:val="22"/>
          <w:szCs w:val="22"/>
          <w:u w:val="single"/>
        </w:rPr>
        <w:t>1. odstavek 35. člena ZIntPK:</w:t>
      </w:r>
    </w:p>
    <w:p w14:paraId="566592B8" w14:textId="77777777" w:rsidR="00101564" w:rsidRPr="00FD21FA" w:rsidRDefault="00101564" w:rsidP="00101564">
      <w:pPr>
        <w:pStyle w:val="FootnoteText"/>
        <w:rPr>
          <w:rFonts w:cs="Arial"/>
          <w:i/>
          <w:sz w:val="22"/>
          <w:szCs w:val="22"/>
        </w:rPr>
      </w:pPr>
      <w:r w:rsidRPr="00FD21FA">
        <w:rPr>
          <w:rFonts w:cs="Arial"/>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1BA7BDB" w14:textId="77777777" w:rsidR="00101564" w:rsidRPr="00FD21FA" w:rsidRDefault="00101564" w:rsidP="00C36DD7">
      <w:pPr>
        <w:pStyle w:val="FootnoteText"/>
        <w:numPr>
          <w:ilvl w:val="0"/>
          <w:numId w:val="20"/>
        </w:numPr>
        <w:rPr>
          <w:rFonts w:cs="Arial"/>
          <w:i/>
          <w:sz w:val="22"/>
          <w:szCs w:val="22"/>
        </w:rPr>
      </w:pPr>
      <w:r w:rsidRPr="00FD21FA">
        <w:rPr>
          <w:rFonts w:cs="Arial"/>
          <w:i/>
          <w:sz w:val="22"/>
          <w:szCs w:val="22"/>
        </w:rPr>
        <w:t>udeležen kot poslovodja, član poslovodstva ali zakoniti zastopnik ali</w:t>
      </w:r>
    </w:p>
    <w:p w14:paraId="3A2E4053" w14:textId="77777777" w:rsidR="00101564" w:rsidRPr="00FD21FA" w:rsidRDefault="00101564" w:rsidP="00C36DD7">
      <w:pPr>
        <w:pStyle w:val="FootnoteText"/>
        <w:numPr>
          <w:ilvl w:val="0"/>
          <w:numId w:val="20"/>
        </w:numPr>
        <w:rPr>
          <w:rFonts w:cs="Arial"/>
          <w:i/>
          <w:sz w:val="22"/>
          <w:szCs w:val="22"/>
        </w:rPr>
      </w:pPr>
      <w:r w:rsidRPr="00FD21FA">
        <w:rPr>
          <w:rFonts w:cs="Arial"/>
          <w:i/>
          <w:sz w:val="22"/>
          <w:szCs w:val="22"/>
        </w:rPr>
        <w:t>neposredno ali prek drugih pravnih oseb v več kot pet odstotnem deležu udeležen pri ustanoviteljskih pravicah, upravljanju ali kapitalu.</w:t>
      </w:r>
    </w:p>
    <w:p w14:paraId="1B6679BC" w14:textId="77777777" w:rsidR="00101564" w:rsidRPr="00FD21FA" w:rsidRDefault="00101564" w:rsidP="00101564">
      <w:pPr>
        <w:rPr>
          <w:rFonts w:cs="Arial"/>
          <w:sz w:val="22"/>
          <w:szCs w:val="22"/>
        </w:rPr>
      </w:pPr>
    </w:p>
    <w:p w14:paraId="4558E302" w14:textId="77777777" w:rsidR="00101564" w:rsidRPr="00164CD7" w:rsidRDefault="00101564" w:rsidP="00101564">
      <w:pPr>
        <w:rPr>
          <w:rFonts w:cs="Arial"/>
          <w:color w:val="FF0000"/>
          <w:sz w:val="22"/>
          <w:szCs w:val="22"/>
        </w:rPr>
      </w:pPr>
    </w:p>
    <w:p w14:paraId="7E09A907" w14:textId="77777777" w:rsidR="00101564" w:rsidRPr="00164CD7" w:rsidRDefault="00101564" w:rsidP="00101564">
      <w:pPr>
        <w:rPr>
          <w:rFonts w:cs="Arial"/>
          <w:color w:val="FF0000"/>
          <w:sz w:val="22"/>
          <w:szCs w:val="22"/>
        </w:rPr>
      </w:pPr>
    </w:p>
    <w:p w14:paraId="53A6618F" w14:textId="77777777" w:rsidR="00101564" w:rsidRPr="00164CD7" w:rsidRDefault="00101564" w:rsidP="00101564">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01564" w:rsidRPr="006D7B5D" w14:paraId="4DF19D35" w14:textId="77777777" w:rsidTr="00A512E8">
        <w:tc>
          <w:tcPr>
            <w:tcW w:w="3430" w:type="dxa"/>
            <w:hideMark/>
          </w:tcPr>
          <w:p w14:paraId="30F99A12" w14:textId="77777777" w:rsidR="00101564" w:rsidRPr="006D7B5D" w:rsidRDefault="00101564" w:rsidP="00A512E8">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14:paraId="72986653" w14:textId="77777777" w:rsidR="00101564" w:rsidRPr="006D7B5D" w:rsidRDefault="00101564" w:rsidP="00A512E8">
            <w:pPr>
              <w:widowControl w:val="0"/>
              <w:tabs>
                <w:tab w:val="left" w:pos="5580"/>
              </w:tabs>
              <w:autoSpaceDE w:val="0"/>
              <w:autoSpaceDN w:val="0"/>
              <w:adjustRightInd w:val="0"/>
              <w:spacing w:before="48"/>
              <w:jc w:val="center"/>
              <w:rPr>
                <w:rFonts w:cs="Arial"/>
                <w:color w:val="000000"/>
              </w:rPr>
            </w:pPr>
          </w:p>
        </w:tc>
        <w:tc>
          <w:tcPr>
            <w:tcW w:w="3573" w:type="dxa"/>
            <w:hideMark/>
          </w:tcPr>
          <w:p w14:paraId="5B9A6A6C" w14:textId="77777777" w:rsidR="00101564" w:rsidRPr="006D7B5D" w:rsidRDefault="00101564" w:rsidP="00A512E8">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101564" w:rsidRPr="006D7B5D" w14:paraId="47E5B27B" w14:textId="77777777" w:rsidTr="00A512E8">
        <w:tc>
          <w:tcPr>
            <w:tcW w:w="3430" w:type="dxa"/>
            <w:tcBorders>
              <w:top w:val="nil"/>
              <w:left w:val="nil"/>
              <w:bottom w:val="single" w:sz="4" w:space="0" w:color="auto"/>
              <w:right w:val="nil"/>
            </w:tcBorders>
          </w:tcPr>
          <w:p w14:paraId="4928CA47" w14:textId="77777777" w:rsidR="00101564" w:rsidRPr="006D7B5D" w:rsidRDefault="00101564" w:rsidP="00A512E8">
            <w:pPr>
              <w:widowControl w:val="0"/>
              <w:tabs>
                <w:tab w:val="left" w:pos="5580"/>
              </w:tabs>
              <w:autoSpaceDE w:val="0"/>
              <w:autoSpaceDN w:val="0"/>
              <w:adjustRightInd w:val="0"/>
              <w:spacing w:before="48"/>
              <w:rPr>
                <w:rFonts w:cs="Arial"/>
                <w:color w:val="000000"/>
              </w:rPr>
            </w:pPr>
          </w:p>
          <w:p w14:paraId="3CE4DF55" w14:textId="77777777" w:rsidR="00101564" w:rsidRPr="006D7B5D" w:rsidRDefault="00101564" w:rsidP="00A512E8">
            <w:pPr>
              <w:widowControl w:val="0"/>
              <w:tabs>
                <w:tab w:val="left" w:pos="5580"/>
              </w:tabs>
              <w:autoSpaceDE w:val="0"/>
              <w:autoSpaceDN w:val="0"/>
              <w:adjustRightInd w:val="0"/>
              <w:spacing w:before="48"/>
              <w:rPr>
                <w:rFonts w:cs="Arial"/>
                <w:color w:val="000000"/>
              </w:rPr>
            </w:pPr>
          </w:p>
        </w:tc>
        <w:tc>
          <w:tcPr>
            <w:tcW w:w="2067" w:type="dxa"/>
          </w:tcPr>
          <w:p w14:paraId="33589C0B" w14:textId="77777777" w:rsidR="00101564" w:rsidRPr="006D7B5D" w:rsidRDefault="00101564" w:rsidP="00A512E8">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69671581" w14:textId="77777777" w:rsidR="00101564" w:rsidRPr="006D7B5D" w:rsidRDefault="00101564" w:rsidP="00A512E8">
            <w:pPr>
              <w:widowControl w:val="0"/>
              <w:tabs>
                <w:tab w:val="left" w:pos="5580"/>
              </w:tabs>
              <w:autoSpaceDE w:val="0"/>
              <w:autoSpaceDN w:val="0"/>
              <w:adjustRightInd w:val="0"/>
              <w:spacing w:before="48"/>
              <w:rPr>
                <w:rFonts w:cs="Arial"/>
                <w:color w:val="000000"/>
              </w:rPr>
            </w:pPr>
          </w:p>
          <w:p w14:paraId="32B0E8F4" w14:textId="77777777" w:rsidR="00101564" w:rsidRPr="006D7B5D" w:rsidRDefault="00101564" w:rsidP="00A512E8">
            <w:pPr>
              <w:widowControl w:val="0"/>
              <w:tabs>
                <w:tab w:val="left" w:pos="5580"/>
              </w:tabs>
              <w:autoSpaceDE w:val="0"/>
              <w:autoSpaceDN w:val="0"/>
              <w:adjustRightInd w:val="0"/>
              <w:spacing w:before="48"/>
              <w:rPr>
                <w:rFonts w:cs="Arial"/>
                <w:color w:val="000000"/>
              </w:rPr>
            </w:pPr>
          </w:p>
        </w:tc>
      </w:tr>
    </w:tbl>
    <w:p w14:paraId="51FCEA5B" w14:textId="77777777" w:rsidR="00101564" w:rsidRPr="00164CD7" w:rsidRDefault="00101564" w:rsidP="00101564">
      <w:pPr>
        <w:rPr>
          <w:rFonts w:cs="Arial"/>
          <w:color w:val="FF0000"/>
          <w:sz w:val="22"/>
          <w:szCs w:val="22"/>
        </w:rPr>
      </w:pPr>
    </w:p>
    <w:p w14:paraId="6EB77E72" w14:textId="77777777" w:rsidR="00101564" w:rsidRPr="00164CD7" w:rsidRDefault="00101564" w:rsidP="00101564">
      <w:pPr>
        <w:rPr>
          <w:rFonts w:cs="Arial"/>
          <w:color w:val="FF0000"/>
          <w:sz w:val="22"/>
          <w:szCs w:val="22"/>
        </w:rPr>
      </w:pPr>
    </w:p>
    <w:p w14:paraId="107AD001" w14:textId="77777777" w:rsidR="00101564" w:rsidRPr="00164CD7" w:rsidRDefault="00101564" w:rsidP="00101564">
      <w:pPr>
        <w:rPr>
          <w:rFonts w:cs="Arial"/>
          <w:color w:val="FF0000"/>
          <w:sz w:val="22"/>
          <w:szCs w:val="22"/>
        </w:rPr>
      </w:pPr>
    </w:p>
    <w:p w14:paraId="528A821D" w14:textId="77777777" w:rsidR="00101564" w:rsidRPr="00164CD7" w:rsidRDefault="00101564" w:rsidP="00101564">
      <w:pPr>
        <w:rPr>
          <w:rFonts w:cs="Arial"/>
          <w:color w:val="FF0000"/>
          <w:sz w:val="22"/>
          <w:szCs w:val="22"/>
        </w:rPr>
      </w:pPr>
    </w:p>
    <w:p w14:paraId="26AE84E1" w14:textId="77777777" w:rsidR="00101564" w:rsidRPr="00164CD7" w:rsidRDefault="00101564" w:rsidP="00101564">
      <w:pPr>
        <w:rPr>
          <w:rFonts w:cs="Arial"/>
          <w:color w:val="FF0000"/>
          <w:sz w:val="22"/>
          <w:szCs w:val="22"/>
        </w:rPr>
      </w:pPr>
    </w:p>
    <w:p w14:paraId="102C6643" w14:textId="77777777" w:rsidR="00101564" w:rsidRPr="00164CD7" w:rsidRDefault="00101564" w:rsidP="00101564">
      <w:pPr>
        <w:rPr>
          <w:rFonts w:cs="Arial"/>
          <w:color w:val="FF0000"/>
          <w:sz w:val="22"/>
          <w:szCs w:val="22"/>
        </w:rPr>
      </w:pPr>
    </w:p>
    <w:p w14:paraId="125BC680" w14:textId="77777777" w:rsidR="00101564" w:rsidRPr="00164CD7" w:rsidRDefault="00101564" w:rsidP="00101564">
      <w:pPr>
        <w:rPr>
          <w:rFonts w:cs="Arial"/>
          <w:color w:val="FF0000"/>
          <w:sz w:val="22"/>
          <w:szCs w:val="22"/>
        </w:rPr>
      </w:pPr>
    </w:p>
    <w:p w14:paraId="65DACBC7" w14:textId="77777777" w:rsidR="00101564" w:rsidRPr="00164CD7" w:rsidRDefault="00101564" w:rsidP="00101564">
      <w:pPr>
        <w:rPr>
          <w:rFonts w:cs="Arial"/>
          <w:color w:val="FF0000"/>
          <w:sz w:val="22"/>
          <w:szCs w:val="22"/>
        </w:rPr>
      </w:pPr>
    </w:p>
    <w:p w14:paraId="15C882BD" w14:textId="77777777" w:rsidR="00101564" w:rsidRPr="00164CD7" w:rsidRDefault="00101564" w:rsidP="00101564">
      <w:pPr>
        <w:rPr>
          <w:rFonts w:cs="Arial"/>
          <w:color w:val="FF0000"/>
          <w:sz w:val="22"/>
          <w:szCs w:val="22"/>
        </w:rPr>
      </w:pPr>
    </w:p>
    <w:p w14:paraId="484C4049" w14:textId="77777777" w:rsidR="00101564" w:rsidRDefault="00101564" w:rsidP="00101564">
      <w:pPr>
        <w:rPr>
          <w:rFonts w:cs="Arial"/>
          <w:color w:val="FF0000"/>
          <w:sz w:val="22"/>
          <w:szCs w:val="22"/>
        </w:rPr>
      </w:pPr>
    </w:p>
    <w:p w14:paraId="304B1021" w14:textId="77777777" w:rsidR="004B60EF" w:rsidRDefault="004B60EF" w:rsidP="00101564">
      <w:pPr>
        <w:rPr>
          <w:rFonts w:cs="Arial"/>
          <w:color w:val="FF0000"/>
          <w:sz w:val="22"/>
          <w:szCs w:val="22"/>
        </w:rPr>
      </w:pPr>
    </w:p>
    <w:p w14:paraId="4AB69323" w14:textId="77777777" w:rsidR="004B60EF" w:rsidRDefault="004B60EF" w:rsidP="00101564">
      <w:pPr>
        <w:rPr>
          <w:rFonts w:cs="Arial"/>
          <w:color w:val="FF0000"/>
          <w:sz w:val="22"/>
          <w:szCs w:val="22"/>
        </w:rPr>
      </w:pPr>
    </w:p>
    <w:p w14:paraId="593774B0" w14:textId="77777777" w:rsidR="007D4D29" w:rsidRDefault="007D4D29" w:rsidP="00101564">
      <w:pPr>
        <w:rPr>
          <w:rFonts w:cs="Arial"/>
          <w:color w:val="FF0000"/>
          <w:sz w:val="22"/>
          <w:szCs w:val="22"/>
        </w:rPr>
      </w:pPr>
    </w:p>
    <w:p w14:paraId="3F846F03" w14:textId="77777777" w:rsidR="007271C7" w:rsidRDefault="007271C7" w:rsidP="00101564">
      <w:pPr>
        <w:rPr>
          <w:rFonts w:cs="Arial"/>
          <w:color w:val="FF0000"/>
          <w:sz w:val="22"/>
          <w:szCs w:val="22"/>
        </w:rPr>
      </w:pPr>
    </w:p>
    <w:p w14:paraId="56A38F38" w14:textId="77777777" w:rsidR="007271C7" w:rsidRPr="00164CD7" w:rsidRDefault="007271C7" w:rsidP="00101564">
      <w:pPr>
        <w:rPr>
          <w:rFonts w:cs="Arial"/>
          <w:color w:val="FF0000"/>
          <w:sz w:val="22"/>
          <w:szCs w:val="22"/>
        </w:rPr>
      </w:pPr>
    </w:p>
    <w:p w14:paraId="5BBA3BF9" w14:textId="77777777" w:rsidR="00101564" w:rsidRPr="00164CD7" w:rsidRDefault="00101564" w:rsidP="00101564">
      <w:pPr>
        <w:rPr>
          <w:rFonts w:cs="Arial"/>
          <w:color w:val="FF0000"/>
          <w:sz w:val="22"/>
          <w:szCs w:val="22"/>
        </w:rPr>
      </w:pPr>
    </w:p>
    <w:p w14:paraId="129B9720" w14:textId="77777777" w:rsidR="00825757" w:rsidRPr="007D4D29" w:rsidRDefault="00825757" w:rsidP="00825757">
      <w:pPr>
        <w:rPr>
          <w:rFonts w:cs="Arial"/>
          <w:strike/>
          <w:highlight w:val="lightGray"/>
        </w:rPr>
      </w:pPr>
    </w:p>
    <w:p w14:paraId="76016E07" w14:textId="77777777" w:rsidR="00825757" w:rsidRPr="0040545F" w:rsidRDefault="00825757" w:rsidP="00825757">
      <w:pPr>
        <w:rPr>
          <w:b/>
          <w:szCs w:val="24"/>
          <w:lang w:eastAsia="en-US"/>
        </w:rPr>
      </w:pPr>
      <w:r w:rsidRPr="00101564">
        <w:rPr>
          <w:b/>
          <w:bdr w:val="single" w:sz="4" w:space="0" w:color="auto"/>
        </w:rPr>
        <w:t xml:space="preserve">Obrazec št. </w:t>
      </w:r>
      <w:r>
        <w:rPr>
          <w:b/>
          <w:bdr w:val="single" w:sz="4" w:space="0" w:color="auto"/>
        </w:rPr>
        <w:t>7a</w:t>
      </w:r>
    </w:p>
    <w:p w14:paraId="2FE706B8" w14:textId="77777777" w:rsidR="00825757" w:rsidRDefault="00825757" w:rsidP="00825757">
      <w:pPr>
        <w:autoSpaceDE w:val="0"/>
        <w:autoSpaceDN w:val="0"/>
        <w:adjustRightInd w:val="0"/>
        <w:jc w:val="center"/>
        <w:rPr>
          <w:rFonts w:cs="Arial"/>
          <w:b/>
          <w:sz w:val="22"/>
          <w:szCs w:val="22"/>
        </w:rPr>
      </w:pPr>
    </w:p>
    <w:p w14:paraId="4CF98434" w14:textId="77777777" w:rsidR="00825757" w:rsidRDefault="00825757" w:rsidP="00825757">
      <w:pPr>
        <w:widowControl w:val="0"/>
        <w:tabs>
          <w:tab w:val="left" w:pos="90"/>
          <w:tab w:val="left" w:pos="964"/>
        </w:tabs>
        <w:autoSpaceDE w:val="0"/>
        <w:autoSpaceDN w:val="0"/>
        <w:adjustRightInd w:val="0"/>
        <w:rPr>
          <w:rFonts w:cs="Arial"/>
        </w:rPr>
      </w:pPr>
    </w:p>
    <w:p w14:paraId="1B51A40C" w14:textId="77777777" w:rsidR="00825757" w:rsidRDefault="00825757" w:rsidP="00825757">
      <w:pPr>
        <w:ind w:left="454" w:hanging="454"/>
        <w:jc w:val="center"/>
        <w:rPr>
          <w:rFonts w:cs="Arial"/>
          <w:b/>
          <w:sz w:val="24"/>
        </w:rPr>
      </w:pPr>
      <w:r>
        <w:rPr>
          <w:rFonts w:cs="Arial"/>
          <w:b/>
          <w:sz w:val="24"/>
        </w:rPr>
        <w:t>MENIČNA IZJAVA S POOBLASTILOM ZA IZPOLNITEV</w:t>
      </w:r>
    </w:p>
    <w:p w14:paraId="260F1C14" w14:textId="77777777" w:rsidR="00825757" w:rsidRDefault="00825757" w:rsidP="00825757">
      <w:pPr>
        <w:ind w:left="454" w:hanging="454"/>
        <w:jc w:val="center"/>
        <w:rPr>
          <w:rFonts w:cs="Arial"/>
          <w:b/>
          <w:sz w:val="24"/>
        </w:rPr>
      </w:pPr>
      <w:r>
        <w:rPr>
          <w:rFonts w:cs="Arial"/>
          <w:b/>
          <w:sz w:val="24"/>
        </w:rPr>
        <w:t>ZA DOBRO IZVEDBO POGODBENIH OBVEZNOSTI</w:t>
      </w:r>
      <w:r w:rsidR="00895B45">
        <w:rPr>
          <w:rFonts w:cs="Arial"/>
          <w:b/>
          <w:sz w:val="24"/>
        </w:rPr>
        <w:t xml:space="preserve"> -</w:t>
      </w:r>
      <w:r>
        <w:rPr>
          <w:rFonts w:cs="Arial"/>
          <w:b/>
          <w:sz w:val="24"/>
        </w:rPr>
        <w:t xml:space="preserve"> II. faza</w:t>
      </w:r>
    </w:p>
    <w:p w14:paraId="2CB4FC31" w14:textId="77777777" w:rsidR="00825757" w:rsidRDefault="00825757" w:rsidP="00825757">
      <w:pPr>
        <w:rPr>
          <w:rFonts w:cs="Arial"/>
        </w:rPr>
      </w:pPr>
    </w:p>
    <w:p w14:paraId="363B9DDF" w14:textId="77777777" w:rsidR="00825757" w:rsidRDefault="00825757" w:rsidP="00825757">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06"/>
        <w:gridCol w:w="7964"/>
      </w:tblGrid>
      <w:tr w:rsidR="00825757" w14:paraId="194739D5" w14:textId="77777777" w:rsidTr="00AD10BD">
        <w:tc>
          <w:tcPr>
            <w:tcW w:w="1106" w:type="dxa"/>
            <w:hideMark/>
          </w:tcPr>
          <w:p w14:paraId="28244516" w14:textId="77777777" w:rsidR="00825757" w:rsidRDefault="00825757" w:rsidP="00AD10BD">
            <w:pPr>
              <w:jc w:val="both"/>
              <w:rPr>
                <w:szCs w:val="24"/>
                <w:lang w:eastAsia="en-US"/>
              </w:rPr>
            </w:pPr>
            <w:r>
              <w:t>Ponudnik:</w:t>
            </w:r>
          </w:p>
        </w:tc>
        <w:tc>
          <w:tcPr>
            <w:tcW w:w="8109" w:type="dxa"/>
            <w:tcBorders>
              <w:top w:val="nil"/>
              <w:left w:val="nil"/>
              <w:bottom w:val="single" w:sz="4" w:space="0" w:color="auto"/>
              <w:right w:val="nil"/>
            </w:tcBorders>
          </w:tcPr>
          <w:p w14:paraId="127B2500" w14:textId="77777777" w:rsidR="00825757" w:rsidRDefault="00825757" w:rsidP="00AD10BD">
            <w:pPr>
              <w:widowControl w:val="0"/>
              <w:tabs>
                <w:tab w:val="left" w:pos="90"/>
                <w:tab w:val="left" w:pos="964"/>
              </w:tabs>
              <w:autoSpaceDE w:val="0"/>
              <w:autoSpaceDN w:val="0"/>
              <w:adjustRightInd w:val="0"/>
              <w:jc w:val="both"/>
              <w:rPr>
                <w:szCs w:val="24"/>
                <w:lang w:eastAsia="en-US"/>
              </w:rPr>
            </w:pPr>
          </w:p>
        </w:tc>
      </w:tr>
    </w:tbl>
    <w:p w14:paraId="5C826922" w14:textId="77777777" w:rsidR="00825757" w:rsidRDefault="00825757" w:rsidP="00825757">
      <w:pPr>
        <w:widowControl w:val="0"/>
        <w:tabs>
          <w:tab w:val="left" w:pos="90"/>
          <w:tab w:val="left" w:pos="964"/>
        </w:tabs>
        <w:autoSpaceDE w:val="0"/>
        <w:autoSpaceDN w:val="0"/>
        <w:adjustRightInd w:val="0"/>
        <w:jc w:val="both"/>
        <w:rPr>
          <w:lang w:eastAsia="en-US"/>
        </w:rPr>
      </w:pPr>
    </w:p>
    <w:tbl>
      <w:tblPr>
        <w:tblW w:w="0" w:type="auto"/>
        <w:tblLook w:val="04A0" w:firstRow="1" w:lastRow="0" w:firstColumn="1" w:lastColumn="0" w:noHBand="0" w:noVBand="1"/>
      </w:tblPr>
      <w:tblGrid>
        <w:gridCol w:w="4443"/>
        <w:gridCol w:w="4627"/>
      </w:tblGrid>
      <w:tr w:rsidR="00825757" w14:paraId="0065F078" w14:textId="77777777" w:rsidTr="00AD10BD">
        <w:tc>
          <w:tcPr>
            <w:tcW w:w="4503" w:type="dxa"/>
            <w:hideMark/>
          </w:tcPr>
          <w:p w14:paraId="12082581" w14:textId="77777777" w:rsidR="00825757" w:rsidRDefault="00825757" w:rsidP="00AD10BD">
            <w:pPr>
              <w:ind w:left="-108"/>
              <w:jc w:val="both"/>
              <w:rPr>
                <w:szCs w:val="24"/>
                <w:lang w:eastAsia="en-US"/>
              </w:rPr>
            </w:pPr>
            <w:r>
              <w:t>Zakoniti zastopnik oz. pooblaščenec ponudnika:</w:t>
            </w:r>
          </w:p>
        </w:tc>
        <w:tc>
          <w:tcPr>
            <w:tcW w:w="4712" w:type="dxa"/>
            <w:tcBorders>
              <w:top w:val="nil"/>
              <w:left w:val="nil"/>
              <w:bottom w:val="single" w:sz="4" w:space="0" w:color="auto"/>
              <w:right w:val="nil"/>
            </w:tcBorders>
          </w:tcPr>
          <w:p w14:paraId="5D938BC5" w14:textId="77777777" w:rsidR="00825757" w:rsidRDefault="00825757" w:rsidP="00AD10BD">
            <w:pPr>
              <w:widowControl w:val="0"/>
              <w:tabs>
                <w:tab w:val="left" w:pos="90"/>
                <w:tab w:val="left" w:pos="964"/>
              </w:tabs>
              <w:autoSpaceDE w:val="0"/>
              <w:autoSpaceDN w:val="0"/>
              <w:adjustRightInd w:val="0"/>
              <w:jc w:val="both"/>
              <w:rPr>
                <w:szCs w:val="24"/>
                <w:lang w:eastAsia="en-US"/>
              </w:rPr>
            </w:pPr>
          </w:p>
        </w:tc>
      </w:tr>
    </w:tbl>
    <w:p w14:paraId="61C6CE49" w14:textId="77777777" w:rsidR="00825757" w:rsidRDefault="00825757" w:rsidP="00825757">
      <w:pPr>
        <w:jc w:val="both"/>
        <w:rPr>
          <w:rFonts w:cs="Arial"/>
        </w:rPr>
      </w:pPr>
      <w:r>
        <w:t>nepreklicno izjavljam, da pooblaščam naročnika ONKOLOŠKI INŠTITUT LJUBLJANA, Zaloška cesta 2, 1000 Ljubljana</w:t>
      </w:r>
      <w:r>
        <w:rPr>
          <w:rFonts w:cs="Arial"/>
        </w:rPr>
        <w:t xml:space="preserve">, da lahko podpisano bianco menico, ki je bila izročena kot </w:t>
      </w:r>
      <w:r>
        <w:rPr>
          <w:rFonts w:cs="Arial"/>
          <w:b/>
        </w:rPr>
        <w:t xml:space="preserve">zavarovanje za dobro izvedbo pogodbenih obveznosti </w:t>
      </w:r>
      <w:r>
        <w:rPr>
          <w:rFonts w:cs="Arial"/>
        </w:rPr>
        <w:t xml:space="preserve">za javno naročilo </w:t>
      </w:r>
      <w:r>
        <w:t>»</w:t>
      </w:r>
      <w:r w:rsidRPr="008673DD">
        <w:rPr>
          <w:b/>
        </w:rPr>
        <w:t>Nabava računalniške strojne in programske opreme</w:t>
      </w:r>
      <w:r>
        <w:t>«,</w:t>
      </w:r>
      <w:r w:rsidRPr="00252E00">
        <w:rPr>
          <w:color w:val="000000"/>
        </w:rPr>
        <w:t xml:space="preserve"> </w:t>
      </w:r>
      <w:r w:rsidRPr="0040545F">
        <w:rPr>
          <w:color w:val="000000"/>
        </w:rPr>
        <w:t xml:space="preserve">št. </w:t>
      </w:r>
      <w:r w:rsidRPr="002153C5">
        <w:rPr>
          <w:b/>
          <w:bCs/>
        </w:rPr>
        <w:t>JN-002</w:t>
      </w:r>
      <w:r>
        <w:rPr>
          <w:b/>
          <w:bCs/>
        </w:rPr>
        <w:t>9</w:t>
      </w:r>
      <w:r w:rsidRPr="002153C5">
        <w:rPr>
          <w:b/>
          <w:bCs/>
        </w:rPr>
        <w:t>/2024</w:t>
      </w:r>
      <w:r>
        <w:t xml:space="preserve">, </w:t>
      </w:r>
      <w:r>
        <w:rPr>
          <w:rFonts w:cs="Arial"/>
        </w:rPr>
        <w:t>skladno z določili dokumentacije v zvezi z oddajo javnega naročila in ponudbe za predmetno javno naročilo, brez poprejšnjega obvestila izpolni v vseh neizpolnjenih delih za znesek v višini 10 % pogodbene vrednosti naročila v  EUR z DDV. Ponudnik se odreka vsem ugovorom proti tako izpolnjeni menici in se zavezuje menico plačati, ko dospe, v gotovini.</w:t>
      </w:r>
    </w:p>
    <w:p w14:paraId="22E4A42F" w14:textId="77777777" w:rsidR="00825757" w:rsidRDefault="00825757" w:rsidP="00825757">
      <w:pPr>
        <w:jc w:val="both"/>
        <w:rPr>
          <w:rFonts w:cs="Arial"/>
        </w:rPr>
      </w:pPr>
    </w:p>
    <w:p w14:paraId="387B62E3" w14:textId="77777777" w:rsidR="00825757" w:rsidRDefault="00825757" w:rsidP="00825757">
      <w:pPr>
        <w:jc w:val="both"/>
        <w:rPr>
          <w:rFonts w:cs="Arial"/>
        </w:rPr>
      </w:pPr>
      <w:r>
        <w:rPr>
          <w:rFonts w:cs="Arial"/>
        </w:rPr>
        <w:t xml:space="preserve">Menični znesek se nakaže na račun Onkološki inštitut Ljubljana, Zaloška cesta 002, 1000 Ljubljana št. </w:t>
      </w:r>
      <w:r>
        <w:rPr>
          <w:rFonts w:cs="Arial"/>
          <w:b/>
        </w:rPr>
        <w:t>SI56 0110 0603 0277 797, podračun pri UJP</w:t>
      </w:r>
      <w:r>
        <w:rPr>
          <w:rFonts w:cs="Arial"/>
        </w:rPr>
        <w:t>.  Ponudnik izjavlja, da se zaveda pravnih posledic izdaje menice v zavarovanje. Menica naj se izpolni s klavzulo »BREZ PROTESTA«.</w:t>
      </w:r>
    </w:p>
    <w:p w14:paraId="708D60B3" w14:textId="77777777" w:rsidR="00825757" w:rsidRDefault="00825757" w:rsidP="00825757">
      <w:pPr>
        <w:jc w:val="both"/>
        <w:rPr>
          <w:rFonts w:cs="Arial"/>
        </w:rPr>
      </w:pPr>
    </w:p>
    <w:p w14:paraId="7AC3A2BE" w14:textId="77777777" w:rsidR="00825757" w:rsidRDefault="00825757" w:rsidP="00825757">
      <w:pPr>
        <w:jc w:val="both"/>
        <w:rPr>
          <w:rFonts w:cs="Arial"/>
        </w:rPr>
      </w:pPr>
      <w:r>
        <w:rPr>
          <w:rFonts w:cs="Arial"/>
        </w:rPr>
        <w:t xml:space="preserve">Ponudnik hkrati pooblaščam naročnika </w:t>
      </w:r>
      <w:r>
        <w:t>ONKOLOŠKI INŠTITUT LJUBLJANA, Zaloška cesta 2, 1000 Ljubljana</w:t>
      </w:r>
      <w:r>
        <w:rPr>
          <w:rFonts w:cs="Arial"/>
        </w:rPr>
        <w:t>, da predloži menico na unovčenje in izrecno dovoljujem banki izplačilo take menice.</w:t>
      </w:r>
    </w:p>
    <w:p w14:paraId="3E474CA2" w14:textId="77777777" w:rsidR="00825757" w:rsidRDefault="00825757" w:rsidP="00825757">
      <w:pPr>
        <w:jc w:val="both"/>
        <w:rPr>
          <w:rFonts w:cs="Arial"/>
        </w:rPr>
      </w:pPr>
    </w:p>
    <w:p w14:paraId="5053B532" w14:textId="77777777" w:rsidR="00825757" w:rsidRDefault="00825757" w:rsidP="00825757">
      <w:pPr>
        <w:jc w:val="both"/>
        <w:rPr>
          <w:rFonts w:cs="Arial"/>
        </w:rPr>
      </w:pPr>
      <w:r>
        <w:rPr>
          <w:rFonts w:cs="Arial"/>
        </w:rPr>
        <w:t>Tako dajem nalog za plačilo oziroma pooblastilo vsem spodaj navedenim bankam iz naslednjih mojih računov:</w:t>
      </w:r>
    </w:p>
    <w:p w14:paraId="365B30E8" w14:textId="77777777" w:rsidR="00825757" w:rsidRPr="008F3971" w:rsidRDefault="00825757" w:rsidP="00825757">
      <w:pPr>
        <w:jc w:val="both"/>
        <w:rPr>
          <w:rFonts w:cs="Arial"/>
        </w:rPr>
      </w:pPr>
      <w:r>
        <w:rPr>
          <w:rFonts w:cs="Arial"/>
        </w:rPr>
        <w:t>_________________________________________________________________________________</w:t>
      </w:r>
    </w:p>
    <w:p w14:paraId="637003C7" w14:textId="77777777" w:rsidR="00825757" w:rsidRDefault="00825757" w:rsidP="00825757">
      <w:pPr>
        <w:jc w:val="both"/>
        <w:rPr>
          <w:lang w:eastAsia="en-US"/>
        </w:rPr>
      </w:pPr>
    </w:p>
    <w:p w14:paraId="5B4DDEC7" w14:textId="77777777" w:rsidR="00825757" w:rsidRDefault="00825757" w:rsidP="00825757">
      <w:pPr>
        <w:jc w:val="both"/>
        <w:rPr>
          <w:rFonts w:cs="Arial"/>
        </w:rPr>
      </w:pPr>
      <w:r>
        <w:rPr>
          <w:rFonts w:cs="Arial"/>
        </w:rPr>
        <w:t>V primeru odprtja dodatnega računa, ki ni zgoraj naveden, izrecno dovoljujem izplačilo menice in pooblaščam banko, pri kateri je takšen račun odprt, da izvede plačilo.</w:t>
      </w:r>
    </w:p>
    <w:p w14:paraId="5568714D" w14:textId="77777777" w:rsidR="00825757" w:rsidRDefault="00825757" w:rsidP="00825757">
      <w:pPr>
        <w:jc w:val="both"/>
        <w:rPr>
          <w:rFonts w:cs="Arial"/>
        </w:rPr>
      </w:pPr>
    </w:p>
    <w:p w14:paraId="22CF7E3A" w14:textId="77777777" w:rsidR="00825757" w:rsidRDefault="00825757" w:rsidP="00825757">
      <w:pPr>
        <w:jc w:val="both"/>
        <w:rPr>
          <w:rFonts w:cs="Arial"/>
        </w:rPr>
      </w:pPr>
    </w:p>
    <w:p w14:paraId="0D2A3617" w14:textId="77777777" w:rsidR="00825757" w:rsidRDefault="00825757" w:rsidP="00825757">
      <w:pPr>
        <w:jc w:val="both"/>
        <w:rPr>
          <w:rFonts w:cs="Arial"/>
        </w:rPr>
      </w:pPr>
      <w:r>
        <w:rPr>
          <w:rFonts w:cs="Arial"/>
        </w:rPr>
        <w:t>To pooblastilo preneha veljati dne _______________.</w:t>
      </w:r>
    </w:p>
    <w:p w14:paraId="2769BA9E" w14:textId="77777777" w:rsidR="00825757" w:rsidRDefault="00825757" w:rsidP="00825757">
      <w:pPr>
        <w:jc w:val="both"/>
        <w:rPr>
          <w:rFonts w:cs="Arial"/>
        </w:rPr>
      </w:pPr>
    </w:p>
    <w:p w14:paraId="1E2903F6" w14:textId="77777777" w:rsidR="00825757" w:rsidRPr="00DE289E" w:rsidRDefault="00825757" w:rsidP="00825757">
      <w:pPr>
        <w:rPr>
          <w:rFonts w:cs="Arial"/>
        </w:rPr>
      </w:pPr>
    </w:p>
    <w:p w14:paraId="2689AF90" w14:textId="77777777" w:rsidR="00825757" w:rsidRPr="00DE289E" w:rsidRDefault="00825757" w:rsidP="00825757">
      <w:pPr>
        <w:rPr>
          <w:rFonts w:cs="Arial"/>
        </w:rPr>
      </w:pPr>
    </w:p>
    <w:p w14:paraId="0B20EDD3" w14:textId="77777777" w:rsidR="00825757" w:rsidRDefault="00825757" w:rsidP="00825757">
      <w:pPr>
        <w:jc w:val="both"/>
        <w:rPr>
          <w:rFonts w:cs="Arial"/>
          <w:sz w:val="18"/>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25757" w:rsidRPr="006D7B5D" w14:paraId="3003E37D" w14:textId="77777777" w:rsidTr="00AD10BD">
        <w:tc>
          <w:tcPr>
            <w:tcW w:w="3430" w:type="dxa"/>
            <w:hideMark/>
          </w:tcPr>
          <w:p w14:paraId="09506836" w14:textId="77777777" w:rsidR="00825757" w:rsidRPr="006D7B5D" w:rsidRDefault="00825757" w:rsidP="00AD10BD">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14:paraId="6CBA87B4" w14:textId="77777777" w:rsidR="00825757" w:rsidRPr="006D7B5D" w:rsidRDefault="00825757" w:rsidP="00AD10BD">
            <w:pPr>
              <w:widowControl w:val="0"/>
              <w:tabs>
                <w:tab w:val="left" w:pos="5580"/>
              </w:tabs>
              <w:autoSpaceDE w:val="0"/>
              <w:autoSpaceDN w:val="0"/>
              <w:adjustRightInd w:val="0"/>
              <w:spacing w:before="48"/>
              <w:jc w:val="center"/>
              <w:rPr>
                <w:rFonts w:cs="Arial"/>
                <w:color w:val="000000"/>
              </w:rPr>
            </w:pPr>
          </w:p>
        </w:tc>
        <w:tc>
          <w:tcPr>
            <w:tcW w:w="3573" w:type="dxa"/>
            <w:hideMark/>
          </w:tcPr>
          <w:p w14:paraId="4AF4E50C" w14:textId="77777777" w:rsidR="00825757" w:rsidRPr="006D7B5D" w:rsidRDefault="00825757" w:rsidP="00AD10BD">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825757" w:rsidRPr="006D7B5D" w14:paraId="45D6958F" w14:textId="77777777" w:rsidTr="00AD10BD">
        <w:tc>
          <w:tcPr>
            <w:tcW w:w="3430" w:type="dxa"/>
            <w:tcBorders>
              <w:top w:val="nil"/>
              <w:left w:val="nil"/>
              <w:bottom w:val="single" w:sz="4" w:space="0" w:color="auto"/>
              <w:right w:val="nil"/>
            </w:tcBorders>
          </w:tcPr>
          <w:p w14:paraId="203AFBFE" w14:textId="77777777" w:rsidR="00825757" w:rsidRPr="006D7B5D" w:rsidRDefault="00825757" w:rsidP="00AD10BD">
            <w:pPr>
              <w:widowControl w:val="0"/>
              <w:tabs>
                <w:tab w:val="left" w:pos="5580"/>
              </w:tabs>
              <w:autoSpaceDE w:val="0"/>
              <w:autoSpaceDN w:val="0"/>
              <w:adjustRightInd w:val="0"/>
              <w:spacing w:before="48"/>
              <w:rPr>
                <w:rFonts w:cs="Arial"/>
                <w:color w:val="000000"/>
              </w:rPr>
            </w:pPr>
          </w:p>
          <w:p w14:paraId="11E200FD" w14:textId="77777777" w:rsidR="00825757" w:rsidRPr="006D7B5D" w:rsidRDefault="00825757" w:rsidP="00AD10BD">
            <w:pPr>
              <w:widowControl w:val="0"/>
              <w:tabs>
                <w:tab w:val="left" w:pos="5580"/>
              </w:tabs>
              <w:autoSpaceDE w:val="0"/>
              <w:autoSpaceDN w:val="0"/>
              <w:adjustRightInd w:val="0"/>
              <w:spacing w:before="48"/>
              <w:rPr>
                <w:rFonts w:cs="Arial"/>
                <w:color w:val="000000"/>
              </w:rPr>
            </w:pPr>
          </w:p>
        </w:tc>
        <w:tc>
          <w:tcPr>
            <w:tcW w:w="2067" w:type="dxa"/>
          </w:tcPr>
          <w:p w14:paraId="264CA8DA" w14:textId="77777777" w:rsidR="00825757" w:rsidRPr="006D7B5D" w:rsidRDefault="00825757" w:rsidP="00AD10BD">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65F67CD9" w14:textId="77777777" w:rsidR="00825757" w:rsidRPr="006D7B5D" w:rsidRDefault="00825757" w:rsidP="00AD10BD">
            <w:pPr>
              <w:widowControl w:val="0"/>
              <w:tabs>
                <w:tab w:val="left" w:pos="5580"/>
              </w:tabs>
              <w:autoSpaceDE w:val="0"/>
              <w:autoSpaceDN w:val="0"/>
              <w:adjustRightInd w:val="0"/>
              <w:spacing w:before="48"/>
              <w:rPr>
                <w:rFonts w:cs="Arial"/>
                <w:color w:val="000000"/>
              </w:rPr>
            </w:pPr>
          </w:p>
          <w:p w14:paraId="3C207FE0" w14:textId="77777777" w:rsidR="00825757" w:rsidRPr="006D7B5D" w:rsidRDefault="00825757" w:rsidP="00AD10BD">
            <w:pPr>
              <w:widowControl w:val="0"/>
              <w:tabs>
                <w:tab w:val="left" w:pos="5580"/>
              </w:tabs>
              <w:autoSpaceDE w:val="0"/>
              <w:autoSpaceDN w:val="0"/>
              <w:adjustRightInd w:val="0"/>
              <w:spacing w:before="48"/>
              <w:rPr>
                <w:rFonts w:cs="Arial"/>
                <w:color w:val="000000"/>
              </w:rPr>
            </w:pPr>
          </w:p>
        </w:tc>
      </w:tr>
    </w:tbl>
    <w:p w14:paraId="543458FA" w14:textId="77777777" w:rsidR="00825757" w:rsidRDefault="00825757" w:rsidP="00825757">
      <w:pPr>
        <w:jc w:val="both"/>
        <w:rPr>
          <w:rFonts w:cs="Arial"/>
          <w:sz w:val="18"/>
          <w:szCs w:val="18"/>
        </w:rPr>
      </w:pPr>
    </w:p>
    <w:p w14:paraId="77465A57" w14:textId="77777777" w:rsidR="00825757" w:rsidRDefault="00825757" w:rsidP="00825757">
      <w:pPr>
        <w:jc w:val="both"/>
        <w:rPr>
          <w:rFonts w:cs="Arial"/>
          <w:sz w:val="18"/>
          <w:szCs w:val="18"/>
        </w:rPr>
      </w:pPr>
    </w:p>
    <w:p w14:paraId="6104AE8B" w14:textId="77777777" w:rsidR="00825757" w:rsidRDefault="00825757" w:rsidP="00825757">
      <w:pPr>
        <w:jc w:val="both"/>
        <w:rPr>
          <w:rFonts w:cs="Arial"/>
          <w:sz w:val="18"/>
          <w:szCs w:val="18"/>
        </w:rPr>
      </w:pPr>
    </w:p>
    <w:p w14:paraId="0BA8FCEA" w14:textId="77777777" w:rsidR="00825757" w:rsidRDefault="00825757" w:rsidP="00825757">
      <w:pPr>
        <w:jc w:val="both"/>
        <w:rPr>
          <w:rFonts w:cs="Arial"/>
          <w:sz w:val="18"/>
          <w:szCs w:val="18"/>
        </w:rPr>
      </w:pPr>
    </w:p>
    <w:p w14:paraId="6CFB5E7E" w14:textId="77777777" w:rsidR="00825757" w:rsidRDefault="00825757" w:rsidP="00825757">
      <w:pPr>
        <w:jc w:val="both"/>
        <w:rPr>
          <w:rFonts w:cs="Arial"/>
          <w:sz w:val="18"/>
          <w:szCs w:val="18"/>
        </w:rPr>
      </w:pPr>
    </w:p>
    <w:p w14:paraId="0264FE8A" w14:textId="77777777" w:rsidR="00825757" w:rsidRDefault="00825757" w:rsidP="00825757">
      <w:pPr>
        <w:jc w:val="both"/>
        <w:rPr>
          <w:rFonts w:cs="Arial"/>
          <w:sz w:val="18"/>
          <w:szCs w:val="18"/>
        </w:rPr>
      </w:pPr>
    </w:p>
    <w:p w14:paraId="7785A3DC" w14:textId="77777777" w:rsidR="00825757" w:rsidRDefault="00825757" w:rsidP="00825757">
      <w:pPr>
        <w:jc w:val="both"/>
        <w:rPr>
          <w:rFonts w:cs="Arial"/>
          <w:sz w:val="18"/>
          <w:szCs w:val="18"/>
        </w:rPr>
      </w:pPr>
    </w:p>
    <w:p w14:paraId="5CEC23D0" w14:textId="77777777" w:rsidR="00825757" w:rsidRDefault="00825757" w:rsidP="00825757">
      <w:pPr>
        <w:jc w:val="both"/>
        <w:rPr>
          <w:rFonts w:cs="Arial"/>
          <w:sz w:val="18"/>
          <w:szCs w:val="18"/>
        </w:rPr>
      </w:pPr>
    </w:p>
    <w:p w14:paraId="6A26BAE7" w14:textId="77777777" w:rsidR="00825757" w:rsidRDefault="00825757" w:rsidP="00825757">
      <w:pPr>
        <w:jc w:val="both"/>
        <w:rPr>
          <w:rFonts w:cs="Arial"/>
          <w:sz w:val="18"/>
          <w:szCs w:val="18"/>
        </w:rPr>
      </w:pPr>
    </w:p>
    <w:p w14:paraId="6ADD0FAD" w14:textId="77777777" w:rsidR="00825757" w:rsidRDefault="00825757" w:rsidP="00825757">
      <w:pPr>
        <w:jc w:val="both"/>
        <w:rPr>
          <w:rFonts w:cs="Arial"/>
          <w:sz w:val="18"/>
          <w:szCs w:val="18"/>
        </w:rPr>
      </w:pPr>
    </w:p>
    <w:p w14:paraId="3DAF3EEF" w14:textId="77777777" w:rsidR="00825757" w:rsidRDefault="00825757" w:rsidP="00825757">
      <w:pPr>
        <w:jc w:val="both"/>
        <w:rPr>
          <w:rFonts w:cs="Arial"/>
          <w:sz w:val="18"/>
          <w:szCs w:val="18"/>
        </w:rPr>
      </w:pPr>
    </w:p>
    <w:p w14:paraId="070E1DA3" w14:textId="77777777" w:rsidR="00825757" w:rsidRDefault="00825757" w:rsidP="00825757">
      <w:pPr>
        <w:jc w:val="both"/>
        <w:rPr>
          <w:rFonts w:cs="Arial"/>
          <w:sz w:val="18"/>
          <w:szCs w:val="18"/>
        </w:rPr>
      </w:pPr>
    </w:p>
    <w:p w14:paraId="43939C47" w14:textId="77777777" w:rsidR="00825757" w:rsidRDefault="00825757" w:rsidP="00825757">
      <w:pPr>
        <w:jc w:val="both"/>
        <w:rPr>
          <w:rFonts w:cs="Arial"/>
          <w:sz w:val="18"/>
          <w:szCs w:val="18"/>
        </w:rPr>
      </w:pPr>
    </w:p>
    <w:p w14:paraId="10DF3420" w14:textId="77777777" w:rsidR="00825757" w:rsidRDefault="00825757" w:rsidP="00825757">
      <w:pPr>
        <w:jc w:val="both"/>
        <w:rPr>
          <w:rFonts w:cs="Arial"/>
          <w:sz w:val="18"/>
          <w:szCs w:val="18"/>
        </w:rPr>
      </w:pPr>
    </w:p>
    <w:p w14:paraId="5DDF6B6B" w14:textId="77777777" w:rsidR="00825757" w:rsidRDefault="00825757" w:rsidP="00825757">
      <w:pPr>
        <w:jc w:val="both"/>
        <w:rPr>
          <w:rFonts w:cs="Arial"/>
          <w:sz w:val="18"/>
          <w:szCs w:val="18"/>
        </w:rPr>
      </w:pPr>
    </w:p>
    <w:p w14:paraId="5F28BFC3" w14:textId="77777777" w:rsidR="00825757" w:rsidRDefault="00825757" w:rsidP="00825757">
      <w:pPr>
        <w:jc w:val="both"/>
        <w:rPr>
          <w:rFonts w:cs="Arial"/>
          <w:sz w:val="18"/>
          <w:szCs w:val="18"/>
        </w:rPr>
      </w:pPr>
    </w:p>
    <w:p w14:paraId="39517827" w14:textId="77777777" w:rsidR="00A801E4" w:rsidRPr="007D4D29" w:rsidRDefault="00A801E4" w:rsidP="0040545F">
      <w:pPr>
        <w:rPr>
          <w:rFonts w:cs="Arial"/>
          <w:strike/>
          <w:highlight w:val="lightGray"/>
        </w:rPr>
      </w:pPr>
    </w:p>
    <w:p w14:paraId="057B419E" w14:textId="77777777" w:rsidR="00101564" w:rsidRPr="0040545F" w:rsidRDefault="00101564" w:rsidP="00101564">
      <w:pPr>
        <w:rPr>
          <w:b/>
          <w:szCs w:val="24"/>
          <w:lang w:eastAsia="en-US"/>
        </w:rPr>
      </w:pPr>
      <w:r w:rsidRPr="00101564">
        <w:rPr>
          <w:b/>
          <w:bdr w:val="single" w:sz="4" w:space="0" w:color="auto"/>
        </w:rPr>
        <w:lastRenderedPageBreak/>
        <w:t xml:space="preserve">Obrazec št. </w:t>
      </w:r>
      <w:r w:rsidR="00DD1544">
        <w:rPr>
          <w:b/>
          <w:bdr w:val="single" w:sz="4" w:space="0" w:color="auto"/>
        </w:rPr>
        <w:t>7</w:t>
      </w:r>
      <w:r w:rsidR="00825757">
        <w:rPr>
          <w:b/>
          <w:bdr w:val="single" w:sz="4" w:space="0" w:color="auto"/>
        </w:rPr>
        <w:t>b</w:t>
      </w:r>
    </w:p>
    <w:p w14:paraId="64910EE2" w14:textId="77777777" w:rsidR="00101564" w:rsidRDefault="00101564" w:rsidP="00102A26">
      <w:pPr>
        <w:autoSpaceDE w:val="0"/>
        <w:autoSpaceDN w:val="0"/>
        <w:adjustRightInd w:val="0"/>
        <w:jc w:val="center"/>
        <w:rPr>
          <w:rFonts w:cs="Arial"/>
          <w:b/>
          <w:sz w:val="22"/>
          <w:szCs w:val="22"/>
        </w:rPr>
      </w:pPr>
    </w:p>
    <w:p w14:paraId="2BF4CEB1" w14:textId="77777777" w:rsidR="00252E00" w:rsidRDefault="00252E00" w:rsidP="00252E00">
      <w:pPr>
        <w:widowControl w:val="0"/>
        <w:tabs>
          <w:tab w:val="left" w:pos="90"/>
          <w:tab w:val="left" w:pos="964"/>
        </w:tabs>
        <w:autoSpaceDE w:val="0"/>
        <w:autoSpaceDN w:val="0"/>
        <w:adjustRightInd w:val="0"/>
        <w:rPr>
          <w:rFonts w:cs="Arial"/>
        </w:rPr>
      </w:pPr>
    </w:p>
    <w:p w14:paraId="69AA26ED" w14:textId="77777777" w:rsidR="00252E00" w:rsidRDefault="00252E00" w:rsidP="00252E00">
      <w:pPr>
        <w:ind w:left="454" w:hanging="454"/>
        <w:jc w:val="center"/>
        <w:rPr>
          <w:rFonts w:cs="Arial"/>
          <w:b/>
          <w:sz w:val="24"/>
        </w:rPr>
      </w:pPr>
      <w:r>
        <w:rPr>
          <w:rFonts w:cs="Arial"/>
          <w:b/>
          <w:sz w:val="24"/>
        </w:rPr>
        <w:t>MENIČNA IZJAVA S POOBLASTILOM ZA IZPOLNITEV</w:t>
      </w:r>
    </w:p>
    <w:p w14:paraId="3FA44F01" w14:textId="77777777" w:rsidR="00252E00" w:rsidRDefault="00252E00" w:rsidP="00252E00">
      <w:pPr>
        <w:ind w:left="454" w:hanging="454"/>
        <w:jc w:val="center"/>
        <w:rPr>
          <w:rFonts w:cs="Arial"/>
          <w:b/>
          <w:sz w:val="24"/>
        </w:rPr>
      </w:pPr>
      <w:r>
        <w:rPr>
          <w:rFonts w:cs="Arial"/>
          <w:b/>
          <w:sz w:val="24"/>
        </w:rPr>
        <w:t>ZA ODPRAVO NAPAK V GARANCIJSKEM ROKU</w:t>
      </w:r>
      <w:r w:rsidR="008F3971">
        <w:rPr>
          <w:rFonts w:cs="Arial"/>
          <w:b/>
          <w:sz w:val="24"/>
        </w:rPr>
        <w:t xml:space="preserve"> </w:t>
      </w:r>
      <w:r w:rsidR="00895B45">
        <w:rPr>
          <w:rFonts w:cs="Arial"/>
          <w:b/>
          <w:sz w:val="24"/>
        </w:rPr>
        <w:t>-</w:t>
      </w:r>
      <w:r w:rsidR="008F3971">
        <w:rPr>
          <w:rFonts w:cs="Arial"/>
          <w:b/>
          <w:sz w:val="24"/>
        </w:rPr>
        <w:t xml:space="preserve"> II. faza</w:t>
      </w:r>
    </w:p>
    <w:p w14:paraId="1D77AB56" w14:textId="77777777" w:rsidR="00252E00" w:rsidRDefault="00252E00" w:rsidP="00252E00">
      <w:pPr>
        <w:rPr>
          <w:rFonts w:cs="Arial"/>
        </w:rPr>
      </w:pPr>
    </w:p>
    <w:p w14:paraId="12F4D125" w14:textId="77777777" w:rsidR="00252E00" w:rsidRDefault="00252E00" w:rsidP="00252E00">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06"/>
        <w:gridCol w:w="7964"/>
      </w:tblGrid>
      <w:tr w:rsidR="00252E00" w14:paraId="00AF3269" w14:textId="77777777" w:rsidTr="00AD10BD">
        <w:tc>
          <w:tcPr>
            <w:tcW w:w="1106" w:type="dxa"/>
            <w:hideMark/>
          </w:tcPr>
          <w:p w14:paraId="5508362E" w14:textId="77777777" w:rsidR="00252E00" w:rsidRDefault="00252E00" w:rsidP="00AD10BD">
            <w:pPr>
              <w:jc w:val="both"/>
              <w:rPr>
                <w:szCs w:val="24"/>
                <w:lang w:eastAsia="en-US"/>
              </w:rPr>
            </w:pPr>
            <w:r>
              <w:t>Ponudnik:</w:t>
            </w:r>
          </w:p>
        </w:tc>
        <w:tc>
          <w:tcPr>
            <w:tcW w:w="8109" w:type="dxa"/>
            <w:tcBorders>
              <w:top w:val="nil"/>
              <w:left w:val="nil"/>
              <w:bottom w:val="single" w:sz="4" w:space="0" w:color="auto"/>
              <w:right w:val="nil"/>
            </w:tcBorders>
          </w:tcPr>
          <w:p w14:paraId="37137653" w14:textId="77777777" w:rsidR="00252E00" w:rsidRDefault="00252E00" w:rsidP="00AD10BD">
            <w:pPr>
              <w:widowControl w:val="0"/>
              <w:tabs>
                <w:tab w:val="left" w:pos="90"/>
                <w:tab w:val="left" w:pos="964"/>
              </w:tabs>
              <w:autoSpaceDE w:val="0"/>
              <w:autoSpaceDN w:val="0"/>
              <w:adjustRightInd w:val="0"/>
              <w:jc w:val="both"/>
              <w:rPr>
                <w:szCs w:val="24"/>
                <w:lang w:eastAsia="en-US"/>
              </w:rPr>
            </w:pPr>
          </w:p>
        </w:tc>
      </w:tr>
    </w:tbl>
    <w:p w14:paraId="5C2D9AF8" w14:textId="77777777" w:rsidR="00252E00" w:rsidRDefault="00252E00" w:rsidP="00252E00">
      <w:pPr>
        <w:widowControl w:val="0"/>
        <w:tabs>
          <w:tab w:val="left" w:pos="90"/>
          <w:tab w:val="left" w:pos="964"/>
        </w:tabs>
        <w:autoSpaceDE w:val="0"/>
        <w:autoSpaceDN w:val="0"/>
        <w:adjustRightInd w:val="0"/>
        <w:jc w:val="both"/>
        <w:rPr>
          <w:lang w:eastAsia="en-US"/>
        </w:rPr>
      </w:pPr>
    </w:p>
    <w:tbl>
      <w:tblPr>
        <w:tblW w:w="0" w:type="auto"/>
        <w:tblLook w:val="04A0" w:firstRow="1" w:lastRow="0" w:firstColumn="1" w:lastColumn="0" w:noHBand="0" w:noVBand="1"/>
      </w:tblPr>
      <w:tblGrid>
        <w:gridCol w:w="4443"/>
        <w:gridCol w:w="4627"/>
      </w:tblGrid>
      <w:tr w:rsidR="00252E00" w14:paraId="1237E392" w14:textId="77777777" w:rsidTr="00AD10BD">
        <w:tc>
          <w:tcPr>
            <w:tcW w:w="4503" w:type="dxa"/>
            <w:hideMark/>
          </w:tcPr>
          <w:p w14:paraId="5C9EF81B" w14:textId="77777777" w:rsidR="00252E00" w:rsidRDefault="00252E00" w:rsidP="00AD10BD">
            <w:pPr>
              <w:ind w:left="-108"/>
              <w:jc w:val="both"/>
              <w:rPr>
                <w:szCs w:val="24"/>
                <w:lang w:eastAsia="en-US"/>
              </w:rPr>
            </w:pPr>
            <w:r>
              <w:t>Zakoniti zastopnik oz. pooblaščenec ponudnika:</w:t>
            </w:r>
          </w:p>
        </w:tc>
        <w:tc>
          <w:tcPr>
            <w:tcW w:w="4712" w:type="dxa"/>
            <w:tcBorders>
              <w:top w:val="nil"/>
              <w:left w:val="nil"/>
              <w:bottom w:val="single" w:sz="4" w:space="0" w:color="auto"/>
              <w:right w:val="nil"/>
            </w:tcBorders>
          </w:tcPr>
          <w:p w14:paraId="59A10B35" w14:textId="77777777" w:rsidR="00252E00" w:rsidRDefault="00252E00" w:rsidP="00AD10BD">
            <w:pPr>
              <w:widowControl w:val="0"/>
              <w:tabs>
                <w:tab w:val="left" w:pos="90"/>
                <w:tab w:val="left" w:pos="964"/>
              </w:tabs>
              <w:autoSpaceDE w:val="0"/>
              <w:autoSpaceDN w:val="0"/>
              <w:adjustRightInd w:val="0"/>
              <w:jc w:val="both"/>
              <w:rPr>
                <w:szCs w:val="24"/>
                <w:lang w:eastAsia="en-US"/>
              </w:rPr>
            </w:pPr>
          </w:p>
        </w:tc>
      </w:tr>
    </w:tbl>
    <w:p w14:paraId="0522206C" w14:textId="77777777" w:rsidR="00825757" w:rsidRDefault="00252E00" w:rsidP="00825757">
      <w:pPr>
        <w:jc w:val="both"/>
        <w:rPr>
          <w:rFonts w:cs="Arial"/>
        </w:rPr>
      </w:pPr>
      <w:r>
        <w:t>nepreklicno izjavljam, da pooblaščam naročnika ONKOLOŠKI INŠTITUT LJUBLJANA, Zaloška cesta 2, 1000 Ljubljana</w:t>
      </w:r>
      <w:r>
        <w:rPr>
          <w:rFonts w:cs="Arial"/>
        </w:rPr>
        <w:t xml:space="preserve">, da lahko podpisano bianco menico, ki je bila izročena kot </w:t>
      </w:r>
      <w:r>
        <w:rPr>
          <w:rFonts w:cs="Arial"/>
          <w:b/>
        </w:rPr>
        <w:t xml:space="preserve">zavarovanje za odpravo napak v garancijskem roku </w:t>
      </w:r>
      <w:r>
        <w:rPr>
          <w:rFonts w:cs="Arial"/>
        </w:rPr>
        <w:t xml:space="preserve">za javno naročilo </w:t>
      </w:r>
      <w:r>
        <w:t>»</w:t>
      </w:r>
      <w:r w:rsidRPr="008673DD">
        <w:rPr>
          <w:b/>
        </w:rPr>
        <w:t>Nabava računalniške strojne in programske opreme</w:t>
      </w:r>
      <w:r>
        <w:t>«,</w:t>
      </w:r>
      <w:r w:rsidRPr="00252E00">
        <w:rPr>
          <w:color w:val="000000"/>
        </w:rPr>
        <w:t xml:space="preserve"> </w:t>
      </w:r>
      <w:r w:rsidRPr="0040545F">
        <w:rPr>
          <w:color w:val="000000"/>
        </w:rPr>
        <w:t xml:space="preserve">št. </w:t>
      </w:r>
      <w:r w:rsidRPr="002153C5">
        <w:rPr>
          <w:b/>
          <w:bCs/>
        </w:rPr>
        <w:t>JN-002</w:t>
      </w:r>
      <w:r>
        <w:rPr>
          <w:b/>
          <w:bCs/>
        </w:rPr>
        <w:t>9</w:t>
      </w:r>
      <w:r w:rsidRPr="002153C5">
        <w:rPr>
          <w:b/>
          <w:bCs/>
        </w:rPr>
        <w:t>/2024</w:t>
      </w:r>
      <w:r>
        <w:t xml:space="preserve">, </w:t>
      </w:r>
      <w:r>
        <w:rPr>
          <w:rFonts w:cs="Arial"/>
        </w:rPr>
        <w:t xml:space="preserve">skladno z določili dokumentacije v zvezi z oddajo javnega naročila in ponudbe za predmetno javno naročilo, brez poprejšnjega obvestila izpolni v vseh neizpolnjenih delih za znesek </w:t>
      </w:r>
      <w:r w:rsidR="00825757">
        <w:rPr>
          <w:rFonts w:cs="Arial"/>
        </w:rPr>
        <w:t>v višini 5 % pogodbene vrednosti  naročila v  EUR z DDV. Ponudnik se odreka vsem ugovorom proti tako izpolnjeni menici in se zavezuje menico plačati, ko dospe, v gotovini.</w:t>
      </w:r>
    </w:p>
    <w:p w14:paraId="0942948C" w14:textId="77777777" w:rsidR="00252E00" w:rsidRDefault="00252E00" w:rsidP="00252E00">
      <w:pPr>
        <w:jc w:val="both"/>
        <w:rPr>
          <w:rFonts w:cs="Arial"/>
        </w:rPr>
      </w:pPr>
    </w:p>
    <w:p w14:paraId="5A497302" w14:textId="77777777" w:rsidR="00252E00" w:rsidRDefault="00825757" w:rsidP="00252E00">
      <w:pPr>
        <w:jc w:val="both"/>
        <w:rPr>
          <w:rFonts w:cs="Arial"/>
        </w:rPr>
      </w:pPr>
      <w:r>
        <w:rPr>
          <w:rFonts w:cs="Arial"/>
        </w:rPr>
        <w:t xml:space="preserve">Menični znesek se nakaže na račun Onkološki inštitut Ljubljana, Zaloška cesta 002, 1000 Ljubljana št. </w:t>
      </w:r>
      <w:r>
        <w:rPr>
          <w:rFonts w:cs="Arial"/>
          <w:b/>
        </w:rPr>
        <w:t>SI56 0110 0603 0277 797, podračun pri UJP</w:t>
      </w:r>
      <w:r>
        <w:rPr>
          <w:rFonts w:cs="Arial"/>
        </w:rPr>
        <w:t xml:space="preserve">. </w:t>
      </w:r>
      <w:r w:rsidR="00252E00">
        <w:rPr>
          <w:rFonts w:cs="Arial"/>
        </w:rPr>
        <w:t xml:space="preserve"> Ponudnik izjavlja, da se zaveda pravnih posledic izdaje menice v zavarovanje. Menica naj se izpolni s klavzulo »BREZ PROTESTA«.</w:t>
      </w:r>
    </w:p>
    <w:p w14:paraId="4ECDFDC0" w14:textId="77777777" w:rsidR="00252E00" w:rsidRDefault="00252E00" w:rsidP="00252E00">
      <w:pPr>
        <w:jc w:val="both"/>
        <w:rPr>
          <w:rFonts w:cs="Arial"/>
        </w:rPr>
      </w:pPr>
    </w:p>
    <w:p w14:paraId="4F8C896A" w14:textId="77777777" w:rsidR="00252E00" w:rsidRDefault="00252E00" w:rsidP="00252E00">
      <w:pPr>
        <w:jc w:val="both"/>
        <w:rPr>
          <w:rFonts w:cs="Arial"/>
        </w:rPr>
      </w:pPr>
      <w:r>
        <w:rPr>
          <w:rFonts w:cs="Arial"/>
        </w:rPr>
        <w:t xml:space="preserve">Ponudnik hkrati pooblaščam naročnika </w:t>
      </w:r>
      <w:r>
        <w:t>ONKOLOŠKI INŠTITUT LJUBLJANA, Zaloška cesta 2</w:t>
      </w:r>
      <w:r w:rsidR="00825757">
        <w:t xml:space="preserve">, </w:t>
      </w:r>
      <w:r>
        <w:t>1000 Ljubljana</w:t>
      </w:r>
      <w:r>
        <w:rPr>
          <w:rFonts w:cs="Arial"/>
        </w:rPr>
        <w:t>, da predloži menico na unovčenje in izrecno dovoljujem banki izplačilo take menice.</w:t>
      </w:r>
    </w:p>
    <w:p w14:paraId="5D80791A" w14:textId="77777777" w:rsidR="00252E00" w:rsidRDefault="00252E00" w:rsidP="00252E00">
      <w:pPr>
        <w:jc w:val="both"/>
        <w:rPr>
          <w:rFonts w:cs="Arial"/>
        </w:rPr>
      </w:pPr>
    </w:p>
    <w:p w14:paraId="24B2D33B" w14:textId="77777777" w:rsidR="00252E00" w:rsidRDefault="00252E00" w:rsidP="00252E00">
      <w:pPr>
        <w:jc w:val="both"/>
        <w:rPr>
          <w:rFonts w:cs="Arial"/>
        </w:rPr>
      </w:pPr>
      <w:r>
        <w:rPr>
          <w:rFonts w:cs="Arial"/>
        </w:rPr>
        <w:t>Tako dajem nalog za plačilo oziroma pooblastilo vsem spodaj navedenim bankam iz naslednjih mojih računov:</w:t>
      </w:r>
    </w:p>
    <w:p w14:paraId="7B5E50C7" w14:textId="77777777" w:rsidR="00252E00" w:rsidRPr="008F3971" w:rsidRDefault="00825757" w:rsidP="00252E00">
      <w:pPr>
        <w:jc w:val="both"/>
        <w:rPr>
          <w:rFonts w:cs="Arial"/>
        </w:rPr>
      </w:pPr>
      <w:r>
        <w:rPr>
          <w:rFonts w:cs="Arial"/>
        </w:rPr>
        <w:t>_________________________________________________________________________________</w:t>
      </w:r>
    </w:p>
    <w:p w14:paraId="6C4DD408" w14:textId="77777777" w:rsidR="00252E00" w:rsidRDefault="00252E00" w:rsidP="00252E00">
      <w:pPr>
        <w:jc w:val="both"/>
        <w:rPr>
          <w:lang w:eastAsia="en-US"/>
        </w:rPr>
      </w:pPr>
    </w:p>
    <w:p w14:paraId="00CC2CEC" w14:textId="77777777" w:rsidR="00252E00" w:rsidRDefault="00252E00" w:rsidP="00252E00">
      <w:pPr>
        <w:jc w:val="both"/>
        <w:rPr>
          <w:rFonts w:cs="Arial"/>
        </w:rPr>
      </w:pPr>
      <w:r>
        <w:rPr>
          <w:rFonts w:cs="Arial"/>
        </w:rPr>
        <w:t>V primeru odprtja dodatnega računa, ki ni zgoraj naveden, izrecno dovoljujem izplačilo menice in pooblaščam banko, pri kateri je takšen račun odprt, da izvede plačilo.</w:t>
      </w:r>
    </w:p>
    <w:p w14:paraId="33E41082" w14:textId="77777777" w:rsidR="00252E00" w:rsidRDefault="00252E00" w:rsidP="00252E00">
      <w:pPr>
        <w:jc w:val="both"/>
        <w:rPr>
          <w:rFonts w:cs="Arial"/>
        </w:rPr>
      </w:pPr>
    </w:p>
    <w:p w14:paraId="4F5A1C99" w14:textId="77777777" w:rsidR="00252E00" w:rsidRDefault="00252E00" w:rsidP="00252E00">
      <w:pPr>
        <w:jc w:val="both"/>
        <w:rPr>
          <w:rFonts w:cs="Arial"/>
        </w:rPr>
      </w:pPr>
    </w:p>
    <w:p w14:paraId="4F0808F6" w14:textId="77777777" w:rsidR="00825757" w:rsidRDefault="00825757" w:rsidP="00825757">
      <w:pPr>
        <w:jc w:val="both"/>
        <w:rPr>
          <w:rFonts w:cs="Arial"/>
        </w:rPr>
      </w:pPr>
      <w:r>
        <w:rPr>
          <w:rFonts w:cs="Arial"/>
        </w:rPr>
        <w:t>To pooblastilo preneha veljati dne _______________.</w:t>
      </w:r>
    </w:p>
    <w:p w14:paraId="024CB2C4" w14:textId="77777777" w:rsidR="00252E00" w:rsidRDefault="00252E00" w:rsidP="00252E00">
      <w:pPr>
        <w:jc w:val="both"/>
        <w:rPr>
          <w:rFonts w:cs="Arial"/>
        </w:rPr>
      </w:pPr>
    </w:p>
    <w:p w14:paraId="5372C42C" w14:textId="77777777" w:rsidR="00252E00" w:rsidRPr="00DE289E" w:rsidRDefault="00252E00" w:rsidP="00252E00">
      <w:pPr>
        <w:rPr>
          <w:rFonts w:cs="Arial"/>
        </w:rPr>
      </w:pPr>
    </w:p>
    <w:p w14:paraId="74DCA3F3" w14:textId="77777777" w:rsidR="00252E00" w:rsidRPr="00DE289E" w:rsidRDefault="00252E00" w:rsidP="00252E00">
      <w:pPr>
        <w:rPr>
          <w:rFonts w:cs="Arial"/>
        </w:rPr>
      </w:pPr>
    </w:p>
    <w:p w14:paraId="4F8A9B8F" w14:textId="77777777" w:rsidR="00102A26" w:rsidRDefault="00102A26" w:rsidP="00102A26">
      <w:pPr>
        <w:jc w:val="both"/>
        <w:rPr>
          <w:rFonts w:cs="Arial"/>
          <w:sz w:val="18"/>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25757" w:rsidRPr="006D7B5D" w14:paraId="40B82B0A" w14:textId="77777777" w:rsidTr="00AD10BD">
        <w:tc>
          <w:tcPr>
            <w:tcW w:w="3430" w:type="dxa"/>
            <w:hideMark/>
          </w:tcPr>
          <w:p w14:paraId="137EA793" w14:textId="77777777" w:rsidR="00825757" w:rsidRPr="006D7B5D" w:rsidRDefault="00825757" w:rsidP="00AD10BD">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14:paraId="7CEF7815" w14:textId="77777777" w:rsidR="00825757" w:rsidRPr="006D7B5D" w:rsidRDefault="00825757" w:rsidP="00AD10BD">
            <w:pPr>
              <w:widowControl w:val="0"/>
              <w:tabs>
                <w:tab w:val="left" w:pos="5580"/>
              </w:tabs>
              <w:autoSpaceDE w:val="0"/>
              <w:autoSpaceDN w:val="0"/>
              <w:adjustRightInd w:val="0"/>
              <w:spacing w:before="48"/>
              <w:jc w:val="center"/>
              <w:rPr>
                <w:rFonts w:cs="Arial"/>
                <w:color w:val="000000"/>
              </w:rPr>
            </w:pPr>
          </w:p>
        </w:tc>
        <w:tc>
          <w:tcPr>
            <w:tcW w:w="3573" w:type="dxa"/>
            <w:hideMark/>
          </w:tcPr>
          <w:p w14:paraId="09DEBAFD" w14:textId="77777777" w:rsidR="00825757" w:rsidRPr="006D7B5D" w:rsidRDefault="00825757" w:rsidP="00AD10BD">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825757" w:rsidRPr="006D7B5D" w14:paraId="35A129FF" w14:textId="77777777" w:rsidTr="00AD10BD">
        <w:tc>
          <w:tcPr>
            <w:tcW w:w="3430" w:type="dxa"/>
            <w:tcBorders>
              <w:top w:val="nil"/>
              <w:left w:val="nil"/>
              <w:bottom w:val="single" w:sz="4" w:space="0" w:color="auto"/>
              <w:right w:val="nil"/>
            </w:tcBorders>
          </w:tcPr>
          <w:p w14:paraId="74580222" w14:textId="77777777" w:rsidR="00825757" w:rsidRPr="006D7B5D" w:rsidRDefault="00825757" w:rsidP="00AD10BD">
            <w:pPr>
              <w:widowControl w:val="0"/>
              <w:tabs>
                <w:tab w:val="left" w:pos="5580"/>
              </w:tabs>
              <w:autoSpaceDE w:val="0"/>
              <w:autoSpaceDN w:val="0"/>
              <w:adjustRightInd w:val="0"/>
              <w:spacing w:before="48"/>
              <w:rPr>
                <w:rFonts w:cs="Arial"/>
                <w:color w:val="000000"/>
              </w:rPr>
            </w:pPr>
          </w:p>
          <w:p w14:paraId="6F56DAF1" w14:textId="77777777" w:rsidR="00825757" w:rsidRPr="006D7B5D" w:rsidRDefault="00825757" w:rsidP="00AD10BD">
            <w:pPr>
              <w:widowControl w:val="0"/>
              <w:tabs>
                <w:tab w:val="left" w:pos="5580"/>
              </w:tabs>
              <w:autoSpaceDE w:val="0"/>
              <w:autoSpaceDN w:val="0"/>
              <w:adjustRightInd w:val="0"/>
              <w:spacing w:before="48"/>
              <w:rPr>
                <w:rFonts w:cs="Arial"/>
                <w:color w:val="000000"/>
              </w:rPr>
            </w:pPr>
          </w:p>
        </w:tc>
        <w:tc>
          <w:tcPr>
            <w:tcW w:w="2067" w:type="dxa"/>
          </w:tcPr>
          <w:p w14:paraId="721A54D8" w14:textId="77777777" w:rsidR="00825757" w:rsidRPr="006D7B5D" w:rsidRDefault="00825757" w:rsidP="00AD10BD">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7735E810" w14:textId="77777777" w:rsidR="00825757" w:rsidRPr="006D7B5D" w:rsidRDefault="00825757" w:rsidP="00AD10BD">
            <w:pPr>
              <w:widowControl w:val="0"/>
              <w:tabs>
                <w:tab w:val="left" w:pos="5580"/>
              </w:tabs>
              <w:autoSpaceDE w:val="0"/>
              <w:autoSpaceDN w:val="0"/>
              <w:adjustRightInd w:val="0"/>
              <w:spacing w:before="48"/>
              <w:rPr>
                <w:rFonts w:cs="Arial"/>
                <w:color w:val="000000"/>
              </w:rPr>
            </w:pPr>
          </w:p>
          <w:p w14:paraId="6A14A8EB" w14:textId="77777777" w:rsidR="00825757" w:rsidRPr="006D7B5D" w:rsidRDefault="00825757" w:rsidP="00AD10BD">
            <w:pPr>
              <w:widowControl w:val="0"/>
              <w:tabs>
                <w:tab w:val="left" w:pos="5580"/>
              </w:tabs>
              <w:autoSpaceDE w:val="0"/>
              <w:autoSpaceDN w:val="0"/>
              <w:adjustRightInd w:val="0"/>
              <w:spacing w:before="48"/>
              <w:rPr>
                <w:rFonts w:cs="Arial"/>
                <w:color w:val="000000"/>
              </w:rPr>
            </w:pPr>
          </w:p>
        </w:tc>
      </w:tr>
    </w:tbl>
    <w:p w14:paraId="02D4E153" w14:textId="77777777" w:rsidR="00102A26" w:rsidRDefault="00102A26" w:rsidP="00102A26">
      <w:pPr>
        <w:jc w:val="both"/>
        <w:rPr>
          <w:rFonts w:cs="Arial"/>
          <w:sz w:val="18"/>
          <w:szCs w:val="18"/>
        </w:rPr>
      </w:pPr>
    </w:p>
    <w:p w14:paraId="3BD4DDC8" w14:textId="77777777" w:rsidR="00102A26" w:rsidRDefault="00102A26" w:rsidP="00102A26">
      <w:pPr>
        <w:jc w:val="both"/>
        <w:rPr>
          <w:rFonts w:cs="Arial"/>
          <w:sz w:val="18"/>
          <w:szCs w:val="18"/>
        </w:rPr>
      </w:pPr>
    </w:p>
    <w:p w14:paraId="704D1713" w14:textId="77777777" w:rsidR="00102A26" w:rsidRDefault="00102A26" w:rsidP="00102A26">
      <w:pPr>
        <w:jc w:val="both"/>
        <w:rPr>
          <w:rFonts w:cs="Arial"/>
          <w:sz w:val="18"/>
          <w:szCs w:val="18"/>
        </w:rPr>
      </w:pPr>
    </w:p>
    <w:p w14:paraId="587B2771" w14:textId="77777777" w:rsidR="00102A26" w:rsidRDefault="00102A26" w:rsidP="00102A26">
      <w:pPr>
        <w:jc w:val="both"/>
        <w:rPr>
          <w:rFonts w:cs="Arial"/>
          <w:sz w:val="18"/>
          <w:szCs w:val="18"/>
        </w:rPr>
      </w:pPr>
    </w:p>
    <w:p w14:paraId="07A4F77D" w14:textId="77777777" w:rsidR="00102A26" w:rsidRDefault="00102A26" w:rsidP="00102A26">
      <w:pPr>
        <w:jc w:val="both"/>
        <w:rPr>
          <w:rFonts w:cs="Arial"/>
          <w:sz w:val="18"/>
          <w:szCs w:val="18"/>
        </w:rPr>
      </w:pPr>
    </w:p>
    <w:p w14:paraId="5EB73D4A" w14:textId="77777777" w:rsidR="00102A26" w:rsidRDefault="00102A26" w:rsidP="00102A26">
      <w:pPr>
        <w:jc w:val="both"/>
        <w:rPr>
          <w:rFonts w:cs="Arial"/>
          <w:sz w:val="18"/>
          <w:szCs w:val="18"/>
        </w:rPr>
      </w:pPr>
    </w:p>
    <w:p w14:paraId="36B739A4" w14:textId="77777777" w:rsidR="00102A26" w:rsidRDefault="00102A26" w:rsidP="00102A26">
      <w:pPr>
        <w:jc w:val="both"/>
        <w:rPr>
          <w:rFonts w:cs="Arial"/>
          <w:sz w:val="18"/>
          <w:szCs w:val="18"/>
        </w:rPr>
      </w:pPr>
    </w:p>
    <w:p w14:paraId="2E2B28CA" w14:textId="77777777" w:rsidR="00102A26" w:rsidRDefault="00102A26" w:rsidP="00102A26">
      <w:pPr>
        <w:jc w:val="both"/>
        <w:rPr>
          <w:rFonts w:cs="Arial"/>
          <w:sz w:val="18"/>
          <w:szCs w:val="18"/>
        </w:rPr>
      </w:pPr>
    </w:p>
    <w:p w14:paraId="48C8898D" w14:textId="77777777" w:rsidR="00102A26" w:rsidRDefault="00102A26" w:rsidP="00102A26">
      <w:pPr>
        <w:jc w:val="both"/>
        <w:rPr>
          <w:rFonts w:cs="Arial"/>
          <w:sz w:val="18"/>
          <w:szCs w:val="18"/>
        </w:rPr>
      </w:pPr>
    </w:p>
    <w:p w14:paraId="5051BA97" w14:textId="77777777" w:rsidR="00102A26" w:rsidRDefault="00102A26" w:rsidP="00102A26">
      <w:pPr>
        <w:jc w:val="both"/>
        <w:rPr>
          <w:rFonts w:cs="Arial"/>
          <w:sz w:val="18"/>
          <w:szCs w:val="18"/>
        </w:rPr>
      </w:pPr>
    </w:p>
    <w:p w14:paraId="6A7020EC" w14:textId="77777777" w:rsidR="00102A26" w:rsidRDefault="00102A26" w:rsidP="00102A26">
      <w:pPr>
        <w:jc w:val="both"/>
        <w:rPr>
          <w:rFonts w:cs="Arial"/>
          <w:sz w:val="18"/>
          <w:szCs w:val="18"/>
        </w:rPr>
      </w:pPr>
    </w:p>
    <w:p w14:paraId="6AABF76A" w14:textId="77777777" w:rsidR="00102A26" w:rsidRDefault="00102A26" w:rsidP="00102A26">
      <w:pPr>
        <w:jc w:val="both"/>
        <w:rPr>
          <w:rFonts w:cs="Arial"/>
          <w:sz w:val="18"/>
          <w:szCs w:val="18"/>
        </w:rPr>
      </w:pPr>
    </w:p>
    <w:p w14:paraId="623F9D1C" w14:textId="77777777" w:rsidR="00102A26" w:rsidRDefault="00102A26" w:rsidP="00102A26">
      <w:pPr>
        <w:jc w:val="both"/>
        <w:rPr>
          <w:rFonts w:cs="Arial"/>
          <w:sz w:val="18"/>
          <w:szCs w:val="18"/>
        </w:rPr>
      </w:pPr>
    </w:p>
    <w:p w14:paraId="3D7B21D3" w14:textId="77777777" w:rsidR="00102A26" w:rsidRDefault="00102A26" w:rsidP="00102A26">
      <w:pPr>
        <w:jc w:val="both"/>
        <w:rPr>
          <w:rFonts w:cs="Arial"/>
          <w:sz w:val="18"/>
          <w:szCs w:val="18"/>
        </w:rPr>
      </w:pPr>
    </w:p>
    <w:p w14:paraId="37CD6FA6" w14:textId="77777777" w:rsidR="00102A26" w:rsidRDefault="00102A26" w:rsidP="00102A26">
      <w:pPr>
        <w:jc w:val="both"/>
        <w:rPr>
          <w:rFonts w:cs="Arial"/>
          <w:sz w:val="18"/>
          <w:szCs w:val="18"/>
        </w:rPr>
      </w:pPr>
    </w:p>
    <w:p w14:paraId="5F40FE88" w14:textId="77777777" w:rsidR="00102A26" w:rsidRDefault="00102A26" w:rsidP="00102A26">
      <w:pPr>
        <w:jc w:val="both"/>
        <w:rPr>
          <w:rFonts w:cs="Arial"/>
          <w:sz w:val="18"/>
          <w:szCs w:val="18"/>
        </w:rPr>
      </w:pPr>
    </w:p>
    <w:p w14:paraId="5B718F55" w14:textId="77777777" w:rsidR="00102A26" w:rsidRDefault="00102A26" w:rsidP="00102A26">
      <w:pPr>
        <w:jc w:val="both"/>
        <w:rPr>
          <w:rFonts w:cs="Arial"/>
          <w:sz w:val="18"/>
          <w:szCs w:val="18"/>
        </w:rPr>
      </w:pPr>
    </w:p>
    <w:p w14:paraId="2E94873F" w14:textId="77777777" w:rsidR="00B03F3A" w:rsidRDefault="00B03F3A" w:rsidP="00B03F3A"/>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03F3A" w:rsidRPr="0040545F" w14:paraId="3355DFF4" w14:textId="77777777" w:rsidTr="00A512E8">
        <w:tc>
          <w:tcPr>
            <w:tcW w:w="1740" w:type="dxa"/>
            <w:tcBorders>
              <w:top w:val="single" w:sz="4" w:space="0" w:color="000000"/>
              <w:left w:val="single" w:sz="4" w:space="0" w:color="000000"/>
              <w:bottom w:val="single" w:sz="4" w:space="0" w:color="000000"/>
              <w:right w:val="single" w:sz="4" w:space="0" w:color="000000"/>
            </w:tcBorders>
            <w:vAlign w:val="center"/>
            <w:hideMark/>
          </w:tcPr>
          <w:p w14:paraId="13154DC9" w14:textId="77777777" w:rsidR="00B03F3A" w:rsidRPr="0040545F" w:rsidRDefault="00B03F3A" w:rsidP="00A512E8">
            <w:pPr>
              <w:jc w:val="both"/>
              <w:rPr>
                <w:b/>
                <w:szCs w:val="24"/>
                <w:lang w:eastAsia="en-US"/>
              </w:rPr>
            </w:pPr>
            <w:r w:rsidRPr="0040545F">
              <w:rPr>
                <w:b/>
              </w:rPr>
              <w:lastRenderedPageBreak/>
              <w:t xml:space="preserve">Obrazec št. </w:t>
            </w:r>
            <w:r w:rsidR="00DD1544">
              <w:rPr>
                <w:b/>
              </w:rPr>
              <w:t>8</w:t>
            </w:r>
          </w:p>
        </w:tc>
      </w:tr>
    </w:tbl>
    <w:p w14:paraId="007D5582" w14:textId="77777777" w:rsidR="00B03F3A" w:rsidRPr="00971368" w:rsidRDefault="00B03F3A" w:rsidP="00B03F3A">
      <w:pPr>
        <w:jc w:val="both"/>
        <w:rPr>
          <w:rFonts w:cs="Arial"/>
          <w:bCs/>
          <w:color w:val="FF0000"/>
        </w:rPr>
      </w:pPr>
    </w:p>
    <w:p w14:paraId="634602BD" w14:textId="77777777" w:rsidR="00B03F3A" w:rsidRPr="002153C5" w:rsidRDefault="00B03F3A" w:rsidP="00B03F3A">
      <w:pPr>
        <w:spacing w:before="80" w:after="80"/>
        <w:jc w:val="center"/>
        <w:rPr>
          <w:rFonts w:cstheme="minorHAnsi"/>
          <w:b/>
          <w:sz w:val="26"/>
          <w:szCs w:val="26"/>
        </w:rPr>
      </w:pPr>
      <w:r w:rsidRPr="002153C5">
        <w:rPr>
          <w:rFonts w:cstheme="minorHAnsi"/>
          <w:b/>
          <w:sz w:val="26"/>
          <w:szCs w:val="26"/>
        </w:rPr>
        <w:t>TEHNIČNE ZAHTEVE NAROČNIKA</w:t>
      </w:r>
    </w:p>
    <w:p w14:paraId="0FE3F471" w14:textId="77777777" w:rsidR="00713E86" w:rsidRPr="000E7E48" w:rsidRDefault="00B03F3A" w:rsidP="00824C7E">
      <w:pPr>
        <w:spacing w:before="80" w:after="80"/>
        <w:rPr>
          <w:rFonts w:cstheme="minorHAnsi"/>
          <w:bCs/>
        </w:rPr>
      </w:pPr>
      <w:r w:rsidRPr="000E7E48">
        <w:rPr>
          <w:rFonts w:cstheme="minorHAnsi"/>
          <w:bCs/>
        </w:rPr>
        <w:t>za izvedbo javnega naročila</w:t>
      </w:r>
      <w:r w:rsidR="009E3305" w:rsidRPr="000E7E48">
        <w:rPr>
          <w:rFonts w:cstheme="minorHAnsi"/>
          <w:bCs/>
        </w:rPr>
        <w:t xml:space="preserve"> </w:t>
      </w:r>
      <w:r w:rsidRPr="000E7E48">
        <w:rPr>
          <w:rFonts w:cstheme="minorHAnsi"/>
          <w:bCs/>
        </w:rPr>
        <w:t xml:space="preserve">» </w:t>
      </w:r>
      <w:r w:rsidR="00713E86" w:rsidRPr="000E7E48">
        <w:rPr>
          <w:rFonts w:cstheme="minorHAnsi"/>
          <w:bCs/>
        </w:rPr>
        <w:t>Nabava računalniške strojne in programske opreme«</w:t>
      </w:r>
      <w:r w:rsidR="00252E00" w:rsidRPr="000E7E48">
        <w:rPr>
          <w:rFonts w:cstheme="minorHAnsi"/>
          <w:bCs/>
        </w:rPr>
        <w:t xml:space="preserve">, </w:t>
      </w:r>
      <w:r w:rsidR="00252E00" w:rsidRPr="000E7E48">
        <w:rPr>
          <w:bCs/>
          <w:color w:val="000000"/>
        </w:rPr>
        <w:t xml:space="preserve">št. </w:t>
      </w:r>
      <w:r w:rsidR="00252E00" w:rsidRPr="000E7E48">
        <w:rPr>
          <w:bCs/>
        </w:rPr>
        <w:t>JN-0029/2024</w:t>
      </w:r>
    </w:p>
    <w:tbl>
      <w:tblPr>
        <w:tblW w:w="9067" w:type="dxa"/>
        <w:tblCellMar>
          <w:left w:w="70" w:type="dxa"/>
          <w:right w:w="70" w:type="dxa"/>
        </w:tblCellMar>
        <w:tblLook w:val="04A0" w:firstRow="1" w:lastRow="0" w:firstColumn="1" w:lastColumn="0" w:noHBand="0" w:noVBand="1"/>
      </w:tblPr>
      <w:tblGrid>
        <w:gridCol w:w="846"/>
        <w:gridCol w:w="2551"/>
        <w:gridCol w:w="5670"/>
      </w:tblGrid>
      <w:tr w:rsidR="00FE5C51" w:rsidRPr="00F105F3" w14:paraId="249966DB" w14:textId="77777777" w:rsidTr="00824C7E">
        <w:trPr>
          <w:trHeight w:val="703"/>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254195" w14:textId="77777777" w:rsidR="00FE5C51" w:rsidRPr="00F105F3" w:rsidRDefault="00FE5C51" w:rsidP="00AD10BD">
            <w:pPr>
              <w:jc w:val="center"/>
              <w:rPr>
                <w:rFonts w:ascii="Calibri" w:hAnsi="Calibri" w:cs="Calibri"/>
                <w:color w:val="000000"/>
                <w:sz w:val="22"/>
                <w:szCs w:val="22"/>
              </w:rPr>
            </w:pPr>
            <w:r w:rsidRPr="00F105F3">
              <w:rPr>
                <w:rFonts w:ascii="Calibri" w:hAnsi="Calibri" w:cs="Calibri"/>
                <w:color w:val="000000"/>
                <w:sz w:val="22"/>
                <w:szCs w:val="22"/>
              </w:rPr>
              <w:t>Št. sklopa</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B51C340" w14:textId="77777777" w:rsidR="00FE5C51" w:rsidRPr="00F105F3" w:rsidRDefault="00FE5C51" w:rsidP="00AD10BD">
            <w:pPr>
              <w:jc w:val="center"/>
              <w:rPr>
                <w:rFonts w:ascii="Calibri" w:hAnsi="Calibri" w:cs="Calibri"/>
                <w:color w:val="000000"/>
                <w:sz w:val="22"/>
                <w:szCs w:val="22"/>
              </w:rPr>
            </w:pPr>
            <w:r w:rsidRPr="00F105F3">
              <w:rPr>
                <w:rFonts w:ascii="Calibri" w:hAnsi="Calibri" w:cs="Calibri"/>
                <w:color w:val="000000"/>
                <w:sz w:val="22"/>
                <w:szCs w:val="22"/>
              </w:rPr>
              <w:t>Naziv sklopa</w:t>
            </w:r>
          </w:p>
        </w:tc>
        <w:tc>
          <w:tcPr>
            <w:tcW w:w="567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ABC4B15" w14:textId="77777777" w:rsidR="00FE5C51" w:rsidRPr="00F105F3" w:rsidRDefault="00FE5C51" w:rsidP="00AD10BD">
            <w:pPr>
              <w:jc w:val="center"/>
              <w:rPr>
                <w:rFonts w:ascii="Calibri" w:hAnsi="Calibri" w:cs="Calibri"/>
                <w:color w:val="000000"/>
                <w:sz w:val="22"/>
                <w:szCs w:val="22"/>
              </w:rPr>
            </w:pPr>
            <w:r w:rsidRPr="00F105F3">
              <w:rPr>
                <w:rFonts w:ascii="Calibri" w:hAnsi="Calibri" w:cs="Calibri"/>
                <w:color w:val="000000"/>
                <w:sz w:val="22"/>
                <w:szCs w:val="22"/>
              </w:rPr>
              <w:t>oprema</w:t>
            </w:r>
          </w:p>
        </w:tc>
      </w:tr>
      <w:tr w:rsidR="00FE5C51" w:rsidRPr="00F105F3" w14:paraId="6FD0AAF5" w14:textId="77777777" w:rsidTr="00824C7E">
        <w:trPr>
          <w:trHeight w:val="286"/>
        </w:trPr>
        <w:tc>
          <w:tcPr>
            <w:tcW w:w="846" w:type="dxa"/>
            <w:tcBorders>
              <w:top w:val="nil"/>
              <w:left w:val="single" w:sz="4" w:space="0" w:color="auto"/>
              <w:bottom w:val="single" w:sz="4" w:space="0" w:color="auto"/>
              <w:right w:val="single" w:sz="4" w:space="0" w:color="auto"/>
            </w:tcBorders>
            <w:shd w:val="clear" w:color="auto" w:fill="FFFFFF" w:themeFill="background1"/>
            <w:vAlign w:val="center"/>
            <w:hideMark/>
          </w:tcPr>
          <w:p w14:paraId="2C0BADB6" w14:textId="77777777" w:rsidR="00FE5C51" w:rsidRPr="00F105F3" w:rsidRDefault="00FE5C51" w:rsidP="00AD10BD">
            <w:pPr>
              <w:jc w:val="center"/>
              <w:rPr>
                <w:rFonts w:ascii="Calibri" w:hAnsi="Calibri" w:cs="Calibri"/>
                <w:color w:val="000000"/>
                <w:sz w:val="22"/>
                <w:szCs w:val="22"/>
              </w:rPr>
            </w:pPr>
            <w:r w:rsidRPr="00F105F3">
              <w:rPr>
                <w:rFonts w:ascii="Calibri" w:hAnsi="Calibri" w:cs="Calibri"/>
                <w:color w:val="000000"/>
                <w:sz w:val="22"/>
                <w:szCs w:val="22"/>
              </w:rPr>
              <w:t>1</w:t>
            </w:r>
          </w:p>
        </w:tc>
        <w:tc>
          <w:tcPr>
            <w:tcW w:w="2551" w:type="dxa"/>
            <w:tcBorders>
              <w:top w:val="nil"/>
              <w:left w:val="nil"/>
              <w:bottom w:val="single" w:sz="4" w:space="0" w:color="auto"/>
              <w:right w:val="single" w:sz="4" w:space="0" w:color="auto"/>
            </w:tcBorders>
            <w:shd w:val="clear" w:color="auto" w:fill="FFFFFF" w:themeFill="background1"/>
            <w:vAlign w:val="center"/>
            <w:hideMark/>
          </w:tcPr>
          <w:p w14:paraId="5713E3E6" w14:textId="77777777" w:rsidR="00FE5C51" w:rsidRPr="00FE5C51" w:rsidRDefault="00FE5C51" w:rsidP="00AD10BD">
            <w:pPr>
              <w:rPr>
                <w:rFonts w:ascii="Calibri" w:hAnsi="Calibri" w:cs="Calibri"/>
                <w:bCs/>
                <w:color w:val="000000"/>
                <w:sz w:val="22"/>
                <w:szCs w:val="22"/>
              </w:rPr>
            </w:pPr>
            <w:r w:rsidRPr="00FE5C51">
              <w:rPr>
                <w:bCs/>
              </w:rPr>
              <w:t>Računalniška oprema</w:t>
            </w:r>
          </w:p>
        </w:tc>
        <w:tc>
          <w:tcPr>
            <w:tcW w:w="5670" w:type="dxa"/>
            <w:tcBorders>
              <w:top w:val="nil"/>
              <w:left w:val="nil"/>
              <w:bottom w:val="single" w:sz="4" w:space="0" w:color="auto"/>
              <w:right w:val="single" w:sz="4" w:space="0" w:color="auto"/>
            </w:tcBorders>
            <w:shd w:val="clear" w:color="auto" w:fill="FFFFFF" w:themeFill="background1"/>
            <w:vAlign w:val="center"/>
            <w:hideMark/>
          </w:tcPr>
          <w:p w14:paraId="311AE504" w14:textId="77777777" w:rsidR="00FE5C51" w:rsidRPr="00F105F3" w:rsidRDefault="00FE5C51" w:rsidP="00AD10BD">
            <w:pPr>
              <w:jc w:val="both"/>
              <w:rPr>
                <w:rFonts w:ascii="Calibri" w:hAnsi="Calibri" w:cs="Calibri"/>
                <w:color w:val="000000"/>
                <w:sz w:val="22"/>
                <w:szCs w:val="22"/>
              </w:rPr>
            </w:pPr>
            <w:r w:rsidRPr="00F93397">
              <w:t>namizni računalniki, prenosni računalniki, tablični računalniki, računalniški monitorji, laserski tiskalniki, termalni tiskalniki, multifunkcijske naprave, skenerji, ...</w:t>
            </w:r>
          </w:p>
        </w:tc>
      </w:tr>
      <w:tr w:rsidR="00FE5C51" w:rsidRPr="00F105F3" w14:paraId="4ED5E6A9" w14:textId="77777777" w:rsidTr="00824C7E">
        <w:trPr>
          <w:trHeight w:val="503"/>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33B7769" w14:textId="77777777" w:rsidR="00FE5C51" w:rsidRPr="00F105F3" w:rsidRDefault="00FE5C51" w:rsidP="00AD10BD">
            <w:pPr>
              <w:jc w:val="center"/>
              <w:rPr>
                <w:rFonts w:ascii="Calibri" w:hAnsi="Calibri" w:cs="Calibri"/>
                <w:color w:val="000000"/>
                <w:sz w:val="22"/>
                <w:szCs w:val="22"/>
              </w:rPr>
            </w:pPr>
            <w:r w:rsidRPr="00F105F3">
              <w:rPr>
                <w:rFonts w:ascii="Calibri" w:hAnsi="Calibri" w:cs="Calibri"/>
                <w:color w:val="000000"/>
                <w:sz w:val="22"/>
                <w:szCs w:val="22"/>
              </w:rPr>
              <w:t>2</w:t>
            </w:r>
          </w:p>
        </w:tc>
        <w:tc>
          <w:tcPr>
            <w:tcW w:w="2551" w:type="dxa"/>
            <w:tcBorders>
              <w:top w:val="nil"/>
              <w:left w:val="nil"/>
              <w:bottom w:val="single" w:sz="4" w:space="0" w:color="auto"/>
              <w:right w:val="single" w:sz="4" w:space="0" w:color="auto"/>
            </w:tcBorders>
            <w:shd w:val="clear" w:color="auto" w:fill="FFFFFF" w:themeFill="background1"/>
            <w:noWrap/>
            <w:vAlign w:val="center"/>
            <w:hideMark/>
          </w:tcPr>
          <w:p w14:paraId="0B60BB1C" w14:textId="77777777" w:rsidR="00FE5C51" w:rsidRPr="00FE5C51" w:rsidRDefault="00FE5C51" w:rsidP="00AD10BD">
            <w:pPr>
              <w:rPr>
                <w:rFonts w:ascii="Calibri" w:hAnsi="Calibri" w:cs="Calibri"/>
                <w:bCs/>
                <w:color w:val="000000"/>
                <w:sz w:val="22"/>
                <w:szCs w:val="22"/>
              </w:rPr>
            </w:pPr>
            <w:r w:rsidRPr="00FE5C51">
              <w:rPr>
                <w:bCs/>
              </w:rPr>
              <w:t>Strežniška oprema</w:t>
            </w:r>
          </w:p>
        </w:tc>
        <w:tc>
          <w:tcPr>
            <w:tcW w:w="5670" w:type="dxa"/>
            <w:tcBorders>
              <w:top w:val="nil"/>
              <w:left w:val="nil"/>
              <w:bottom w:val="single" w:sz="4" w:space="0" w:color="auto"/>
              <w:right w:val="single" w:sz="4" w:space="0" w:color="auto"/>
            </w:tcBorders>
            <w:shd w:val="clear" w:color="auto" w:fill="FFFFFF" w:themeFill="background1"/>
            <w:noWrap/>
            <w:vAlign w:val="center"/>
            <w:hideMark/>
          </w:tcPr>
          <w:p w14:paraId="18F6CAFC" w14:textId="77777777" w:rsidR="00FE5C51" w:rsidRPr="00F105F3" w:rsidRDefault="00FE5C51" w:rsidP="00AD10BD">
            <w:pPr>
              <w:rPr>
                <w:rFonts w:ascii="Calibri" w:hAnsi="Calibri" w:cs="Calibri"/>
                <w:color w:val="000000"/>
                <w:sz w:val="22"/>
                <w:szCs w:val="22"/>
              </w:rPr>
            </w:pPr>
            <w:r>
              <w:t>strežniki, diskovna polja,</w:t>
            </w:r>
            <w:r w:rsidRPr="00F93397">
              <w:t>…</w:t>
            </w:r>
          </w:p>
        </w:tc>
      </w:tr>
      <w:tr w:rsidR="00FE5C51" w:rsidRPr="00F105F3" w14:paraId="7157E39F" w14:textId="77777777" w:rsidTr="00824C7E">
        <w:trPr>
          <w:trHeight w:val="479"/>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EFEB550" w14:textId="77777777" w:rsidR="00FE5C51" w:rsidRPr="00F105F3" w:rsidRDefault="00FE5C51" w:rsidP="00AD10BD">
            <w:pPr>
              <w:jc w:val="center"/>
              <w:rPr>
                <w:rFonts w:ascii="Calibri" w:hAnsi="Calibri" w:cs="Calibri"/>
                <w:color w:val="000000"/>
                <w:sz w:val="22"/>
                <w:szCs w:val="22"/>
              </w:rPr>
            </w:pPr>
            <w:r w:rsidRPr="00F105F3">
              <w:rPr>
                <w:rFonts w:ascii="Calibri" w:hAnsi="Calibri" w:cs="Calibri"/>
                <w:color w:val="000000"/>
                <w:sz w:val="22"/>
                <w:szCs w:val="22"/>
              </w:rPr>
              <w:t>3</w:t>
            </w:r>
          </w:p>
        </w:tc>
        <w:tc>
          <w:tcPr>
            <w:tcW w:w="2551" w:type="dxa"/>
            <w:tcBorders>
              <w:top w:val="nil"/>
              <w:left w:val="nil"/>
              <w:bottom w:val="single" w:sz="4" w:space="0" w:color="auto"/>
              <w:right w:val="single" w:sz="4" w:space="0" w:color="auto"/>
            </w:tcBorders>
            <w:shd w:val="clear" w:color="auto" w:fill="FFFFFF" w:themeFill="background1"/>
            <w:noWrap/>
            <w:vAlign w:val="center"/>
            <w:hideMark/>
          </w:tcPr>
          <w:p w14:paraId="0C7EA8B0" w14:textId="77777777" w:rsidR="00FE5C51" w:rsidRPr="00FE5C51" w:rsidRDefault="00FE5C51" w:rsidP="00AD10BD">
            <w:pPr>
              <w:rPr>
                <w:rFonts w:ascii="Calibri" w:hAnsi="Calibri" w:cs="Calibri"/>
                <w:bCs/>
                <w:color w:val="000000"/>
                <w:sz w:val="22"/>
                <w:szCs w:val="22"/>
              </w:rPr>
            </w:pPr>
            <w:r w:rsidRPr="00FE5C51">
              <w:rPr>
                <w:bCs/>
              </w:rPr>
              <w:t>Mrežna oprema</w:t>
            </w:r>
          </w:p>
        </w:tc>
        <w:tc>
          <w:tcPr>
            <w:tcW w:w="5670" w:type="dxa"/>
            <w:tcBorders>
              <w:top w:val="nil"/>
              <w:left w:val="nil"/>
              <w:bottom w:val="single" w:sz="4" w:space="0" w:color="auto"/>
              <w:right w:val="single" w:sz="4" w:space="0" w:color="auto"/>
            </w:tcBorders>
            <w:shd w:val="clear" w:color="auto" w:fill="FFFFFF" w:themeFill="background1"/>
            <w:noWrap/>
            <w:vAlign w:val="center"/>
            <w:hideMark/>
          </w:tcPr>
          <w:p w14:paraId="721A2DB1" w14:textId="77777777" w:rsidR="00FE5C51" w:rsidRPr="00F105F3" w:rsidRDefault="00FE5C51" w:rsidP="00AD10BD">
            <w:pPr>
              <w:rPr>
                <w:rFonts w:ascii="Calibri" w:hAnsi="Calibri" w:cs="Calibri"/>
                <w:color w:val="000000"/>
                <w:sz w:val="22"/>
                <w:szCs w:val="22"/>
              </w:rPr>
            </w:pPr>
            <w:r w:rsidRPr="00F93397">
              <w:t>aktivna mrežna oprema</w:t>
            </w:r>
          </w:p>
        </w:tc>
      </w:tr>
      <w:tr w:rsidR="00FE5C51" w:rsidRPr="00F105F3" w14:paraId="2E0BFD9B" w14:textId="77777777" w:rsidTr="00824C7E">
        <w:trPr>
          <w:trHeight w:val="286"/>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3C44292" w14:textId="77777777" w:rsidR="00FE5C51" w:rsidRPr="00F105F3" w:rsidRDefault="00FE5C51" w:rsidP="00AD10BD">
            <w:pPr>
              <w:jc w:val="center"/>
              <w:rPr>
                <w:rFonts w:ascii="Calibri" w:hAnsi="Calibri" w:cs="Calibri"/>
                <w:color w:val="000000"/>
                <w:sz w:val="22"/>
                <w:szCs w:val="22"/>
              </w:rPr>
            </w:pPr>
            <w:r w:rsidRPr="00F105F3">
              <w:rPr>
                <w:rFonts w:ascii="Calibri" w:hAnsi="Calibri" w:cs="Calibri"/>
                <w:color w:val="000000"/>
                <w:sz w:val="22"/>
                <w:szCs w:val="22"/>
              </w:rPr>
              <w:t>4</w:t>
            </w:r>
          </w:p>
        </w:tc>
        <w:tc>
          <w:tcPr>
            <w:tcW w:w="2551" w:type="dxa"/>
            <w:tcBorders>
              <w:top w:val="nil"/>
              <w:left w:val="nil"/>
              <w:bottom w:val="single" w:sz="4" w:space="0" w:color="auto"/>
              <w:right w:val="single" w:sz="4" w:space="0" w:color="auto"/>
            </w:tcBorders>
            <w:shd w:val="clear" w:color="auto" w:fill="FFFFFF" w:themeFill="background1"/>
            <w:noWrap/>
            <w:vAlign w:val="center"/>
            <w:hideMark/>
          </w:tcPr>
          <w:p w14:paraId="2B3AC5F7" w14:textId="77777777" w:rsidR="00FE5C51" w:rsidRPr="00FE5C51" w:rsidRDefault="00FE5C51" w:rsidP="00AD10BD">
            <w:pPr>
              <w:rPr>
                <w:rFonts w:ascii="Calibri" w:hAnsi="Calibri" w:cs="Calibri"/>
                <w:bCs/>
                <w:color w:val="000000"/>
                <w:sz w:val="22"/>
                <w:szCs w:val="22"/>
              </w:rPr>
            </w:pPr>
            <w:r w:rsidRPr="00FE5C51">
              <w:rPr>
                <w:bCs/>
              </w:rPr>
              <w:t>Licenčna standardna programska oprema</w:t>
            </w:r>
          </w:p>
        </w:tc>
        <w:tc>
          <w:tcPr>
            <w:tcW w:w="5670" w:type="dxa"/>
            <w:tcBorders>
              <w:top w:val="nil"/>
              <w:left w:val="nil"/>
              <w:bottom w:val="single" w:sz="4" w:space="0" w:color="auto"/>
              <w:right w:val="single" w:sz="4" w:space="0" w:color="auto"/>
            </w:tcBorders>
            <w:shd w:val="clear" w:color="auto" w:fill="FFFFFF" w:themeFill="background1"/>
            <w:noWrap/>
            <w:vAlign w:val="center"/>
            <w:hideMark/>
          </w:tcPr>
          <w:p w14:paraId="08C94FED" w14:textId="77777777" w:rsidR="00FE5C51" w:rsidRPr="00F105F3" w:rsidRDefault="00FE5C51" w:rsidP="00AD10BD">
            <w:pPr>
              <w:rPr>
                <w:rFonts w:ascii="Calibri" w:hAnsi="Calibri" w:cs="Calibri"/>
                <w:color w:val="000000"/>
                <w:sz w:val="22"/>
                <w:szCs w:val="22"/>
              </w:rPr>
            </w:pPr>
            <w:r w:rsidRPr="00F105F3">
              <w:rPr>
                <w:rFonts w:ascii="Calibri" w:hAnsi="Calibri" w:cs="Calibri"/>
                <w:color w:val="000000"/>
                <w:sz w:val="22"/>
                <w:szCs w:val="22"/>
              </w:rPr>
              <w:t> </w:t>
            </w:r>
            <w:r>
              <w:rPr>
                <w:rFonts w:ascii="Calibri" w:hAnsi="Calibri" w:cs="Calibri"/>
                <w:color w:val="000000"/>
                <w:sz w:val="22"/>
                <w:szCs w:val="22"/>
              </w:rPr>
              <w:t>različna licenčna standardna oprema</w:t>
            </w:r>
          </w:p>
        </w:tc>
      </w:tr>
      <w:tr w:rsidR="00FE5C51" w:rsidRPr="00F105F3" w14:paraId="7AE5A56E" w14:textId="77777777" w:rsidTr="00824C7E">
        <w:trPr>
          <w:trHeight w:val="286"/>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0CFA3A" w14:textId="77777777" w:rsidR="00FE5C51" w:rsidRPr="00F105F3" w:rsidRDefault="00FE5C51" w:rsidP="00AD10BD">
            <w:pPr>
              <w:jc w:val="center"/>
              <w:rPr>
                <w:rFonts w:ascii="Calibri" w:hAnsi="Calibri" w:cs="Calibri"/>
                <w:color w:val="000000"/>
                <w:sz w:val="22"/>
                <w:szCs w:val="22"/>
              </w:rPr>
            </w:pPr>
            <w:r w:rsidRPr="00F105F3">
              <w:rPr>
                <w:rFonts w:ascii="Calibri" w:hAnsi="Calibri" w:cs="Calibri"/>
                <w:color w:val="000000"/>
                <w:sz w:val="22"/>
                <w:szCs w:val="22"/>
              </w:rPr>
              <w:t>5</w:t>
            </w:r>
          </w:p>
        </w:tc>
        <w:tc>
          <w:tcPr>
            <w:tcW w:w="2551" w:type="dxa"/>
            <w:tcBorders>
              <w:top w:val="nil"/>
              <w:left w:val="nil"/>
              <w:bottom w:val="single" w:sz="4" w:space="0" w:color="auto"/>
              <w:right w:val="single" w:sz="4" w:space="0" w:color="auto"/>
            </w:tcBorders>
            <w:shd w:val="clear" w:color="auto" w:fill="FFFFFF" w:themeFill="background1"/>
            <w:noWrap/>
            <w:vAlign w:val="center"/>
            <w:hideMark/>
          </w:tcPr>
          <w:p w14:paraId="15E85186" w14:textId="77777777" w:rsidR="00FE5C51" w:rsidRPr="00FE5C51" w:rsidRDefault="00FE5C51" w:rsidP="00AD10BD">
            <w:pPr>
              <w:rPr>
                <w:rFonts w:ascii="Calibri" w:hAnsi="Calibri" w:cs="Calibri"/>
                <w:bCs/>
                <w:color w:val="000000"/>
                <w:sz w:val="22"/>
                <w:szCs w:val="22"/>
              </w:rPr>
            </w:pPr>
            <w:r w:rsidRPr="00FE5C51">
              <w:rPr>
                <w:bCs/>
              </w:rPr>
              <w:t>Računalniške komponente, kabli in drobna periferna oprema</w:t>
            </w:r>
          </w:p>
        </w:tc>
        <w:tc>
          <w:tcPr>
            <w:tcW w:w="5670" w:type="dxa"/>
            <w:tcBorders>
              <w:top w:val="nil"/>
              <w:left w:val="nil"/>
              <w:bottom w:val="single" w:sz="4" w:space="0" w:color="auto"/>
              <w:right w:val="single" w:sz="4" w:space="0" w:color="auto"/>
            </w:tcBorders>
            <w:shd w:val="clear" w:color="auto" w:fill="FFFFFF" w:themeFill="background1"/>
            <w:noWrap/>
            <w:vAlign w:val="center"/>
            <w:hideMark/>
          </w:tcPr>
          <w:p w14:paraId="0C8C3BFA" w14:textId="77777777" w:rsidR="00FE5C51" w:rsidRPr="00F105F3" w:rsidRDefault="00FE5C51" w:rsidP="00AD10BD">
            <w:pPr>
              <w:rPr>
                <w:rFonts w:ascii="Calibri" w:hAnsi="Calibri" w:cs="Calibri"/>
                <w:color w:val="000000"/>
                <w:sz w:val="22"/>
                <w:szCs w:val="22"/>
              </w:rPr>
            </w:pPr>
            <w:r w:rsidRPr="0048564E">
              <w:t>računalniške komponente, računalniški kabli in pretvorniki, usb naprave,…</w:t>
            </w:r>
          </w:p>
        </w:tc>
      </w:tr>
      <w:tr w:rsidR="00FE5C51" w:rsidRPr="00F105F3" w14:paraId="77BC53AB" w14:textId="77777777" w:rsidTr="00824C7E">
        <w:trPr>
          <w:trHeight w:val="286"/>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7087554" w14:textId="77777777" w:rsidR="00FE5C51" w:rsidRPr="00F105F3" w:rsidRDefault="00FE5C51" w:rsidP="00AD10BD">
            <w:pPr>
              <w:jc w:val="center"/>
              <w:rPr>
                <w:rFonts w:ascii="Calibri" w:hAnsi="Calibri" w:cs="Calibri"/>
                <w:color w:val="000000"/>
                <w:sz w:val="22"/>
                <w:szCs w:val="22"/>
              </w:rPr>
            </w:pPr>
            <w:r w:rsidRPr="00F105F3">
              <w:rPr>
                <w:rFonts w:ascii="Calibri" w:hAnsi="Calibri" w:cs="Calibri"/>
                <w:color w:val="000000"/>
                <w:sz w:val="22"/>
                <w:szCs w:val="22"/>
              </w:rPr>
              <w:t>6</w:t>
            </w:r>
          </w:p>
        </w:tc>
        <w:tc>
          <w:tcPr>
            <w:tcW w:w="2551" w:type="dxa"/>
            <w:tcBorders>
              <w:top w:val="nil"/>
              <w:left w:val="nil"/>
              <w:bottom w:val="single" w:sz="4" w:space="0" w:color="auto"/>
              <w:right w:val="single" w:sz="4" w:space="0" w:color="auto"/>
            </w:tcBorders>
            <w:shd w:val="clear" w:color="auto" w:fill="FFFFFF" w:themeFill="background1"/>
            <w:noWrap/>
            <w:vAlign w:val="center"/>
            <w:hideMark/>
          </w:tcPr>
          <w:p w14:paraId="7A8A07D4" w14:textId="77777777" w:rsidR="00FE5C51" w:rsidRPr="00FE5C51" w:rsidRDefault="00FE5C51" w:rsidP="00AD10BD">
            <w:pPr>
              <w:rPr>
                <w:rFonts w:ascii="Calibri" w:hAnsi="Calibri" w:cs="Calibri"/>
                <w:bCs/>
                <w:color w:val="000000"/>
                <w:sz w:val="22"/>
                <w:szCs w:val="22"/>
              </w:rPr>
            </w:pPr>
            <w:r w:rsidRPr="00FE5C51">
              <w:rPr>
                <w:bCs/>
              </w:rPr>
              <w:t>Avdio video oprema</w:t>
            </w:r>
          </w:p>
        </w:tc>
        <w:tc>
          <w:tcPr>
            <w:tcW w:w="5670" w:type="dxa"/>
            <w:tcBorders>
              <w:top w:val="nil"/>
              <w:left w:val="nil"/>
              <w:bottom w:val="single" w:sz="4" w:space="0" w:color="auto"/>
              <w:right w:val="single" w:sz="4" w:space="0" w:color="auto"/>
            </w:tcBorders>
            <w:shd w:val="clear" w:color="auto" w:fill="FFFFFF" w:themeFill="background1"/>
            <w:noWrap/>
            <w:vAlign w:val="center"/>
            <w:hideMark/>
          </w:tcPr>
          <w:p w14:paraId="1C5B5AEF" w14:textId="77777777" w:rsidR="00FE5C51" w:rsidRPr="00F105F3" w:rsidRDefault="00FE5C51" w:rsidP="00AD10BD">
            <w:pPr>
              <w:rPr>
                <w:rFonts w:ascii="Calibri" w:hAnsi="Calibri" w:cs="Calibri"/>
                <w:color w:val="000000"/>
                <w:sz w:val="22"/>
                <w:szCs w:val="22"/>
              </w:rPr>
            </w:pPr>
            <w:r w:rsidRPr="0048564E">
              <w:t>televizorji, projektorji, videokonferenčni sistemi, bluetooth slušalke,…</w:t>
            </w:r>
          </w:p>
        </w:tc>
      </w:tr>
    </w:tbl>
    <w:p w14:paraId="0EE2C6F4" w14:textId="77777777" w:rsidR="00895B45" w:rsidRDefault="00895B45" w:rsidP="00FE5C51">
      <w:pPr>
        <w:pStyle w:val="BodyText"/>
        <w:rPr>
          <w:rFonts w:cs="Arial"/>
        </w:rPr>
      </w:pPr>
    </w:p>
    <w:p w14:paraId="2CF72D9F" w14:textId="77777777" w:rsidR="00EA3DE0" w:rsidRPr="00FE5C51" w:rsidRDefault="005035A8" w:rsidP="008023E4">
      <w:pPr>
        <w:pStyle w:val="BodyText"/>
        <w:rPr>
          <w:rFonts w:cs="Arial"/>
          <w:highlight w:val="magenta"/>
        </w:rPr>
      </w:pPr>
      <w:r w:rsidRPr="00017E9A">
        <w:rPr>
          <w:rFonts w:cs="Arial"/>
        </w:rPr>
        <w:t xml:space="preserve">Navedeno blago in storitve so tiste, za katere naročnik glede na pretekle potrebe domneva, da jih bo potreboval. </w:t>
      </w:r>
      <w:r w:rsidR="00714B67" w:rsidRPr="00FE5C51">
        <w:rPr>
          <w:rFonts w:cs="Arial"/>
        </w:rPr>
        <w:t>Predmet javnega naročila obsega dobavo opreme na lokacijo naročnika in garancijsko vzdrževanje dobavljene opreme s prevzemom in dostavo opreme na lokaciji naročnika</w:t>
      </w:r>
      <w:r w:rsidR="00BE6AEB">
        <w:rPr>
          <w:rFonts w:cs="Arial"/>
        </w:rPr>
        <w:t xml:space="preserve"> ter morebitne druge storitve</w:t>
      </w:r>
      <w:r w:rsidR="00714B67" w:rsidRPr="00FE5C51">
        <w:rPr>
          <w:rFonts w:cs="Arial"/>
        </w:rPr>
        <w:t>.</w:t>
      </w:r>
      <w:r w:rsidR="00BE6AEB">
        <w:rPr>
          <w:rFonts w:cs="Arial"/>
        </w:rPr>
        <w:t xml:space="preserve"> </w:t>
      </w:r>
      <w:r w:rsidRPr="00FE5C51">
        <w:rPr>
          <w:rFonts w:cs="Arial"/>
        </w:rPr>
        <w:t>Natančne specifikacije bo naročnik posredoval ponudnikom ob posameznem povpraševanju.</w:t>
      </w:r>
      <w:r w:rsidR="009E3305" w:rsidRPr="00FE5C51">
        <w:rPr>
          <w:rFonts w:cs="Arial"/>
        </w:rPr>
        <w:t xml:space="preserve"> </w:t>
      </w:r>
    </w:p>
    <w:p w14:paraId="219E0255" w14:textId="77777777" w:rsidR="00713E86" w:rsidRPr="00FE5C51" w:rsidRDefault="00713E86" w:rsidP="00713E86">
      <w:pPr>
        <w:rPr>
          <w:rFonts w:cs="Arial"/>
        </w:rPr>
      </w:pPr>
    </w:p>
    <w:p w14:paraId="45CC3AFD" w14:textId="77777777" w:rsidR="001A0410" w:rsidRPr="00FE5C51" w:rsidRDefault="009E3305" w:rsidP="005035A8">
      <w:pPr>
        <w:jc w:val="both"/>
        <w:rPr>
          <w:u w:val="single"/>
        </w:rPr>
      </w:pPr>
      <w:r w:rsidRPr="00FE5C51">
        <w:rPr>
          <w:u w:val="single"/>
        </w:rPr>
        <w:t>PREVERJANJE IZPOLNJEVANJA POGOJEV V FAZI IZVAJANJA OKVIRNIH SPORAZUMOV</w:t>
      </w:r>
      <w:r w:rsidR="001A0410" w:rsidRPr="00FE5C51">
        <w:rPr>
          <w:u w:val="single"/>
        </w:rPr>
        <w:t>:</w:t>
      </w:r>
    </w:p>
    <w:p w14:paraId="46FFDA05" w14:textId="77777777" w:rsidR="001A0410" w:rsidRPr="00FE5C51" w:rsidRDefault="001A0410" w:rsidP="005035A8">
      <w:pPr>
        <w:jc w:val="both"/>
        <w:rPr>
          <w:u w:val="single"/>
        </w:rPr>
      </w:pPr>
    </w:p>
    <w:p w14:paraId="605BD10C" w14:textId="77777777" w:rsidR="001A0410" w:rsidRPr="00A75322" w:rsidRDefault="001A0410" w:rsidP="00C36DD7">
      <w:pPr>
        <w:pStyle w:val="ListParagraph"/>
        <w:numPr>
          <w:ilvl w:val="0"/>
          <w:numId w:val="36"/>
        </w:numPr>
        <w:jc w:val="both"/>
      </w:pPr>
      <w:bookmarkStart w:id="1" w:name="_Hlk170889139"/>
      <w:r w:rsidRPr="00A75322">
        <w:t>VELJAVEN CERTIFIKAT ZA STANDARD ISO 270001</w:t>
      </w:r>
      <w:r w:rsidR="00716198" w:rsidRPr="00A75322">
        <w:t>:</w:t>
      </w:r>
      <w:r w:rsidRPr="00A75322">
        <w:t xml:space="preserve"> </w:t>
      </w:r>
    </w:p>
    <w:p w14:paraId="3D6FB464" w14:textId="77777777" w:rsidR="00716198" w:rsidRPr="00A75322" w:rsidRDefault="005035A8" w:rsidP="00716198">
      <w:pPr>
        <w:ind w:left="709"/>
        <w:jc w:val="both"/>
      </w:pPr>
      <w:r w:rsidRPr="00A75322">
        <w:t xml:space="preserve">Kandidati, katerim bo priznana sposobnost in </w:t>
      </w:r>
      <w:r w:rsidR="00716198" w:rsidRPr="00A75322">
        <w:t xml:space="preserve">z njimi sklenjen okvirni sporazum za sklopa 2 in 3, morajo imeti  ob oddaji ponudbe </w:t>
      </w:r>
      <w:r w:rsidR="00FE5C51" w:rsidRPr="00A75322">
        <w:t xml:space="preserve">(v drugi fazi postopka) </w:t>
      </w:r>
      <w:r w:rsidR="00716198" w:rsidRPr="00A75322">
        <w:t xml:space="preserve">za </w:t>
      </w:r>
      <w:r w:rsidR="00D13094" w:rsidRPr="00A75322">
        <w:t xml:space="preserve">oba </w:t>
      </w:r>
      <w:r w:rsidR="00716198" w:rsidRPr="00A75322">
        <w:t xml:space="preserve">sklopa </w:t>
      </w:r>
      <w:r w:rsidRPr="00A75322">
        <w:t>od 1.1.2025</w:t>
      </w:r>
      <w:r w:rsidR="002E7E39" w:rsidRPr="00A75322">
        <w:t xml:space="preserve"> dalje</w:t>
      </w:r>
      <w:r w:rsidRPr="00A75322">
        <w:t xml:space="preserve"> </w:t>
      </w:r>
      <w:r w:rsidR="003A18EB" w:rsidRPr="00A75322">
        <w:t xml:space="preserve">veljaven </w:t>
      </w:r>
      <w:r w:rsidRPr="00A75322">
        <w:t>certifikat ISO 270001 (v nadaljevanju: certifikat)</w:t>
      </w:r>
      <w:r w:rsidR="00716198" w:rsidRPr="00A75322">
        <w:t>.</w:t>
      </w:r>
      <w:r w:rsidR="00D13094" w:rsidRPr="00A75322">
        <w:t xml:space="preserve"> </w:t>
      </w:r>
      <w:r w:rsidR="00716198" w:rsidRPr="00A75322">
        <w:t xml:space="preserve">Kopijo certifikata kandidati priložijo v </w:t>
      </w:r>
      <w:r w:rsidR="00A75322">
        <w:t>prvi ponudbi.</w:t>
      </w:r>
      <w:r w:rsidR="00D13094" w:rsidRPr="00A75322">
        <w:t xml:space="preserve"> </w:t>
      </w:r>
      <w:r w:rsidR="00716198" w:rsidRPr="00A75322">
        <w:t>V kolikor dokazilo ne bo predloženo v ponudbi</w:t>
      </w:r>
      <w:r w:rsidR="00D13094" w:rsidRPr="00A75322">
        <w:t xml:space="preserve"> </w:t>
      </w:r>
      <w:r w:rsidR="00FE5C51" w:rsidRPr="00A75322">
        <w:t>in</w:t>
      </w:r>
      <w:r w:rsidR="00D13094" w:rsidRPr="00A75322">
        <w:t xml:space="preserve"> ne bo veljavno na dan oddaje ponudbe</w:t>
      </w:r>
      <w:r w:rsidR="00716198" w:rsidRPr="00A75322">
        <w:t xml:space="preserve">, bo </w:t>
      </w:r>
      <w:r w:rsidR="00D13094" w:rsidRPr="00A75322">
        <w:t xml:space="preserve">takšna </w:t>
      </w:r>
      <w:r w:rsidR="00716198" w:rsidRPr="00A75322">
        <w:t>ponudba zavrnjena kot nepopolna.</w:t>
      </w:r>
      <w:r w:rsidR="00A75322">
        <w:t xml:space="preserve"> Ponudnikom ni potrebno prilagati certifikata v vsaki ponudbi, ampak samo v prvi in nato preden poteče veljavnost certifikatu, ki so ga poslali v prvi ponudbi</w:t>
      </w:r>
      <w:r w:rsidR="009C582E">
        <w:t>.</w:t>
      </w:r>
    </w:p>
    <w:bookmarkEnd w:id="1"/>
    <w:p w14:paraId="016843E9" w14:textId="77777777" w:rsidR="00EA3DE0" w:rsidRPr="00892511" w:rsidRDefault="00EA3DE0" w:rsidP="005035A8">
      <w:pPr>
        <w:jc w:val="both"/>
      </w:pPr>
    </w:p>
    <w:p w14:paraId="1802047C" w14:textId="77777777" w:rsidR="001A0410" w:rsidRPr="00892511" w:rsidRDefault="001A0410" w:rsidP="00C36DD7">
      <w:pPr>
        <w:pStyle w:val="ListParagraph"/>
        <w:numPr>
          <w:ilvl w:val="0"/>
          <w:numId w:val="36"/>
        </w:numPr>
        <w:jc w:val="both"/>
      </w:pPr>
      <w:r w:rsidRPr="00892511">
        <w:t>PARTNERSKI STATUS ZA PONUJENO OPREMO</w:t>
      </w:r>
      <w:r w:rsidR="00D13094" w:rsidRPr="00892511">
        <w:t xml:space="preserve"> ZA SKLOPA 2. IN 3.</w:t>
      </w:r>
      <w:r w:rsidR="00716198" w:rsidRPr="00892511">
        <w:t xml:space="preserve">: </w:t>
      </w:r>
    </w:p>
    <w:p w14:paraId="2072BD6D" w14:textId="77777777" w:rsidR="00EA3DE0" w:rsidRDefault="00EA3DE0" w:rsidP="00824C7E">
      <w:pPr>
        <w:ind w:left="720"/>
        <w:jc w:val="both"/>
      </w:pPr>
      <w:r w:rsidRPr="00892511">
        <w:t xml:space="preserve">Kandidati, katerim bo priznana sposobnost in bo z njimi sklenjen okvirni sporazum za sklopa 2 in 3, morajo imeti  </w:t>
      </w:r>
      <w:r w:rsidR="009E3305" w:rsidRPr="00892511">
        <w:t xml:space="preserve">ob oddaji ponudbe </w:t>
      </w:r>
      <w:r w:rsidR="00A75322">
        <w:t xml:space="preserve">(v drugi fazi postopka) </w:t>
      </w:r>
      <w:r w:rsidR="009E3305" w:rsidRPr="00892511">
        <w:t xml:space="preserve">za </w:t>
      </w:r>
      <w:r w:rsidRPr="00892511">
        <w:t xml:space="preserve"> vso opremo, ki </w:t>
      </w:r>
      <w:r w:rsidR="00727DFE" w:rsidRPr="00892511">
        <w:t>jo</w:t>
      </w:r>
      <w:r w:rsidRPr="00892511">
        <w:t xml:space="preserve"> bodo ponujali v okviru posameznih povpraševanj, </w:t>
      </w:r>
      <w:r w:rsidR="00D13094" w:rsidRPr="00892511">
        <w:t xml:space="preserve">veljaven </w:t>
      </w:r>
      <w:r w:rsidRPr="00892511">
        <w:t xml:space="preserve">najvišji partnerski status </w:t>
      </w:r>
      <w:r w:rsidR="00D13094" w:rsidRPr="00892511">
        <w:t>GOLD ali enakovredno pri proizvajalcu ponujene opreme</w:t>
      </w:r>
      <w:r w:rsidR="009E3305" w:rsidRPr="00892511">
        <w:t xml:space="preserve">. Kopijo dokazila o partnerskem statusu </w:t>
      </w:r>
      <w:r w:rsidR="00D13094" w:rsidRPr="00892511">
        <w:t xml:space="preserve">posamezni </w:t>
      </w:r>
      <w:r w:rsidR="009E3305" w:rsidRPr="00892511">
        <w:t>kandidat priloži v ponudbi.</w:t>
      </w:r>
      <w:r w:rsidR="00D13094" w:rsidRPr="00892511">
        <w:t xml:space="preserve"> </w:t>
      </w:r>
      <w:r w:rsidR="009E3305" w:rsidRPr="00892511">
        <w:t xml:space="preserve">V kolikor </w:t>
      </w:r>
      <w:r w:rsidR="001A0410" w:rsidRPr="00892511">
        <w:t>dokazilo ne bo predloženo v ponudbi</w:t>
      </w:r>
      <w:r w:rsidR="00D13094" w:rsidRPr="00892511">
        <w:t xml:space="preserve"> </w:t>
      </w:r>
      <w:r w:rsidR="00FE5C51" w:rsidRPr="00892511">
        <w:t>in</w:t>
      </w:r>
      <w:r w:rsidR="00D13094" w:rsidRPr="00892511">
        <w:t xml:space="preserve"> ne bo ustrezno glede na naveden pogoj</w:t>
      </w:r>
      <w:r w:rsidR="009E3305" w:rsidRPr="00892511">
        <w:t xml:space="preserve">, bo </w:t>
      </w:r>
      <w:r w:rsidR="00D13094" w:rsidRPr="00892511">
        <w:t xml:space="preserve">takšna </w:t>
      </w:r>
      <w:r w:rsidR="009E3305" w:rsidRPr="00892511">
        <w:t>ponudba zavrnjena kot nepopolna.</w:t>
      </w:r>
    </w:p>
    <w:p w14:paraId="6CD9BC4C" w14:textId="77777777" w:rsidR="00824C7E" w:rsidRPr="00824C7E" w:rsidRDefault="00824C7E" w:rsidP="00824C7E">
      <w:pPr>
        <w:ind w:left="720"/>
        <w:jc w:val="both"/>
      </w:pPr>
    </w:p>
    <w:p w14:paraId="7819B2EB" w14:textId="77777777" w:rsidR="00B03F3A" w:rsidRPr="002153C5" w:rsidRDefault="00B03F3A" w:rsidP="00B03F3A">
      <w:pPr>
        <w:rPr>
          <w:b/>
          <w:bCs/>
          <w:i/>
          <w:szCs w:val="18"/>
        </w:rPr>
      </w:pPr>
      <w:r w:rsidRPr="002153C5">
        <w:rPr>
          <w:b/>
          <w:bCs/>
          <w:i/>
          <w:szCs w:val="18"/>
        </w:rPr>
        <w:t>IZJAVA:</w:t>
      </w:r>
    </w:p>
    <w:p w14:paraId="0CF1DAFC" w14:textId="77777777" w:rsidR="00B03F3A" w:rsidRPr="002153C5" w:rsidRDefault="00B03F3A" w:rsidP="00B03F3A">
      <w:pPr>
        <w:rPr>
          <w:b/>
          <w:bCs/>
          <w:i/>
          <w:szCs w:val="18"/>
        </w:rPr>
      </w:pPr>
    </w:p>
    <w:p w14:paraId="356AA188" w14:textId="77777777" w:rsidR="00B03F3A" w:rsidRPr="00413B7D" w:rsidRDefault="00B03F3A" w:rsidP="00B03F3A">
      <w:pPr>
        <w:rPr>
          <w:i/>
          <w:strike/>
          <w:szCs w:val="18"/>
        </w:rPr>
      </w:pPr>
      <w:r w:rsidRPr="00413B7D">
        <w:rPr>
          <w:i/>
          <w:szCs w:val="18"/>
        </w:rPr>
        <w:t>Izjavljamo, da se v celoti strinjamo z zgoraj navedenimi zahtevami</w:t>
      </w:r>
      <w:r w:rsidR="00714B67" w:rsidRPr="00413B7D">
        <w:rPr>
          <w:i/>
          <w:szCs w:val="18"/>
        </w:rPr>
        <w:t>.</w:t>
      </w:r>
    </w:p>
    <w:p w14:paraId="56C3A9C8" w14:textId="77777777" w:rsidR="00B03F3A" w:rsidRPr="002153C5" w:rsidRDefault="00B03F3A" w:rsidP="00B03F3A">
      <w:pPr>
        <w:rPr>
          <w:i/>
          <w:szCs w:val="18"/>
        </w:rPr>
      </w:pPr>
      <w:r w:rsidRPr="00413B7D">
        <w:rPr>
          <w:i/>
          <w:szCs w:val="18"/>
        </w:rPr>
        <w:t>S podpisom tega obrazca  ponudnik tudi potrjuje, da se strinja tudi z ostalimi zahtevami iz razpisne dokumentacije.</w:t>
      </w:r>
    </w:p>
    <w:p w14:paraId="2B555385" w14:textId="77777777" w:rsidR="00B03F3A" w:rsidRPr="002153C5" w:rsidRDefault="00B03F3A" w:rsidP="00B03F3A">
      <w:pPr>
        <w:rPr>
          <w:i/>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41973" w:rsidRPr="006D7B5D" w14:paraId="10955A64" w14:textId="77777777" w:rsidTr="00AD10BD">
        <w:tc>
          <w:tcPr>
            <w:tcW w:w="3430" w:type="dxa"/>
            <w:hideMark/>
          </w:tcPr>
          <w:p w14:paraId="0371E472" w14:textId="77777777" w:rsidR="00D41973" w:rsidRPr="006D7B5D" w:rsidRDefault="00D41973" w:rsidP="00AD10BD">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14:paraId="435595B2" w14:textId="77777777" w:rsidR="00D41973" w:rsidRPr="006D7B5D" w:rsidRDefault="00D41973" w:rsidP="00AD10BD">
            <w:pPr>
              <w:widowControl w:val="0"/>
              <w:tabs>
                <w:tab w:val="left" w:pos="5580"/>
              </w:tabs>
              <w:autoSpaceDE w:val="0"/>
              <w:autoSpaceDN w:val="0"/>
              <w:adjustRightInd w:val="0"/>
              <w:spacing w:before="48"/>
              <w:jc w:val="center"/>
              <w:rPr>
                <w:rFonts w:cs="Arial"/>
                <w:color w:val="000000"/>
              </w:rPr>
            </w:pPr>
          </w:p>
        </w:tc>
        <w:tc>
          <w:tcPr>
            <w:tcW w:w="3573" w:type="dxa"/>
            <w:hideMark/>
          </w:tcPr>
          <w:p w14:paraId="455CB4EA" w14:textId="77777777" w:rsidR="00D41973" w:rsidRPr="006D7B5D" w:rsidRDefault="00D41973" w:rsidP="00AD10BD">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D41973" w:rsidRPr="006D7B5D" w14:paraId="59548BD5" w14:textId="77777777" w:rsidTr="000E7E48">
        <w:tc>
          <w:tcPr>
            <w:tcW w:w="3430" w:type="dxa"/>
            <w:tcBorders>
              <w:top w:val="nil"/>
              <w:left w:val="nil"/>
              <w:bottom w:val="nil"/>
              <w:right w:val="nil"/>
            </w:tcBorders>
          </w:tcPr>
          <w:p w14:paraId="4CB95896" w14:textId="77777777" w:rsidR="00D41973" w:rsidRPr="006D7B5D" w:rsidRDefault="00D41973" w:rsidP="00AD10BD">
            <w:pPr>
              <w:widowControl w:val="0"/>
              <w:tabs>
                <w:tab w:val="left" w:pos="5580"/>
              </w:tabs>
              <w:autoSpaceDE w:val="0"/>
              <w:autoSpaceDN w:val="0"/>
              <w:adjustRightInd w:val="0"/>
              <w:spacing w:before="48"/>
              <w:rPr>
                <w:rFonts w:cs="Arial"/>
                <w:color w:val="000000"/>
              </w:rPr>
            </w:pPr>
          </w:p>
        </w:tc>
        <w:tc>
          <w:tcPr>
            <w:tcW w:w="2067" w:type="dxa"/>
          </w:tcPr>
          <w:p w14:paraId="7D885D69" w14:textId="77777777" w:rsidR="00D41973" w:rsidRPr="006D7B5D" w:rsidRDefault="00D41973" w:rsidP="00AD10BD">
            <w:pPr>
              <w:widowControl w:val="0"/>
              <w:tabs>
                <w:tab w:val="left" w:pos="5580"/>
              </w:tabs>
              <w:autoSpaceDE w:val="0"/>
              <w:autoSpaceDN w:val="0"/>
              <w:adjustRightInd w:val="0"/>
              <w:spacing w:before="48"/>
              <w:rPr>
                <w:rFonts w:cs="Arial"/>
                <w:color w:val="000000"/>
              </w:rPr>
            </w:pPr>
          </w:p>
        </w:tc>
        <w:tc>
          <w:tcPr>
            <w:tcW w:w="3573" w:type="dxa"/>
            <w:tcBorders>
              <w:top w:val="nil"/>
              <w:left w:val="nil"/>
              <w:bottom w:val="nil"/>
              <w:right w:val="nil"/>
            </w:tcBorders>
          </w:tcPr>
          <w:p w14:paraId="73748D10" w14:textId="77777777" w:rsidR="00D41973" w:rsidRPr="006D7B5D" w:rsidRDefault="00D41973" w:rsidP="00AD10BD">
            <w:pPr>
              <w:widowControl w:val="0"/>
              <w:tabs>
                <w:tab w:val="left" w:pos="5580"/>
              </w:tabs>
              <w:autoSpaceDE w:val="0"/>
              <w:autoSpaceDN w:val="0"/>
              <w:adjustRightInd w:val="0"/>
              <w:spacing w:before="48"/>
              <w:rPr>
                <w:rFonts w:cs="Arial"/>
                <w:color w:val="000000"/>
              </w:rPr>
            </w:pPr>
          </w:p>
        </w:tc>
      </w:tr>
      <w:tr w:rsidR="000E7E48" w:rsidRPr="006D7B5D" w14:paraId="3F59AEB4" w14:textId="77777777" w:rsidTr="00AD10BD">
        <w:tc>
          <w:tcPr>
            <w:tcW w:w="3430" w:type="dxa"/>
            <w:tcBorders>
              <w:top w:val="nil"/>
              <w:left w:val="nil"/>
              <w:bottom w:val="single" w:sz="4" w:space="0" w:color="auto"/>
              <w:right w:val="nil"/>
            </w:tcBorders>
          </w:tcPr>
          <w:p w14:paraId="1B854F4F" w14:textId="77777777" w:rsidR="000E7E48" w:rsidRPr="006D7B5D" w:rsidRDefault="000E7E48" w:rsidP="00AD10BD">
            <w:pPr>
              <w:widowControl w:val="0"/>
              <w:tabs>
                <w:tab w:val="left" w:pos="5580"/>
              </w:tabs>
              <w:autoSpaceDE w:val="0"/>
              <w:autoSpaceDN w:val="0"/>
              <w:adjustRightInd w:val="0"/>
              <w:spacing w:before="48"/>
              <w:rPr>
                <w:rFonts w:cs="Arial"/>
                <w:color w:val="000000"/>
              </w:rPr>
            </w:pPr>
          </w:p>
        </w:tc>
        <w:tc>
          <w:tcPr>
            <w:tcW w:w="2067" w:type="dxa"/>
          </w:tcPr>
          <w:p w14:paraId="644056E0" w14:textId="77777777" w:rsidR="000E7E48" w:rsidRPr="006D7B5D" w:rsidRDefault="000E7E48" w:rsidP="00AD10BD">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1351ACAA" w14:textId="77777777" w:rsidR="000E7E48" w:rsidRPr="006D7B5D" w:rsidRDefault="000E7E48" w:rsidP="00AD10BD">
            <w:pPr>
              <w:widowControl w:val="0"/>
              <w:tabs>
                <w:tab w:val="left" w:pos="5580"/>
              </w:tabs>
              <w:autoSpaceDE w:val="0"/>
              <w:autoSpaceDN w:val="0"/>
              <w:adjustRightInd w:val="0"/>
              <w:spacing w:before="48"/>
              <w:rPr>
                <w:rFonts w:cs="Arial"/>
                <w:color w:val="000000"/>
              </w:rPr>
            </w:pPr>
          </w:p>
        </w:tc>
      </w:tr>
    </w:tbl>
    <w:p w14:paraId="6E900B07" w14:textId="77777777" w:rsidR="00B03F3A" w:rsidRPr="00425068" w:rsidRDefault="00B03F3A" w:rsidP="00B03F3A">
      <w:pPr>
        <w:rPr>
          <w:rFonts w:cs="Arial"/>
          <w:b/>
          <w:bdr w:val="single" w:sz="4" w:space="0" w:color="auto" w:frame="1"/>
        </w:rPr>
      </w:pPr>
      <w:r>
        <w:rPr>
          <w:rFonts w:cs="Arial"/>
          <w:b/>
          <w:bdr w:val="single" w:sz="4" w:space="0" w:color="auto" w:frame="1"/>
        </w:rPr>
        <w:lastRenderedPageBreak/>
        <w:t>Obrazec št.</w:t>
      </w:r>
      <w:r w:rsidR="00DD1544">
        <w:rPr>
          <w:rFonts w:cs="Arial"/>
          <w:b/>
          <w:bdr w:val="single" w:sz="4" w:space="0" w:color="auto" w:frame="1"/>
        </w:rPr>
        <w:t xml:space="preserve"> 9</w:t>
      </w:r>
    </w:p>
    <w:p w14:paraId="2703EB01" w14:textId="77777777" w:rsidR="00B03F3A" w:rsidRPr="00504772" w:rsidRDefault="00504772" w:rsidP="00504772">
      <w:pPr>
        <w:jc w:val="center"/>
        <w:rPr>
          <w:b/>
          <w:sz w:val="24"/>
        </w:rPr>
      </w:pPr>
      <w:r w:rsidRPr="009E3305">
        <w:rPr>
          <w:b/>
          <w:sz w:val="24"/>
        </w:rPr>
        <w:t>IZJAVA O REFERENČNEM POSLU</w:t>
      </w:r>
    </w:p>
    <w:p w14:paraId="5C5B48B9" w14:textId="77777777" w:rsidR="00B03F3A" w:rsidRDefault="00504772" w:rsidP="00504772">
      <w:pPr>
        <w:jc w:val="center"/>
        <w:rPr>
          <w:rFonts w:cs="Arial"/>
          <w:b/>
          <w:bCs/>
        </w:rPr>
      </w:pPr>
      <w:r w:rsidRPr="000E7E48">
        <w:rPr>
          <w:b/>
          <w:bCs/>
          <w:sz w:val="22"/>
          <w:szCs w:val="22"/>
        </w:rPr>
        <w:t>za j</w:t>
      </w:r>
      <w:r w:rsidR="00B03F3A" w:rsidRPr="000E7E48">
        <w:rPr>
          <w:b/>
          <w:bCs/>
          <w:sz w:val="22"/>
          <w:szCs w:val="22"/>
        </w:rPr>
        <w:t>avno naročilo</w:t>
      </w:r>
      <w:r w:rsidR="00AA04A4" w:rsidRPr="000E7E48">
        <w:rPr>
          <w:b/>
          <w:bCs/>
          <w:sz w:val="22"/>
          <w:szCs w:val="22"/>
        </w:rPr>
        <w:t xml:space="preserve"> </w:t>
      </w:r>
      <w:r w:rsidR="00AA04A4" w:rsidRPr="000E7E48">
        <w:rPr>
          <w:rFonts w:cstheme="minorHAnsi"/>
          <w:b/>
          <w:sz w:val="22"/>
          <w:szCs w:val="22"/>
        </w:rPr>
        <w:t>» Nabava računalniške strojne in programske opreme</w:t>
      </w:r>
      <w:r w:rsidR="0006045C" w:rsidRPr="000E7E48">
        <w:rPr>
          <w:rFonts w:eastAsia="Calibri"/>
          <w:b/>
          <w:bCs/>
          <w:sz w:val="22"/>
          <w:szCs w:val="22"/>
          <w:lang w:eastAsia="en-US"/>
        </w:rPr>
        <w:t>,</w:t>
      </w:r>
      <w:r w:rsidR="0006045C" w:rsidRPr="000E7E48">
        <w:rPr>
          <w:rFonts w:cs="Arial"/>
          <w:b/>
          <w:bCs/>
          <w:sz w:val="22"/>
          <w:szCs w:val="22"/>
        </w:rPr>
        <w:t xml:space="preserve"> </w:t>
      </w:r>
      <w:r w:rsidR="00B03F3A" w:rsidRPr="000E7E48">
        <w:rPr>
          <w:rFonts w:cs="Arial"/>
          <w:b/>
          <w:bCs/>
          <w:sz w:val="22"/>
          <w:szCs w:val="22"/>
        </w:rPr>
        <w:t>JN-</w:t>
      </w:r>
      <w:r w:rsidR="00B03F3A" w:rsidRPr="0006045C">
        <w:rPr>
          <w:rFonts w:cs="Arial"/>
          <w:b/>
          <w:bCs/>
        </w:rPr>
        <w:t>00</w:t>
      </w:r>
      <w:r w:rsidR="0006045C" w:rsidRPr="0006045C">
        <w:rPr>
          <w:rFonts w:cs="Arial"/>
          <w:b/>
          <w:bCs/>
        </w:rPr>
        <w:t>2</w:t>
      </w:r>
      <w:r w:rsidR="00892511">
        <w:rPr>
          <w:rFonts w:cs="Arial"/>
          <w:b/>
          <w:bCs/>
        </w:rPr>
        <w:t>9</w:t>
      </w:r>
      <w:r w:rsidR="00B03F3A" w:rsidRPr="0006045C">
        <w:rPr>
          <w:rFonts w:cs="Arial"/>
          <w:b/>
          <w:bCs/>
        </w:rPr>
        <w:t>/202</w:t>
      </w:r>
      <w:r w:rsidR="0006045C" w:rsidRPr="0006045C">
        <w:rPr>
          <w:rFonts w:cs="Arial"/>
          <w:b/>
          <w:bCs/>
        </w:rPr>
        <w:t>4</w:t>
      </w:r>
      <w:r>
        <w:rPr>
          <w:rFonts w:cs="Arial"/>
          <w:b/>
          <w:bCs/>
        </w:rPr>
        <w:t>«</w:t>
      </w:r>
    </w:p>
    <w:p w14:paraId="3501C65C" w14:textId="77777777" w:rsidR="00504772" w:rsidRPr="00130D6F" w:rsidRDefault="00504772" w:rsidP="00846C43">
      <w:pPr>
        <w:rPr>
          <w:rFonts w:cs="Arial"/>
          <w:bCs/>
        </w:rPr>
      </w:pPr>
    </w:p>
    <w:p w14:paraId="20239981" w14:textId="77777777" w:rsidR="00130D6F" w:rsidRDefault="00130D6F" w:rsidP="00130D6F">
      <w:pPr>
        <w:pStyle w:val="ListParagraph"/>
        <w:rPr>
          <w:rFonts w:eastAsia="Calibri" w:cs="Arial"/>
        </w:rPr>
      </w:pPr>
    </w:p>
    <w:tbl>
      <w:tblPr>
        <w:tblStyle w:val="TableGrid"/>
        <w:tblW w:w="0" w:type="auto"/>
        <w:tblInd w:w="-5" w:type="dxa"/>
        <w:tblLook w:val="04A0" w:firstRow="1" w:lastRow="0" w:firstColumn="1" w:lastColumn="0" w:noHBand="0" w:noVBand="1"/>
      </w:tblPr>
      <w:tblGrid>
        <w:gridCol w:w="3402"/>
        <w:gridCol w:w="5663"/>
      </w:tblGrid>
      <w:tr w:rsidR="00AA04A4" w14:paraId="27818AC7" w14:textId="77777777" w:rsidTr="007C67F9">
        <w:tc>
          <w:tcPr>
            <w:tcW w:w="3402" w:type="dxa"/>
            <w:vAlign w:val="center"/>
          </w:tcPr>
          <w:p w14:paraId="10C4BACA" w14:textId="77777777" w:rsidR="00AA04A4" w:rsidRDefault="00AA04A4" w:rsidP="007C67F9">
            <w:pPr>
              <w:pStyle w:val="ListParagraph"/>
              <w:ind w:left="0"/>
              <w:rPr>
                <w:rFonts w:eastAsia="Calibri" w:cs="Arial"/>
              </w:rPr>
            </w:pPr>
            <w:r>
              <w:rPr>
                <w:rFonts w:eastAsia="Calibri" w:cs="Arial"/>
              </w:rPr>
              <w:t>Sklop</w:t>
            </w:r>
            <w:r w:rsidR="007C67F9">
              <w:rPr>
                <w:rFonts w:eastAsia="Calibri" w:cs="Arial"/>
              </w:rPr>
              <w:t xml:space="preserve"> računalniše opreme</w:t>
            </w:r>
            <w:r>
              <w:rPr>
                <w:rFonts w:eastAsia="Calibri" w:cs="Arial"/>
              </w:rPr>
              <w:t>, na katerega se referenca nanaša (</w:t>
            </w:r>
            <w:r w:rsidR="0055682E">
              <w:rPr>
                <w:rFonts w:eastAsia="Calibri" w:cs="Arial"/>
              </w:rPr>
              <w:t xml:space="preserve">OBVEZNO </w:t>
            </w:r>
            <w:r>
              <w:rPr>
                <w:rFonts w:eastAsia="Calibri" w:cs="Arial"/>
              </w:rPr>
              <w:t>označite sklop)</w:t>
            </w:r>
          </w:p>
        </w:tc>
        <w:tc>
          <w:tcPr>
            <w:tcW w:w="5663" w:type="dxa"/>
          </w:tcPr>
          <w:p w14:paraId="663E9173" w14:textId="77777777" w:rsidR="00AA04A4" w:rsidRDefault="00AA04A4" w:rsidP="00130D6F">
            <w:pPr>
              <w:pStyle w:val="ListParagraph"/>
              <w:ind w:left="0"/>
              <w:rPr>
                <w:rFonts w:eastAsia="Calibri" w:cs="Arial"/>
              </w:rPr>
            </w:pPr>
          </w:p>
          <w:p w14:paraId="095EE037" w14:textId="77777777" w:rsidR="007C67F9" w:rsidRPr="00B762F5" w:rsidRDefault="007C67F9" w:rsidP="007C67F9">
            <w:pPr>
              <w:jc w:val="both"/>
              <w:rPr>
                <w:rFonts w:cs="Arial"/>
                <w:sz w:val="22"/>
                <w:szCs w:val="22"/>
              </w:rPr>
            </w:pPr>
            <w:r w:rsidRPr="00B762F5">
              <w:rPr>
                <w:rFonts w:cs="Arial"/>
                <w:sz w:val="22"/>
                <w:szCs w:val="22"/>
              </w:rPr>
              <w:fldChar w:fldCharType="begin">
                <w:ffData>
                  <w:name w:val="Check5"/>
                  <w:enabled/>
                  <w:calcOnExit w:val="0"/>
                  <w:checkBox>
                    <w:sizeAuto/>
                    <w:default w:val="0"/>
                  </w:checkBox>
                </w:ffData>
              </w:fldChar>
            </w:r>
            <w:r w:rsidRPr="00B762F5">
              <w:rPr>
                <w:rFonts w:cs="Arial"/>
                <w:sz w:val="22"/>
                <w:szCs w:val="22"/>
              </w:rPr>
              <w:instrText xml:space="preserve"> FORMCHECKBOX </w:instrText>
            </w:r>
            <w:r w:rsidR="00387C61">
              <w:rPr>
                <w:rFonts w:cs="Arial"/>
                <w:sz w:val="22"/>
                <w:szCs w:val="22"/>
              </w:rPr>
            </w:r>
            <w:r w:rsidR="00387C61">
              <w:rPr>
                <w:rFonts w:cs="Arial"/>
                <w:sz w:val="22"/>
                <w:szCs w:val="22"/>
              </w:rPr>
              <w:fldChar w:fldCharType="separate"/>
            </w:r>
            <w:r w:rsidRPr="00B762F5">
              <w:rPr>
                <w:rFonts w:cs="Arial"/>
                <w:sz w:val="22"/>
                <w:szCs w:val="22"/>
              </w:rPr>
              <w:fldChar w:fldCharType="end"/>
            </w:r>
            <w:r w:rsidRPr="00B762F5">
              <w:rPr>
                <w:rFonts w:cs="Arial"/>
                <w:sz w:val="22"/>
                <w:szCs w:val="22"/>
              </w:rPr>
              <w:t xml:space="preserve"> sklop 1: </w:t>
            </w:r>
            <w:r w:rsidRPr="00B762F5">
              <w:rPr>
                <w:rFonts w:cs="Arial"/>
                <w:bCs/>
                <w:sz w:val="22"/>
                <w:szCs w:val="22"/>
              </w:rPr>
              <w:tab/>
              <w:t>RAČUNALNIŠKA OPREMA</w:t>
            </w:r>
            <w:r w:rsidRPr="00B762F5">
              <w:rPr>
                <w:rFonts w:cs="Arial"/>
                <w:sz w:val="22"/>
                <w:szCs w:val="22"/>
              </w:rPr>
              <w:t xml:space="preserve"> </w:t>
            </w:r>
            <w:r>
              <w:rPr>
                <w:rFonts w:cs="Arial"/>
                <w:sz w:val="22"/>
                <w:szCs w:val="22"/>
              </w:rPr>
              <w:t>(namizni računalniki, prenosni računalniki, tablični računalniki, računalniški monitorji, laserski tiskalniki, termalni tiskalniki, multifunkcijske naprave, skenerji,...)</w:t>
            </w:r>
          </w:p>
          <w:p w14:paraId="17CC65FD" w14:textId="77777777" w:rsidR="007C67F9" w:rsidRPr="00B762F5" w:rsidRDefault="007C67F9" w:rsidP="007C67F9">
            <w:pPr>
              <w:jc w:val="both"/>
              <w:rPr>
                <w:rFonts w:cs="Arial"/>
                <w:sz w:val="22"/>
                <w:szCs w:val="22"/>
              </w:rPr>
            </w:pPr>
            <w:r w:rsidRPr="00B762F5">
              <w:rPr>
                <w:rFonts w:cs="Arial"/>
                <w:sz w:val="22"/>
                <w:szCs w:val="22"/>
              </w:rPr>
              <w:fldChar w:fldCharType="begin">
                <w:ffData>
                  <w:name w:val="Check6"/>
                  <w:enabled/>
                  <w:calcOnExit w:val="0"/>
                  <w:checkBox>
                    <w:sizeAuto/>
                    <w:default w:val="0"/>
                  </w:checkBox>
                </w:ffData>
              </w:fldChar>
            </w:r>
            <w:r w:rsidRPr="00B762F5">
              <w:rPr>
                <w:rFonts w:cs="Arial"/>
                <w:sz w:val="22"/>
                <w:szCs w:val="22"/>
              </w:rPr>
              <w:instrText xml:space="preserve"> FORMCHECKBOX </w:instrText>
            </w:r>
            <w:r w:rsidR="00387C61">
              <w:rPr>
                <w:rFonts w:cs="Arial"/>
                <w:sz w:val="22"/>
                <w:szCs w:val="22"/>
              </w:rPr>
            </w:r>
            <w:r w:rsidR="00387C61">
              <w:rPr>
                <w:rFonts w:cs="Arial"/>
                <w:sz w:val="22"/>
                <w:szCs w:val="22"/>
              </w:rPr>
              <w:fldChar w:fldCharType="separate"/>
            </w:r>
            <w:r w:rsidRPr="00B762F5">
              <w:rPr>
                <w:rFonts w:cs="Arial"/>
                <w:sz w:val="22"/>
                <w:szCs w:val="22"/>
              </w:rPr>
              <w:fldChar w:fldCharType="end"/>
            </w:r>
            <w:r w:rsidRPr="00B762F5">
              <w:rPr>
                <w:rFonts w:cs="Arial"/>
                <w:sz w:val="22"/>
                <w:szCs w:val="22"/>
              </w:rPr>
              <w:t xml:space="preserve"> sklop 2: STREŽNIŠKA OPREMA</w:t>
            </w:r>
            <w:r>
              <w:rPr>
                <w:rFonts w:cs="Arial"/>
                <w:sz w:val="22"/>
                <w:szCs w:val="22"/>
              </w:rPr>
              <w:t xml:space="preserve"> (strežniki, diskovna polja,...)</w:t>
            </w:r>
          </w:p>
          <w:p w14:paraId="177163BE" w14:textId="77777777" w:rsidR="007C67F9" w:rsidRPr="00B762F5" w:rsidRDefault="007C67F9" w:rsidP="007C67F9">
            <w:pPr>
              <w:jc w:val="both"/>
              <w:rPr>
                <w:rFonts w:cs="Arial"/>
                <w:sz w:val="22"/>
                <w:szCs w:val="22"/>
              </w:rPr>
            </w:pPr>
            <w:r w:rsidRPr="00B762F5">
              <w:rPr>
                <w:rFonts w:cs="Arial"/>
                <w:sz w:val="22"/>
                <w:szCs w:val="22"/>
              </w:rPr>
              <w:fldChar w:fldCharType="begin">
                <w:ffData>
                  <w:name w:val="Check5"/>
                  <w:enabled/>
                  <w:calcOnExit w:val="0"/>
                  <w:checkBox>
                    <w:sizeAuto/>
                    <w:default w:val="0"/>
                  </w:checkBox>
                </w:ffData>
              </w:fldChar>
            </w:r>
            <w:r w:rsidRPr="00B762F5">
              <w:rPr>
                <w:rFonts w:cs="Arial"/>
                <w:sz w:val="22"/>
                <w:szCs w:val="22"/>
              </w:rPr>
              <w:instrText xml:space="preserve"> FORMCHECKBOX </w:instrText>
            </w:r>
            <w:r w:rsidR="00387C61">
              <w:rPr>
                <w:rFonts w:cs="Arial"/>
                <w:sz w:val="22"/>
                <w:szCs w:val="22"/>
              </w:rPr>
            </w:r>
            <w:r w:rsidR="00387C61">
              <w:rPr>
                <w:rFonts w:cs="Arial"/>
                <w:sz w:val="22"/>
                <w:szCs w:val="22"/>
              </w:rPr>
              <w:fldChar w:fldCharType="separate"/>
            </w:r>
            <w:r w:rsidRPr="00B762F5">
              <w:rPr>
                <w:rFonts w:cs="Arial"/>
                <w:sz w:val="22"/>
                <w:szCs w:val="22"/>
              </w:rPr>
              <w:fldChar w:fldCharType="end"/>
            </w:r>
            <w:r w:rsidRPr="00B762F5">
              <w:rPr>
                <w:rFonts w:cs="Arial"/>
                <w:sz w:val="22"/>
                <w:szCs w:val="22"/>
              </w:rPr>
              <w:t xml:space="preserve"> sklop 3: MREŽNA OPREMA</w:t>
            </w:r>
            <w:r>
              <w:rPr>
                <w:rFonts w:cs="Arial"/>
                <w:sz w:val="22"/>
                <w:szCs w:val="22"/>
              </w:rPr>
              <w:t xml:space="preserve"> (aktivna mrežna oprema)</w:t>
            </w:r>
          </w:p>
          <w:p w14:paraId="740C38C7" w14:textId="77777777" w:rsidR="007C67F9" w:rsidRPr="00B762F5" w:rsidRDefault="007C67F9" w:rsidP="007C67F9">
            <w:pPr>
              <w:jc w:val="both"/>
              <w:rPr>
                <w:rFonts w:cs="Arial"/>
                <w:sz w:val="22"/>
                <w:szCs w:val="22"/>
              </w:rPr>
            </w:pPr>
            <w:r w:rsidRPr="00B762F5">
              <w:rPr>
                <w:rFonts w:cs="Arial"/>
                <w:sz w:val="22"/>
                <w:szCs w:val="22"/>
              </w:rPr>
              <w:fldChar w:fldCharType="begin">
                <w:ffData>
                  <w:name w:val="Check6"/>
                  <w:enabled/>
                  <w:calcOnExit w:val="0"/>
                  <w:checkBox>
                    <w:sizeAuto/>
                    <w:default w:val="0"/>
                  </w:checkBox>
                </w:ffData>
              </w:fldChar>
            </w:r>
            <w:r w:rsidRPr="00B762F5">
              <w:rPr>
                <w:rFonts w:cs="Arial"/>
                <w:sz w:val="22"/>
                <w:szCs w:val="22"/>
              </w:rPr>
              <w:instrText xml:space="preserve"> FORMCHECKBOX </w:instrText>
            </w:r>
            <w:r w:rsidR="00387C61">
              <w:rPr>
                <w:rFonts w:cs="Arial"/>
                <w:sz w:val="22"/>
                <w:szCs w:val="22"/>
              </w:rPr>
            </w:r>
            <w:r w:rsidR="00387C61">
              <w:rPr>
                <w:rFonts w:cs="Arial"/>
                <w:sz w:val="22"/>
                <w:szCs w:val="22"/>
              </w:rPr>
              <w:fldChar w:fldCharType="separate"/>
            </w:r>
            <w:r w:rsidRPr="00B762F5">
              <w:rPr>
                <w:rFonts w:cs="Arial"/>
                <w:sz w:val="22"/>
                <w:szCs w:val="22"/>
              </w:rPr>
              <w:fldChar w:fldCharType="end"/>
            </w:r>
            <w:r w:rsidRPr="00B762F5">
              <w:rPr>
                <w:rFonts w:cs="Arial"/>
                <w:sz w:val="22"/>
                <w:szCs w:val="22"/>
              </w:rPr>
              <w:t xml:space="preserve"> sklop 4: LICENČNA STANDARDNA PROGRAMSKA OPREMA</w:t>
            </w:r>
          </w:p>
          <w:p w14:paraId="13EB1272" w14:textId="77777777" w:rsidR="007C67F9" w:rsidRPr="00EA3DE0" w:rsidRDefault="007C67F9" w:rsidP="007C67F9">
            <w:pPr>
              <w:jc w:val="both"/>
              <w:rPr>
                <w:rFonts w:cs="Arial"/>
                <w:sz w:val="22"/>
                <w:szCs w:val="22"/>
              </w:rPr>
            </w:pPr>
            <w:r w:rsidRPr="00B762F5">
              <w:rPr>
                <w:rFonts w:cs="Arial"/>
                <w:sz w:val="22"/>
                <w:szCs w:val="22"/>
              </w:rPr>
              <w:fldChar w:fldCharType="begin">
                <w:ffData>
                  <w:name w:val="Check5"/>
                  <w:enabled/>
                  <w:calcOnExit w:val="0"/>
                  <w:checkBox>
                    <w:sizeAuto/>
                    <w:default w:val="0"/>
                  </w:checkBox>
                </w:ffData>
              </w:fldChar>
            </w:r>
            <w:r w:rsidRPr="00B762F5">
              <w:rPr>
                <w:rFonts w:cs="Arial"/>
                <w:sz w:val="22"/>
                <w:szCs w:val="22"/>
              </w:rPr>
              <w:instrText xml:space="preserve"> FORMCHECKBOX </w:instrText>
            </w:r>
            <w:r w:rsidR="00387C61">
              <w:rPr>
                <w:rFonts w:cs="Arial"/>
                <w:sz w:val="22"/>
                <w:szCs w:val="22"/>
              </w:rPr>
            </w:r>
            <w:r w:rsidR="00387C61">
              <w:rPr>
                <w:rFonts w:cs="Arial"/>
                <w:sz w:val="22"/>
                <w:szCs w:val="22"/>
              </w:rPr>
              <w:fldChar w:fldCharType="separate"/>
            </w:r>
            <w:r w:rsidRPr="00B762F5">
              <w:rPr>
                <w:rFonts w:cs="Arial"/>
                <w:sz w:val="22"/>
                <w:szCs w:val="22"/>
              </w:rPr>
              <w:fldChar w:fldCharType="end"/>
            </w:r>
            <w:r w:rsidRPr="00B762F5">
              <w:rPr>
                <w:rFonts w:cs="Arial"/>
                <w:sz w:val="22"/>
                <w:szCs w:val="22"/>
              </w:rPr>
              <w:t xml:space="preserve"> sklop 5: RAČUNALNIŠKE KOMPONENTE, KABLI IN </w:t>
            </w:r>
            <w:r>
              <w:rPr>
                <w:rFonts w:cs="Arial"/>
                <w:sz w:val="22"/>
                <w:szCs w:val="22"/>
              </w:rPr>
              <w:t xml:space="preserve">  </w:t>
            </w:r>
            <w:r w:rsidR="00F61E0C">
              <w:rPr>
                <w:rFonts w:cs="Arial"/>
                <w:sz w:val="22"/>
                <w:szCs w:val="22"/>
              </w:rPr>
              <w:t>DROBNA</w:t>
            </w:r>
            <w:r w:rsidRPr="00B762F5">
              <w:rPr>
                <w:rFonts w:cs="Arial"/>
                <w:sz w:val="22"/>
                <w:szCs w:val="22"/>
              </w:rPr>
              <w:t xml:space="preserve"> PERIFERNA OPREMA</w:t>
            </w:r>
            <w:r w:rsidR="00846C43">
              <w:rPr>
                <w:rFonts w:cs="Arial"/>
                <w:sz w:val="22"/>
                <w:szCs w:val="22"/>
              </w:rPr>
              <w:t xml:space="preserve"> (računalniške komponente, računalniški kabli in pretvorniki, USB </w:t>
            </w:r>
            <w:r w:rsidR="00846C43" w:rsidRPr="00EA3DE0">
              <w:rPr>
                <w:rFonts w:cs="Arial"/>
                <w:sz w:val="22"/>
                <w:szCs w:val="22"/>
              </w:rPr>
              <w:t>naprave,...)</w:t>
            </w:r>
          </w:p>
          <w:p w14:paraId="3C2F6579" w14:textId="77777777" w:rsidR="007C67F9" w:rsidRPr="00B762F5" w:rsidRDefault="007C67F9" w:rsidP="007C67F9">
            <w:pPr>
              <w:jc w:val="both"/>
              <w:rPr>
                <w:rFonts w:cs="Arial"/>
                <w:sz w:val="22"/>
                <w:szCs w:val="22"/>
              </w:rPr>
            </w:pPr>
            <w:r w:rsidRPr="00EA3DE0">
              <w:rPr>
                <w:rFonts w:cs="Arial"/>
                <w:sz w:val="22"/>
                <w:szCs w:val="22"/>
              </w:rPr>
              <w:fldChar w:fldCharType="begin">
                <w:ffData>
                  <w:name w:val="Check6"/>
                  <w:enabled/>
                  <w:calcOnExit w:val="0"/>
                  <w:checkBox>
                    <w:sizeAuto/>
                    <w:default w:val="0"/>
                  </w:checkBox>
                </w:ffData>
              </w:fldChar>
            </w:r>
            <w:r w:rsidRPr="00EA3DE0">
              <w:rPr>
                <w:rFonts w:cs="Arial"/>
                <w:sz w:val="22"/>
                <w:szCs w:val="22"/>
              </w:rPr>
              <w:instrText xml:space="preserve"> FORMCHECKBOX </w:instrText>
            </w:r>
            <w:r w:rsidR="00387C61">
              <w:rPr>
                <w:rFonts w:cs="Arial"/>
                <w:sz w:val="22"/>
                <w:szCs w:val="22"/>
              </w:rPr>
            </w:r>
            <w:r w:rsidR="00387C61">
              <w:rPr>
                <w:rFonts w:cs="Arial"/>
                <w:sz w:val="22"/>
                <w:szCs w:val="22"/>
              </w:rPr>
              <w:fldChar w:fldCharType="separate"/>
            </w:r>
            <w:r w:rsidRPr="00EA3DE0">
              <w:rPr>
                <w:rFonts w:cs="Arial"/>
                <w:sz w:val="22"/>
                <w:szCs w:val="22"/>
              </w:rPr>
              <w:fldChar w:fldCharType="end"/>
            </w:r>
            <w:r w:rsidRPr="00EA3DE0">
              <w:rPr>
                <w:rFonts w:cs="Arial"/>
                <w:sz w:val="22"/>
                <w:szCs w:val="22"/>
              </w:rPr>
              <w:t xml:space="preserve"> sklop 6: AVDIO VIDEO OPREMA</w:t>
            </w:r>
            <w:r w:rsidR="00846C43" w:rsidRPr="00EA3DE0">
              <w:rPr>
                <w:rFonts w:cs="Arial"/>
                <w:sz w:val="22"/>
                <w:szCs w:val="22"/>
              </w:rPr>
              <w:t xml:space="preserve"> (</w:t>
            </w:r>
            <w:r w:rsidR="00EA3DE0">
              <w:rPr>
                <w:rFonts w:cs="Arial"/>
                <w:sz w:val="22"/>
                <w:szCs w:val="22"/>
              </w:rPr>
              <w:t>televizorji, projektorji, vidiokonferenčni sistemi, blutooth slušalke,...)</w:t>
            </w:r>
          </w:p>
          <w:p w14:paraId="0154A66E" w14:textId="77777777" w:rsidR="007C67F9" w:rsidRDefault="007C67F9" w:rsidP="00130D6F">
            <w:pPr>
              <w:pStyle w:val="ListParagraph"/>
              <w:ind w:left="0"/>
              <w:rPr>
                <w:rFonts w:eastAsia="Calibri" w:cs="Arial"/>
              </w:rPr>
            </w:pPr>
          </w:p>
        </w:tc>
      </w:tr>
      <w:tr w:rsidR="00AA04A4" w14:paraId="1B920500" w14:textId="77777777" w:rsidTr="00AA04A4">
        <w:tc>
          <w:tcPr>
            <w:tcW w:w="3402" w:type="dxa"/>
          </w:tcPr>
          <w:p w14:paraId="2FB5AC58" w14:textId="77777777" w:rsidR="00AA04A4" w:rsidRDefault="00AA04A4" w:rsidP="00130D6F">
            <w:pPr>
              <w:pStyle w:val="ListParagraph"/>
              <w:ind w:left="0"/>
              <w:rPr>
                <w:rFonts w:eastAsia="Calibri" w:cs="Arial"/>
              </w:rPr>
            </w:pPr>
            <w:r>
              <w:rPr>
                <w:rFonts w:eastAsia="Calibri" w:cs="Arial"/>
              </w:rPr>
              <w:t>Končni naročnik referenčnega posla (naziv in naslov)</w:t>
            </w:r>
          </w:p>
          <w:p w14:paraId="67A165D9" w14:textId="77777777" w:rsidR="00EA3DE0" w:rsidRDefault="00EA3DE0" w:rsidP="00130D6F">
            <w:pPr>
              <w:pStyle w:val="ListParagraph"/>
              <w:ind w:left="0"/>
              <w:rPr>
                <w:rFonts w:eastAsia="Calibri" w:cs="Arial"/>
              </w:rPr>
            </w:pPr>
          </w:p>
        </w:tc>
        <w:tc>
          <w:tcPr>
            <w:tcW w:w="5663" w:type="dxa"/>
          </w:tcPr>
          <w:p w14:paraId="35CD2F08" w14:textId="77777777" w:rsidR="00AA04A4" w:rsidRDefault="00AA04A4" w:rsidP="00130D6F">
            <w:pPr>
              <w:pStyle w:val="ListParagraph"/>
              <w:ind w:left="0"/>
              <w:rPr>
                <w:rFonts w:eastAsia="Calibri" w:cs="Arial"/>
              </w:rPr>
            </w:pPr>
          </w:p>
        </w:tc>
      </w:tr>
      <w:tr w:rsidR="00AA04A4" w14:paraId="6E79BBF9" w14:textId="77777777" w:rsidTr="00AA04A4">
        <w:tc>
          <w:tcPr>
            <w:tcW w:w="3402" w:type="dxa"/>
          </w:tcPr>
          <w:p w14:paraId="4BD6823A" w14:textId="77777777" w:rsidR="00AA04A4" w:rsidRDefault="00AA04A4" w:rsidP="00130D6F">
            <w:pPr>
              <w:pStyle w:val="ListParagraph"/>
              <w:ind w:left="0"/>
              <w:rPr>
                <w:rFonts w:eastAsia="Calibri" w:cs="Arial"/>
              </w:rPr>
            </w:pPr>
            <w:r>
              <w:rPr>
                <w:rFonts w:eastAsia="Calibri" w:cs="Arial"/>
              </w:rPr>
              <w:t>Izvajalec referenčnega posla</w:t>
            </w:r>
            <w:r w:rsidR="007C67F9">
              <w:rPr>
                <w:rFonts w:eastAsia="Calibri" w:cs="Arial"/>
              </w:rPr>
              <w:t xml:space="preserve"> (naziv in naslov)</w:t>
            </w:r>
          </w:p>
          <w:p w14:paraId="7F4ED1DE" w14:textId="77777777" w:rsidR="00EA3DE0" w:rsidRDefault="00EA3DE0" w:rsidP="00130D6F">
            <w:pPr>
              <w:pStyle w:val="ListParagraph"/>
              <w:ind w:left="0"/>
              <w:rPr>
                <w:rFonts w:eastAsia="Calibri" w:cs="Arial"/>
              </w:rPr>
            </w:pPr>
          </w:p>
        </w:tc>
        <w:tc>
          <w:tcPr>
            <w:tcW w:w="5663" w:type="dxa"/>
          </w:tcPr>
          <w:p w14:paraId="0DD639F2" w14:textId="77777777" w:rsidR="00AA04A4" w:rsidRDefault="00AA04A4" w:rsidP="00130D6F">
            <w:pPr>
              <w:pStyle w:val="ListParagraph"/>
              <w:ind w:left="0"/>
              <w:rPr>
                <w:rFonts w:eastAsia="Calibri" w:cs="Arial"/>
              </w:rPr>
            </w:pPr>
          </w:p>
        </w:tc>
      </w:tr>
      <w:tr w:rsidR="00AA04A4" w14:paraId="01AEA379" w14:textId="77777777" w:rsidTr="00AA04A4">
        <w:tc>
          <w:tcPr>
            <w:tcW w:w="3402" w:type="dxa"/>
          </w:tcPr>
          <w:p w14:paraId="4F2D2F19" w14:textId="77777777" w:rsidR="00AA04A4" w:rsidRDefault="00AA04A4" w:rsidP="00130D6F">
            <w:pPr>
              <w:pStyle w:val="ListParagraph"/>
              <w:ind w:left="0"/>
              <w:rPr>
                <w:rFonts w:eastAsia="Calibri" w:cs="Arial"/>
              </w:rPr>
            </w:pPr>
            <w:r>
              <w:rPr>
                <w:rFonts w:eastAsia="Calibri" w:cs="Arial"/>
              </w:rPr>
              <w:t>Partnerji pri referenčnem poslu</w:t>
            </w:r>
            <w:r w:rsidR="007C67F9">
              <w:rPr>
                <w:rFonts w:eastAsia="Calibri" w:cs="Arial"/>
              </w:rPr>
              <w:t xml:space="preserve">, </w:t>
            </w:r>
            <w:r>
              <w:rPr>
                <w:rFonts w:eastAsia="Calibri" w:cs="Arial"/>
              </w:rPr>
              <w:t>če je šlo za skupni posel</w:t>
            </w:r>
            <w:r w:rsidR="007C67F9">
              <w:rPr>
                <w:rFonts w:eastAsia="Calibri" w:cs="Arial"/>
              </w:rPr>
              <w:t xml:space="preserve"> (naziv in naslov)</w:t>
            </w:r>
          </w:p>
        </w:tc>
        <w:tc>
          <w:tcPr>
            <w:tcW w:w="5663" w:type="dxa"/>
          </w:tcPr>
          <w:p w14:paraId="1374C4CD" w14:textId="77777777" w:rsidR="00AA04A4" w:rsidRDefault="00AA04A4" w:rsidP="00130D6F">
            <w:pPr>
              <w:pStyle w:val="ListParagraph"/>
              <w:ind w:left="0"/>
              <w:rPr>
                <w:rFonts w:eastAsia="Calibri" w:cs="Arial"/>
              </w:rPr>
            </w:pPr>
          </w:p>
        </w:tc>
      </w:tr>
      <w:tr w:rsidR="00AA04A4" w14:paraId="1FD803E2" w14:textId="77777777" w:rsidTr="00AA04A4">
        <w:tc>
          <w:tcPr>
            <w:tcW w:w="3402" w:type="dxa"/>
          </w:tcPr>
          <w:p w14:paraId="23C218DF" w14:textId="77777777" w:rsidR="00AA04A4" w:rsidRDefault="00AA04A4" w:rsidP="00130D6F">
            <w:pPr>
              <w:pStyle w:val="ListParagraph"/>
              <w:ind w:left="0"/>
              <w:rPr>
                <w:rFonts w:eastAsia="Calibri" w:cs="Arial"/>
              </w:rPr>
            </w:pPr>
            <w:r>
              <w:rPr>
                <w:rFonts w:eastAsia="Calibri" w:cs="Arial"/>
              </w:rPr>
              <w:t>Delež izvajalca od skupne vrednosti posla v EUR brez DDV, če je bil udeležen v skupnem poslu (</w:t>
            </w:r>
            <w:r w:rsidR="007C67F9">
              <w:rPr>
                <w:rFonts w:eastAsia="Calibri" w:cs="Arial"/>
              </w:rPr>
              <w:t xml:space="preserve">navedite </w:t>
            </w:r>
            <w:r>
              <w:rPr>
                <w:rFonts w:eastAsia="Calibri" w:cs="Arial"/>
              </w:rPr>
              <w:t>% ali v EUR brez DDV)</w:t>
            </w:r>
          </w:p>
        </w:tc>
        <w:tc>
          <w:tcPr>
            <w:tcW w:w="5663" w:type="dxa"/>
          </w:tcPr>
          <w:p w14:paraId="6840FA87" w14:textId="77777777" w:rsidR="00AA04A4" w:rsidRDefault="00AA04A4" w:rsidP="00130D6F">
            <w:pPr>
              <w:pStyle w:val="ListParagraph"/>
              <w:ind w:left="0"/>
              <w:rPr>
                <w:rFonts w:eastAsia="Calibri" w:cs="Arial"/>
              </w:rPr>
            </w:pPr>
          </w:p>
        </w:tc>
      </w:tr>
      <w:tr w:rsidR="00AA04A4" w14:paraId="02688C7D" w14:textId="77777777" w:rsidTr="00AA04A4">
        <w:tc>
          <w:tcPr>
            <w:tcW w:w="3402" w:type="dxa"/>
          </w:tcPr>
          <w:p w14:paraId="3D19ABBA" w14:textId="77777777" w:rsidR="00AA04A4" w:rsidRDefault="007C67F9" w:rsidP="00130D6F">
            <w:pPr>
              <w:pStyle w:val="ListParagraph"/>
              <w:ind w:left="0"/>
              <w:rPr>
                <w:rFonts w:eastAsia="Calibri" w:cs="Arial"/>
              </w:rPr>
            </w:pPr>
            <w:r>
              <w:rPr>
                <w:rFonts w:eastAsia="Calibri" w:cs="Arial"/>
              </w:rPr>
              <w:t xml:space="preserve">Skupna vrednost dobavljene </w:t>
            </w:r>
            <w:r w:rsidR="00707750">
              <w:rPr>
                <w:rFonts w:eastAsia="Calibri" w:cs="Arial"/>
              </w:rPr>
              <w:t xml:space="preserve">računalniške </w:t>
            </w:r>
            <w:r>
              <w:rPr>
                <w:rFonts w:eastAsia="Calibri" w:cs="Arial"/>
              </w:rPr>
              <w:t>opreme</w:t>
            </w:r>
            <w:r w:rsidR="00707750">
              <w:rPr>
                <w:rFonts w:eastAsia="Calibri" w:cs="Arial"/>
              </w:rPr>
              <w:t xml:space="preserve">, kot je označeno zgoraj, </w:t>
            </w:r>
            <w:r>
              <w:rPr>
                <w:rFonts w:eastAsia="Calibri" w:cs="Arial"/>
              </w:rPr>
              <w:t>v obdobju od vključno 1.1.2020 do vključno 31.12.2023</w:t>
            </w:r>
            <w:r w:rsidR="00EA3DE0">
              <w:rPr>
                <w:rFonts w:eastAsia="Calibri" w:cs="Arial"/>
              </w:rPr>
              <w:t xml:space="preserve"> v EUR brez DDV</w:t>
            </w:r>
          </w:p>
        </w:tc>
        <w:tc>
          <w:tcPr>
            <w:tcW w:w="5663" w:type="dxa"/>
          </w:tcPr>
          <w:p w14:paraId="1CDDC202" w14:textId="77777777" w:rsidR="00AA04A4" w:rsidRDefault="00AA04A4" w:rsidP="00130D6F">
            <w:pPr>
              <w:pStyle w:val="ListParagraph"/>
              <w:ind w:left="0"/>
              <w:rPr>
                <w:rFonts w:eastAsia="Calibri" w:cs="Arial"/>
              </w:rPr>
            </w:pPr>
          </w:p>
        </w:tc>
      </w:tr>
    </w:tbl>
    <w:p w14:paraId="7FE24F01" w14:textId="77777777" w:rsidR="002F6DB5" w:rsidRPr="007C67F9" w:rsidRDefault="002F6DB5" w:rsidP="007C67F9">
      <w:pPr>
        <w:rPr>
          <w:rFonts w:eastAsia="Calibri" w:cs="Arial"/>
        </w:rPr>
      </w:pPr>
    </w:p>
    <w:p w14:paraId="27FDD107" w14:textId="77777777" w:rsidR="00881058" w:rsidRPr="002F6DB5" w:rsidRDefault="00881058" w:rsidP="008C47F9">
      <w:pPr>
        <w:rPr>
          <w:rFonts w:eastAsia="Calibri" w:cs="Arial"/>
          <w:b/>
          <w:bCs/>
        </w:rPr>
      </w:pPr>
      <w:r w:rsidRPr="00881058">
        <w:rPr>
          <w:rFonts w:eastAsia="Calibri" w:cs="Arial"/>
          <w:b/>
          <w:bCs/>
        </w:rPr>
        <w:t xml:space="preserve">Kontaktna oseba pri </w:t>
      </w:r>
      <w:r w:rsidR="002F6DB5">
        <w:rPr>
          <w:rFonts w:eastAsia="Calibri" w:cs="Arial"/>
          <w:b/>
          <w:bCs/>
        </w:rPr>
        <w:t xml:space="preserve">končnem </w:t>
      </w:r>
      <w:r w:rsidRPr="00881058">
        <w:rPr>
          <w:rFonts w:eastAsia="Calibri" w:cs="Arial"/>
          <w:b/>
          <w:bCs/>
        </w:rPr>
        <w:t>naročniku referenčnega posla, ki lahko potrdi referenco:</w:t>
      </w:r>
    </w:p>
    <w:tbl>
      <w:tblPr>
        <w:tblStyle w:val="TableGrid"/>
        <w:tblW w:w="9067" w:type="dxa"/>
        <w:tblInd w:w="0" w:type="dxa"/>
        <w:tblLook w:val="04A0" w:firstRow="1" w:lastRow="0" w:firstColumn="1" w:lastColumn="0" w:noHBand="0" w:noVBand="1"/>
      </w:tblPr>
      <w:tblGrid>
        <w:gridCol w:w="2084"/>
        <w:gridCol w:w="6983"/>
      </w:tblGrid>
      <w:tr w:rsidR="00EA3DE0" w14:paraId="7CA08B42" w14:textId="77777777" w:rsidTr="00EA3DE0">
        <w:tc>
          <w:tcPr>
            <w:tcW w:w="2084" w:type="dxa"/>
          </w:tcPr>
          <w:p w14:paraId="4F48C718" w14:textId="77777777" w:rsidR="00EA3DE0" w:rsidRDefault="00EA3DE0" w:rsidP="008C47F9">
            <w:pPr>
              <w:rPr>
                <w:rFonts w:eastAsia="Calibri" w:cs="Arial"/>
              </w:rPr>
            </w:pPr>
            <w:r>
              <w:rPr>
                <w:rFonts w:eastAsia="Calibri" w:cs="Arial"/>
              </w:rPr>
              <w:t>Ime in priimek</w:t>
            </w:r>
          </w:p>
          <w:p w14:paraId="360ABD7C" w14:textId="77777777" w:rsidR="00EA3DE0" w:rsidRDefault="00EA3DE0" w:rsidP="008C47F9">
            <w:pPr>
              <w:rPr>
                <w:rFonts w:eastAsia="Calibri" w:cs="Arial"/>
              </w:rPr>
            </w:pPr>
          </w:p>
        </w:tc>
        <w:tc>
          <w:tcPr>
            <w:tcW w:w="6983" w:type="dxa"/>
          </w:tcPr>
          <w:p w14:paraId="551408C0" w14:textId="77777777" w:rsidR="00EA3DE0" w:rsidRDefault="00EA3DE0" w:rsidP="008C47F9">
            <w:pPr>
              <w:rPr>
                <w:rFonts w:eastAsia="Calibri" w:cs="Arial"/>
              </w:rPr>
            </w:pPr>
          </w:p>
        </w:tc>
      </w:tr>
      <w:tr w:rsidR="00EA3DE0" w14:paraId="0F60651A" w14:textId="77777777" w:rsidTr="00EA3DE0">
        <w:tc>
          <w:tcPr>
            <w:tcW w:w="2084" w:type="dxa"/>
          </w:tcPr>
          <w:p w14:paraId="360B5731" w14:textId="77777777" w:rsidR="00EA3DE0" w:rsidRDefault="00EA3DE0" w:rsidP="008C47F9">
            <w:pPr>
              <w:rPr>
                <w:rFonts w:eastAsia="Calibri" w:cs="Arial"/>
              </w:rPr>
            </w:pPr>
            <w:r>
              <w:rPr>
                <w:rFonts w:eastAsia="Calibri" w:cs="Arial"/>
              </w:rPr>
              <w:t>Elektronski naslov</w:t>
            </w:r>
          </w:p>
          <w:p w14:paraId="6C1CC226" w14:textId="77777777" w:rsidR="00EA3DE0" w:rsidRDefault="00EA3DE0" w:rsidP="008C47F9">
            <w:pPr>
              <w:rPr>
                <w:rFonts w:eastAsia="Calibri" w:cs="Arial"/>
              </w:rPr>
            </w:pPr>
          </w:p>
        </w:tc>
        <w:tc>
          <w:tcPr>
            <w:tcW w:w="6983" w:type="dxa"/>
          </w:tcPr>
          <w:p w14:paraId="2651135C" w14:textId="77777777" w:rsidR="00EA3DE0" w:rsidRDefault="00EA3DE0" w:rsidP="008C47F9">
            <w:pPr>
              <w:rPr>
                <w:rFonts w:eastAsia="Calibri" w:cs="Arial"/>
              </w:rPr>
            </w:pPr>
          </w:p>
        </w:tc>
      </w:tr>
      <w:tr w:rsidR="00EA3DE0" w14:paraId="6004EB29" w14:textId="77777777" w:rsidTr="00EA3DE0">
        <w:tc>
          <w:tcPr>
            <w:tcW w:w="2084" w:type="dxa"/>
          </w:tcPr>
          <w:p w14:paraId="00133E29" w14:textId="77777777" w:rsidR="00EA3DE0" w:rsidRDefault="00EA3DE0" w:rsidP="008C47F9">
            <w:pPr>
              <w:rPr>
                <w:rFonts w:eastAsia="Calibri" w:cs="Arial"/>
              </w:rPr>
            </w:pPr>
            <w:r>
              <w:rPr>
                <w:rFonts w:eastAsia="Calibri" w:cs="Arial"/>
              </w:rPr>
              <w:t>Telefonska številka</w:t>
            </w:r>
          </w:p>
          <w:p w14:paraId="7D4468B5" w14:textId="77777777" w:rsidR="00EA3DE0" w:rsidRDefault="00EA3DE0" w:rsidP="008C47F9">
            <w:pPr>
              <w:rPr>
                <w:rFonts w:eastAsia="Calibri" w:cs="Arial"/>
              </w:rPr>
            </w:pPr>
          </w:p>
        </w:tc>
        <w:tc>
          <w:tcPr>
            <w:tcW w:w="6983" w:type="dxa"/>
          </w:tcPr>
          <w:p w14:paraId="4471E257" w14:textId="77777777" w:rsidR="00EA3DE0" w:rsidRDefault="00EA3DE0" w:rsidP="008C47F9">
            <w:pPr>
              <w:rPr>
                <w:rFonts w:eastAsia="Calibri" w:cs="Arial"/>
              </w:rPr>
            </w:pPr>
          </w:p>
        </w:tc>
      </w:tr>
    </w:tbl>
    <w:p w14:paraId="37BE6FA4" w14:textId="77777777" w:rsidR="00130D6F" w:rsidRPr="004B60EF" w:rsidRDefault="00130D6F" w:rsidP="004B60EF">
      <w:pPr>
        <w:rPr>
          <w:rFonts w:eastAsia="Calibri" w:cs="Arial"/>
        </w:rPr>
      </w:pPr>
    </w:p>
    <w:p w14:paraId="1FCDC810" w14:textId="77777777" w:rsidR="00881058" w:rsidRPr="002153C5" w:rsidRDefault="00881058" w:rsidP="00881058">
      <w:pPr>
        <w:rPr>
          <w:i/>
          <w:szCs w:val="18"/>
        </w:rPr>
      </w:pPr>
      <w:r w:rsidRPr="002153C5">
        <w:rPr>
          <w:i/>
          <w:szCs w:val="18"/>
        </w:rPr>
        <w:t xml:space="preserve">Datum: ____________                            </w:t>
      </w:r>
      <w:r w:rsidRPr="002153C5">
        <w:rPr>
          <w:i/>
          <w:szCs w:val="18"/>
        </w:rPr>
        <w:tab/>
      </w:r>
      <w:r w:rsidRPr="002153C5">
        <w:rPr>
          <w:i/>
          <w:szCs w:val="18"/>
        </w:rPr>
        <w:tab/>
        <w:t xml:space="preserve">                       Ime zakonitega zastopnika / pooblaščenca    </w:t>
      </w:r>
    </w:p>
    <w:p w14:paraId="3480CD5A" w14:textId="77777777" w:rsidR="00881058" w:rsidRPr="002153C5" w:rsidRDefault="00881058" w:rsidP="00881058">
      <w:pPr>
        <w:jc w:val="right"/>
        <w:rPr>
          <w:i/>
          <w:szCs w:val="18"/>
        </w:rPr>
      </w:pPr>
      <w:r w:rsidRPr="002153C5">
        <w:rPr>
          <w:i/>
          <w:szCs w:val="18"/>
        </w:rPr>
        <w:t xml:space="preserve">                                              ________________________________</w:t>
      </w:r>
    </w:p>
    <w:p w14:paraId="4C52D0BC" w14:textId="77777777" w:rsidR="004E4EC3" w:rsidRDefault="004E4EC3" w:rsidP="00A65E42">
      <w:pPr>
        <w:rPr>
          <w:i/>
          <w:szCs w:val="18"/>
        </w:rPr>
      </w:pPr>
    </w:p>
    <w:p w14:paraId="201E8A60" w14:textId="77777777" w:rsidR="00A65E42" w:rsidRPr="00A65E42" w:rsidRDefault="00881058" w:rsidP="00A65E42">
      <w:pPr>
        <w:jc w:val="center"/>
        <w:rPr>
          <w:i/>
          <w:szCs w:val="18"/>
        </w:rPr>
      </w:pPr>
      <w:r w:rsidRPr="002153C5">
        <w:rPr>
          <w:i/>
          <w:szCs w:val="18"/>
        </w:rPr>
        <w:t xml:space="preserve">                                 Podpis</w:t>
      </w:r>
    </w:p>
    <w:p w14:paraId="4EAF42B1" w14:textId="77777777" w:rsidR="008023E4" w:rsidRDefault="008023E4" w:rsidP="00846C43">
      <w:pPr>
        <w:rPr>
          <w:b/>
          <w:i/>
          <w:iCs/>
          <w:sz w:val="22"/>
          <w:szCs w:val="22"/>
        </w:rPr>
      </w:pPr>
    </w:p>
    <w:p w14:paraId="349E5485" w14:textId="77777777" w:rsidR="000E7E48" w:rsidRDefault="000E7E48" w:rsidP="00846C43">
      <w:pPr>
        <w:rPr>
          <w:b/>
          <w:i/>
          <w:iCs/>
          <w:sz w:val="22"/>
          <w:szCs w:val="22"/>
        </w:rPr>
      </w:pPr>
    </w:p>
    <w:p w14:paraId="391D5273" w14:textId="77777777" w:rsidR="00846C43" w:rsidRPr="00221FA5" w:rsidRDefault="00846C43" w:rsidP="00846C43">
      <w:pPr>
        <w:rPr>
          <w:b/>
          <w:i/>
          <w:iCs/>
          <w:sz w:val="22"/>
          <w:szCs w:val="22"/>
        </w:rPr>
      </w:pPr>
      <w:r w:rsidRPr="00221FA5">
        <w:rPr>
          <w:b/>
          <w:i/>
          <w:iCs/>
          <w:sz w:val="22"/>
          <w:szCs w:val="22"/>
        </w:rPr>
        <w:lastRenderedPageBreak/>
        <w:t>NAVODILA ZA IZPOLNITEV OBRAZCA</w:t>
      </w:r>
      <w:r w:rsidR="0055682E" w:rsidRPr="00221FA5">
        <w:rPr>
          <w:b/>
          <w:i/>
          <w:iCs/>
          <w:sz w:val="22"/>
          <w:szCs w:val="22"/>
        </w:rPr>
        <w:t xml:space="preserve"> ŠT. </w:t>
      </w:r>
      <w:r w:rsidR="00221FA5" w:rsidRPr="00221FA5">
        <w:rPr>
          <w:b/>
          <w:i/>
          <w:iCs/>
          <w:sz w:val="22"/>
          <w:szCs w:val="22"/>
        </w:rPr>
        <w:t>9</w:t>
      </w:r>
      <w:r w:rsidRPr="00221FA5">
        <w:rPr>
          <w:b/>
          <w:i/>
          <w:iCs/>
          <w:sz w:val="22"/>
          <w:szCs w:val="22"/>
        </w:rPr>
        <w:t>:</w:t>
      </w:r>
    </w:p>
    <w:p w14:paraId="34F0E157" w14:textId="77777777" w:rsidR="00846C43" w:rsidRPr="00221FA5" w:rsidRDefault="00846C43" w:rsidP="00C36DD7">
      <w:pPr>
        <w:pStyle w:val="ListParagraph"/>
        <w:numPr>
          <w:ilvl w:val="0"/>
          <w:numId w:val="34"/>
        </w:numPr>
        <w:rPr>
          <w:rFonts w:ascii="Verdana" w:eastAsia="Arial Unicode MS" w:hAnsi="Verdana"/>
          <w:bCs/>
          <w:i/>
          <w:iCs/>
          <w:kern w:val="2"/>
        </w:rPr>
      </w:pPr>
      <w:r w:rsidRPr="00221FA5">
        <w:rPr>
          <w:bCs/>
          <w:i/>
          <w:iCs/>
        </w:rPr>
        <w:t xml:space="preserve">Za vsako referenco (posebej za vsak sklop in vsakega referenčnega naročnika) </w:t>
      </w:r>
      <w:r w:rsidR="00BE6AEB">
        <w:rPr>
          <w:bCs/>
          <w:i/>
          <w:iCs/>
        </w:rPr>
        <w:t>gospodarski subjekt</w:t>
      </w:r>
      <w:r w:rsidRPr="00221FA5">
        <w:rPr>
          <w:bCs/>
          <w:i/>
          <w:iCs/>
        </w:rPr>
        <w:t xml:space="preserve"> izpolni ločeno tabelo (tabelo ustrezno prekopira glede na število referenc in obvezno označi številko pred sklopom, na katerega se referenca nanaša!).</w:t>
      </w:r>
    </w:p>
    <w:p w14:paraId="18019F19" w14:textId="77777777" w:rsidR="00846C43" w:rsidRPr="00221FA5" w:rsidRDefault="00846C43" w:rsidP="00C36DD7">
      <w:pPr>
        <w:pStyle w:val="ListParagraph"/>
        <w:numPr>
          <w:ilvl w:val="0"/>
          <w:numId w:val="34"/>
        </w:numPr>
        <w:rPr>
          <w:bCs/>
          <w:i/>
          <w:iCs/>
        </w:rPr>
      </w:pPr>
      <w:r w:rsidRPr="00221FA5">
        <w:rPr>
          <w:bCs/>
          <w:i/>
          <w:iCs/>
        </w:rPr>
        <w:t>Kot naročnik referenčnega posla se šteje končni naročnik oziroma kupec, kateremu je bila računalniška oprema dejansko dobavljena</w:t>
      </w:r>
    </w:p>
    <w:p w14:paraId="1141496B" w14:textId="77777777" w:rsidR="00846C43" w:rsidRPr="00BE6AEB" w:rsidRDefault="00846C43" w:rsidP="00C36DD7">
      <w:pPr>
        <w:pStyle w:val="ListParagraph"/>
        <w:widowControl w:val="0"/>
        <w:numPr>
          <w:ilvl w:val="0"/>
          <w:numId w:val="34"/>
        </w:numPr>
        <w:suppressLineNumbers/>
        <w:suppressAutoHyphens/>
        <w:rPr>
          <w:rFonts w:cs="Arial"/>
          <w:bCs/>
          <w:i/>
          <w:iCs/>
        </w:rPr>
      </w:pPr>
      <w:r w:rsidRPr="00221FA5">
        <w:rPr>
          <w:rFonts w:eastAsia="Arial Unicode MS" w:cs="Arial"/>
          <w:bCs/>
          <w:i/>
          <w:iCs/>
          <w:kern w:val="2"/>
        </w:rPr>
        <w:t xml:space="preserve">Vrednost posla v EUR </w:t>
      </w:r>
      <w:r w:rsidRPr="00221FA5">
        <w:rPr>
          <w:rFonts w:eastAsia="Arial Unicode MS" w:cs="Arial"/>
          <w:bCs/>
          <w:i/>
          <w:iCs/>
          <w:kern w:val="2"/>
          <w:u w:val="single"/>
        </w:rPr>
        <w:t>brez DDV</w:t>
      </w:r>
      <w:r w:rsidRPr="00221FA5">
        <w:rPr>
          <w:rFonts w:eastAsia="Arial Unicode MS" w:cs="Arial"/>
          <w:bCs/>
          <w:i/>
          <w:iCs/>
          <w:kern w:val="2"/>
        </w:rPr>
        <w:t xml:space="preserve">: Podana vrednost se mora nanašati izključno na dobavljeno opremo! </w:t>
      </w:r>
      <w:r w:rsidRPr="00BE6AEB">
        <w:rPr>
          <w:rFonts w:cs="Arial"/>
          <w:bCs/>
          <w:i/>
          <w:iCs/>
        </w:rPr>
        <w:t xml:space="preserve">Morebitni znesek za opremo za </w:t>
      </w:r>
      <w:r w:rsidRPr="00BE6AEB">
        <w:rPr>
          <w:rFonts w:eastAsia="Arial Unicode MS" w:cs="Arial"/>
          <w:bCs/>
          <w:i/>
          <w:iCs/>
          <w:kern w:val="2"/>
        </w:rPr>
        <w:t xml:space="preserve">umestitev, garancijsko vzdrževanje, pogarancijsko vzdrževanje, implementacijo, konfiguracijo, montažo, migracijo računalniške opreme,  šolanje uporabnikov,  izdelavo </w:t>
      </w:r>
      <w:r w:rsidRPr="00BE6AEB">
        <w:rPr>
          <w:rFonts w:cs="Arial"/>
          <w:bCs/>
          <w:i/>
          <w:iCs/>
        </w:rPr>
        <w:t>je potrebno izločiti iz vrednosti posla.</w:t>
      </w:r>
    </w:p>
    <w:p w14:paraId="10AA3E5A" w14:textId="77777777" w:rsidR="00846C43" w:rsidRPr="00221FA5" w:rsidRDefault="00846C43" w:rsidP="00846C43">
      <w:pPr>
        <w:rPr>
          <w:bCs/>
          <w:i/>
          <w:iCs/>
        </w:rPr>
      </w:pPr>
    </w:p>
    <w:p w14:paraId="6E26CA2D" w14:textId="77777777" w:rsidR="000A4066" w:rsidRPr="00221FA5" w:rsidRDefault="000A4066" w:rsidP="00101564">
      <w:pPr>
        <w:rPr>
          <w:rFonts w:cs="Arial"/>
          <w:b/>
          <w:i/>
          <w:iCs/>
          <w:sz w:val="22"/>
          <w:szCs w:val="22"/>
          <w:bdr w:val="single" w:sz="4" w:space="0" w:color="auto" w:frame="1"/>
        </w:rPr>
      </w:pPr>
    </w:p>
    <w:p w14:paraId="61270520" w14:textId="77777777" w:rsidR="000A4066" w:rsidRPr="00221FA5" w:rsidRDefault="000A4066" w:rsidP="00101564">
      <w:pPr>
        <w:rPr>
          <w:rFonts w:cs="Arial"/>
          <w:b/>
          <w:i/>
          <w:iCs/>
          <w:sz w:val="22"/>
          <w:szCs w:val="22"/>
          <w:bdr w:val="single" w:sz="4" w:space="0" w:color="auto" w:frame="1"/>
        </w:rPr>
      </w:pPr>
    </w:p>
    <w:p w14:paraId="30FC824E" w14:textId="77777777" w:rsidR="000A4066" w:rsidRDefault="000A4066" w:rsidP="00101564">
      <w:pPr>
        <w:rPr>
          <w:rFonts w:cs="Arial"/>
          <w:b/>
          <w:bdr w:val="single" w:sz="4" w:space="0" w:color="auto" w:frame="1"/>
        </w:rPr>
      </w:pPr>
    </w:p>
    <w:p w14:paraId="621FB078" w14:textId="77777777" w:rsidR="000A4066" w:rsidRDefault="000A4066" w:rsidP="00101564">
      <w:pPr>
        <w:rPr>
          <w:rFonts w:cs="Arial"/>
          <w:b/>
          <w:bdr w:val="single" w:sz="4" w:space="0" w:color="auto" w:frame="1"/>
        </w:rPr>
      </w:pPr>
    </w:p>
    <w:p w14:paraId="74C1C608" w14:textId="77777777" w:rsidR="000A4066" w:rsidRDefault="000A4066" w:rsidP="00101564">
      <w:pPr>
        <w:rPr>
          <w:rFonts w:cs="Arial"/>
          <w:b/>
          <w:bdr w:val="single" w:sz="4" w:space="0" w:color="auto" w:frame="1"/>
        </w:rPr>
      </w:pPr>
    </w:p>
    <w:p w14:paraId="48D703F6" w14:textId="77777777" w:rsidR="00AA04A4" w:rsidRDefault="00AA04A4" w:rsidP="00101564">
      <w:pPr>
        <w:rPr>
          <w:rFonts w:cs="Arial"/>
          <w:b/>
          <w:bdr w:val="single" w:sz="4" w:space="0" w:color="auto" w:frame="1"/>
        </w:rPr>
      </w:pPr>
    </w:p>
    <w:p w14:paraId="7BBFD34C" w14:textId="77777777" w:rsidR="00AA04A4" w:rsidRDefault="00AA04A4" w:rsidP="00101564">
      <w:pPr>
        <w:rPr>
          <w:rFonts w:cs="Arial"/>
          <w:b/>
          <w:bdr w:val="single" w:sz="4" w:space="0" w:color="auto" w:frame="1"/>
        </w:rPr>
      </w:pPr>
    </w:p>
    <w:p w14:paraId="091A1023" w14:textId="77777777" w:rsidR="00AA04A4" w:rsidRDefault="00AA04A4" w:rsidP="00101564">
      <w:pPr>
        <w:rPr>
          <w:rFonts w:cs="Arial"/>
          <w:b/>
          <w:bdr w:val="single" w:sz="4" w:space="0" w:color="auto" w:frame="1"/>
        </w:rPr>
      </w:pPr>
    </w:p>
    <w:p w14:paraId="47E9B634" w14:textId="77777777" w:rsidR="00846C43" w:rsidRDefault="00846C43" w:rsidP="00101564">
      <w:pPr>
        <w:rPr>
          <w:rFonts w:cs="Arial"/>
          <w:b/>
          <w:bdr w:val="single" w:sz="4" w:space="0" w:color="auto" w:frame="1"/>
        </w:rPr>
      </w:pPr>
    </w:p>
    <w:p w14:paraId="6BFFB82A" w14:textId="77777777" w:rsidR="00846C43" w:rsidRDefault="00846C43" w:rsidP="00101564">
      <w:pPr>
        <w:rPr>
          <w:rFonts w:cs="Arial"/>
          <w:b/>
          <w:bdr w:val="single" w:sz="4" w:space="0" w:color="auto" w:frame="1"/>
        </w:rPr>
      </w:pPr>
    </w:p>
    <w:p w14:paraId="4C4903D7" w14:textId="77777777" w:rsidR="00846C43" w:rsidRDefault="00846C43" w:rsidP="00101564">
      <w:pPr>
        <w:rPr>
          <w:rFonts w:cs="Arial"/>
          <w:b/>
          <w:bdr w:val="single" w:sz="4" w:space="0" w:color="auto" w:frame="1"/>
        </w:rPr>
      </w:pPr>
    </w:p>
    <w:p w14:paraId="28252E31" w14:textId="77777777" w:rsidR="00846C43" w:rsidRDefault="00846C43" w:rsidP="00101564">
      <w:pPr>
        <w:rPr>
          <w:rFonts w:cs="Arial"/>
          <w:b/>
          <w:bdr w:val="single" w:sz="4" w:space="0" w:color="auto" w:frame="1"/>
        </w:rPr>
      </w:pPr>
    </w:p>
    <w:p w14:paraId="3569D489" w14:textId="77777777" w:rsidR="00846C43" w:rsidRDefault="00846C43" w:rsidP="00101564">
      <w:pPr>
        <w:rPr>
          <w:rFonts w:cs="Arial"/>
          <w:b/>
          <w:bdr w:val="single" w:sz="4" w:space="0" w:color="auto" w:frame="1"/>
        </w:rPr>
      </w:pPr>
    </w:p>
    <w:p w14:paraId="380B513B" w14:textId="77777777" w:rsidR="00846C43" w:rsidRDefault="00846C43" w:rsidP="00101564">
      <w:pPr>
        <w:rPr>
          <w:rFonts w:cs="Arial"/>
          <w:b/>
          <w:bdr w:val="single" w:sz="4" w:space="0" w:color="auto" w:frame="1"/>
        </w:rPr>
      </w:pPr>
    </w:p>
    <w:p w14:paraId="25380686" w14:textId="77777777" w:rsidR="00846C43" w:rsidRDefault="00846C43" w:rsidP="00101564">
      <w:pPr>
        <w:rPr>
          <w:rFonts w:cs="Arial"/>
          <w:b/>
          <w:bdr w:val="single" w:sz="4" w:space="0" w:color="auto" w:frame="1"/>
        </w:rPr>
      </w:pPr>
    </w:p>
    <w:p w14:paraId="715EFE18" w14:textId="77777777" w:rsidR="00846C43" w:rsidRDefault="00846C43" w:rsidP="00101564">
      <w:pPr>
        <w:rPr>
          <w:rFonts w:cs="Arial"/>
          <w:b/>
          <w:bdr w:val="single" w:sz="4" w:space="0" w:color="auto" w:frame="1"/>
        </w:rPr>
      </w:pPr>
    </w:p>
    <w:p w14:paraId="6446E07E" w14:textId="77777777" w:rsidR="00846C43" w:rsidRDefault="00846C43" w:rsidP="00101564">
      <w:pPr>
        <w:rPr>
          <w:rFonts w:cs="Arial"/>
          <w:b/>
          <w:bdr w:val="single" w:sz="4" w:space="0" w:color="auto" w:frame="1"/>
        </w:rPr>
      </w:pPr>
    </w:p>
    <w:p w14:paraId="0E1F32B2" w14:textId="77777777" w:rsidR="00846C43" w:rsidRDefault="00846C43" w:rsidP="00101564">
      <w:pPr>
        <w:rPr>
          <w:rFonts w:cs="Arial"/>
          <w:b/>
          <w:bdr w:val="single" w:sz="4" w:space="0" w:color="auto" w:frame="1"/>
        </w:rPr>
      </w:pPr>
    </w:p>
    <w:p w14:paraId="5DE87FE0" w14:textId="77777777" w:rsidR="00846C43" w:rsidRDefault="00846C43" w:rsidP="00101564">
      <w:pPr>
        <w:rPr>
          <w:rFonts w:cs="Arial"/>
          <w:b/>
          <w:bdr w:val="single" w:sz="4" w:space="0" w:color="auto" w:frame="1"/>
        </w:rPr>
      </w:pPr>
    </w:p>
    <w:p w14:paraId="3B7E8A78" w14:textId="77777777" w:rsidR="00846C43" w:rsidRDefault="00846C43" w:rsidP="00101564">
      <w:pPr>
        <w:rPr>
          <w:rFonts w:cs="Arial"/>
          <w:b/>
          <w:bdr w:val="single" w:sz="4" w:space="0" w:color="auto" w:frame="1"/>
        </w:rPr>
      </w:pPr>
    </w:p>
    <w:p w14:paraId="0092EC1F" w14:textId="77777777" w:rsidR="00846C43" w:rsidRDefault="00846C43" w:rsidP="00101564">
      <w:pPr>
        <w:rPr>
          <w:rFonts w:cs="Arial"/>
          <w:b/>
          <w:bdr w:val="single" w:sz="4" w:space="0" w:color="auto" w:frame="1"/>
        </w:rPr>
      </w:pPr>
    </w:p>
    <w:p w14:paraId="1F792287" w14:textId="77777777" w:rsidR="00846C43" w:rsidRDefault="00846C43" w:rsidP="00101564">
      <w:pPr>
        <w:rPr>
          <w:rFonts w:cs="Arial"/>
          <w:b/>
          <w:bdr w:val="single" w:sz="4" w:space="0" w:color="auto" w:frame="1"/>
        </w:rPr>
      </w:pPr>
    </w:p>
    <w:p w14:paraId="052E508B" w14:textId="77777777" w:rsidR="00846C43" w:rsidRDefault="00846C43" w:rsidP="00101564">
      <w:pPr>
        <w:rPr>
          <w:rFonts w:cs="Arial"/>
          <w:b/>
          <w:bdr w:val="single" w:sz="4" w:space="0" w:color="auto" w:frame="1"/>
        </w:rPr>
      </w:pPr>
    </w:p>
    <w:p w14:paraId="5CD485A7" w14:textId="77777777" w:rsidR="00846C43" w:rsidRDefault="00846C43" w:rsidP="00101564">
      <w:pPr>
        <w:rPr>
          <w:rFonts w:cs="Arial"/>
          <w:b/>
          <w:bdr w:val="single" w:sz="4" w:space="0" w:color="auto" w:frame="1"/>
        </w:rPr>
      </w:pPr>
    </w:p>
    <w:p w14:paraId="60182CBF" w14:textId="77777777" w:rsidR="00846C43" w:rsidRDefault="00846C43" w:rsidP="00101564">
      <w:pPr>
        <w:rPr>
          <w:rFonts w:cs="Arial"/>
          <w:b/>
          <w:bdr w:val="single" w:sz="4" w:space="0" w:color="auto" w:frame="1"/>
        </w:rPr>
      </w:pPr>
    </w:p>
    <w:p w14:paraId="1A799213" w14:textId="77777777" w:rsidR="00846C43" w:rsidRDefault="00846C43" w:rsidP="00101564">
      <w:pPr>
        <w:rPr>
          <w:rFonts w:cs="Arial"/>
          <w:b/>
          <w:bdr w:val="single" w:sz="4" w:space="0" w:color="auto" w:frame="1"/>
        </w:rPr>
      </w:pPr>
    </w:p>
    <w:p w14:paraId="44E5B1F4" w14:textId="77777777" w:rsidR="00846C43" w:rsidRDefault="00846C43" w:rsidP="00101564">
      <w:pPr>
        <w:rPr>
          <w:rFonts w:cs="Arial"/>
          <w:b/>
          <w:bdr w:val="single" w:sz="4" w:space="0" w:color="auto" w:frame="1"/>
        </w:rPr>
      </w:pPr>
    </w:p>
    <w:p w14:paraId="3AE8A952" w14:textId="77777777" w:rsidR="00846C43" w:rsidRDefault="00846C43" w:rsidP="00101564">
      <w:pPr>
        <w:rPr>
          <w:rFonts w:cs="Arial"/>
          <w:b/>
          <w:bdr w:val="single" w:sz="4" w:space="0" w:color="auto" w:frame="1"/>
        </w:rPr>
      </w:pPr>
    </w:p>
    <w:p w14:paraId="0AB473CD" w14:textId="77777777" w:rsidR="00846C43" w:rsidRDefault="00846C43" w:rsidP="00101564">
      <w:pPr>
        <w:rPr>
          <w:rFonts w:cs="Arial"/>
          <w:b/>
          <w:bdr w:val="single" w:sz="4" w:space="0" w:color="auto" w:frame="1"/>
        </w:rPr>
      </w:pPr>
    </w:p>
    <w:p w14:paraId="47CB3E1D" w14:textId="77777777" w:rsidR="00846C43" w:rsidRDefault="00846C43" w:rsidP="00101564">
      <w:pPr>
        <w:rPr>
          <w:rFonts w:cs="Arial"/>
          <w:b/>
          <w:bdr w:val="single" w:sz="4" w:space="0" w:color="auto" w:frame="1"/>
        </w:rPr>
      </w:pPr>
    </w:p>
    <w:p w14:paraId="5B1AB2AE" w14:textId="77777777" w:rsidR="00846C43" w:rsidRDefault="00846C43" w:rsidP="00101564">
      <w:pPr>
        <w:rPr>
          <w:rFonts w:cs="Arial"/>
          <w:b/>
          <w:bdr w:val="single" w:sz="4" w:space="0" w:color="auto" w:frame="1"/>
        </w:rPr>
      </w:pPr>
    </w:p>
    <w:p w14:paraId="2A459661" w14:textId="77777777" w:rsidR="00846C43" w:rsidRDefault="00846C43" w:rsidP="00101564">
      <w:pPr>
        <w:rPr>
          <w:rFonts w:cs="Arial"/>
          <w:b/>
          <w:bdr w:val="single" w:sz="4" w:space="0" w:color="auto" w:frame="1"/>
        </w:rPr>
      </w:pPr>
    </w:p>
    <w:p w14:paraId="4AA6C08F" w14:textId="77777777" w:rsidR="00846C43" w:rsidRDefault="00846C43" w:rsidP="00101564">
      <w:pPr>
        <w:rPr>
          <w:rFonts w:cs="Arial"/>
          <w:b/>
          <w:bdr w:val="single" w:sz="4" w:space="0" w:color="auto" w:frame="1"/>
        </w:rPr>
      </w:pPr>
    </w:p>
    <w:p w14:paraId="7A360610" w14:textId="77777777" w:rsidR="00846C43" w:rsidRDefault="00846C43" w:rsidP="00101564">
      <w:pPr>
        <w:rPr>
          <w:rFonts w:cs="Arial"/>
          <w:b/>
          <w:bdr w:val="single" w:sz="4" w:space="0" w:color="auto" w:frame="1"/>
        </w:rPr>
      </w:pPr>
    </w:p>
    <w:p w14:paraId="05938508" w14:textId="77777777" w:rsidR="00846C43" w:rsidRDefault="00846C43" w:rsidP="00101564">
      <w:pPr>
        <w:rPr>
          <w:rFonts w:cs="Arial"/>
          <w:b/>
          <w:bdr w:val="single" w:sz="4" w:space="0" w:color="auto" w:frame="1"/>
        </w:rPr>
      </w:pPr>
    </w:p>
    <w:p w14:paraId="07634912" w14:textId="77777777" w:rsidR="00846C43" w:rsidRDefault="00846C43" w:rsidP="00101564">
      <w:pPr>
        <w:rPr>
          <w:rFonts w:cs="Arial"/>
          <w:b/>
          <w:bdr w:val="single" w:sz="4" w:space="0" w:color="auto" w:frame="1"/>
        </w:rPr>
      </w:pPr>
    </w:p>
    <w:p w14:paraId="06F6DDC2" w14:textId="77777777" w:rsidR="00846C43" w:rsidRDefault="00846C43" w:rsidP="00101564">
      <w:pPr>
        <w:rPr>
          <w:rFonts w:cs="Arial"/>
          <w:b/>
          <w:bdr w:val="single" w:sz="4" w:space="0" w:color="auto" w:frame="1"/>
        </w:rPr>
      </w:pPr>
    </w:p>
    <w:p w14:paraId="47A60104" w14:textId="77777777" w:rsidR="00846C43" w:rsidRDefault="00846C43" w:rsidP="00101564">
      <w:pPr>
        <w:rPr>
          <w:rFonts w:cs="Arial"/>
          <w:b/>
          <w:bdr w:val="single" w:sz="4" w:space="0" w:color="auto" w:frame="1"/>
        </w:rPr>
      </w:pPr>
    </w:p>
    <w:p w14:paraId="4681D05E" w14:textId="77777777" w:rsidR="00846C43" w:rsidRDefault="00846C43" w:rsidP="00101564">
      <w:pPr>
        <w:rPr>
          <w:rFonts w:cs="Arial"/>
          <w:b/>
          <w:bdr w:val="single" w:sz="4" w:space="0" w:color="auto" w:frame="1"/>
        </w:rPr>
      </w:pPr>
    </w:p>
    <w:p w14:paraId="7D237EC9" w14:textId="77777777" w:rsidR="00846C43" w:rsidRDefault="00846C43" w:rsidP="00101564">
      <w:pPr>
        <w:rPr>
          <w:rFonts w:cs="Arial"/>
          <w:b/>
          <w:bdr w:val="single" w:sz="4" w:space="0" w:color="auto" w:frame="1"/>
        </w:rPr>
      </w:pPr>
    </w:p>
    <w:p w14:paraId="55C3E0A6" w14:textId="77777777" w:rsidR="00846C43" w:rsidRDefault="00846C43" w:rsidP="00101564">
      <w:pPr>
        <w:rPr>
          <w:rFonts w:cs="Arial"/>
          <w:b/>
          <w:bdr w:val="single" w:sz="4" w:space="0" w:color="auto" w:frame="1"/>
        </w:rPr>
      </w:pPr>
    </w:p>
    <w:p w14:paraId="568E356B" w14:textId="77777777" w:rsidR="00846C43" w:rsidRDefault="00846C43" w:rsidP="00101564">
      <w:pPr>
        <w:rPr>
          <w:rFonts w:cs="Arial"/>
          <w:b/>
          <w:bdr w:val="single" w:sz="4" w:space="0" w:color="auto" w:frame="1"/>
        </w:rPr>
      </w:pPr>
    </w:p>
    <w:p w14:paraId="28A4200A" w14:textId="77777777" w:rsidR="00846C43" w:rsidRDefault="00846C43" w:rsidP="00101564">
      <w:pPr>
        <w:rPr>
          <w:rFonts w:cs="Arial"/>
          <w:b/>
          <w:bdr w:val="single" w:sz="4" w:space="0" w:color="auto" w:frame="1"/>
        </w:rPr>
      </w:pPr>
    </w:p>
    <w:p w14:paraId="3B6DF520" w14:textId="77777777" w:rsidR="00846C43" w:rsidRDefault="00846C43" w:rsidP="00101564">
      <w:pPr>
        <w:rPr>
          <w:rFonts w:cs="Arial"/>
          <w:b/>
          <w:bdr w:val="single" w:sz="4" w:space="0" w:color="auto" w:frame="1"/>
        </w:rPr>
      </w:pPr>
    </w:p>
    <w:p w14:paraId="0461B022" w14:textId="77777777" w:rsidR="00846C43" w:rsidRDefault="00846C43" w:rsidP="00101564">
      <w:pPr>
        <w:rPr>
          <w:rFonts w:cs="Arial"/>
          <w:b/>
          <w:bdr w:val="single" w:sz="4" w:space="0" w:color="auto" w:frame="1"/>
        </w:rPr>
      </w:pPr>
    </w:p>
    <w:p w14:paraId="32AEC438" w14:textId="77777777" w:rsidR="00221FA5" w:rsidRDefault="00221FA5" w:rsidP="00101564">
      <w:pPr>
        <w:rPr>
          <w:rFonts w:cs="Arial"/>
          <w:b/>
          <w:bdr w:val="single" w:sz="4" w:space="0" w:color="auto" w:frame="1"/>
        </w:rPr>
      </w:pPr>
    </w:p>
    <w:p w14:paraId="75AA7733" w14:textId="77777777" w:rsidR="0040545F" w:rsidRPr="0040545F" w:rsidRDefault="0040545F" w:rsidP="0040545F">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0545F" w:rsidRPr="0040545F" w14:paraId="07739D88" w14:textId="77777777" w:rsidTr="004261E5">
        <w:tc>
          <w:tcPr>
            <w:tcW w:w="1559" w:type="dxa"/>
            <w:tcBorders>
              <w:top w:val="single" w:sz="4" w:space="0" w:color="000000"/>
              <w:left w:val="single" w:sz="4" w:space="0" w:color="000000"/>
              <w:bottom w:val="single" w:sz="4" w:space="0" w:color="000000"/>
              <w:right w:val="single" w:sz="4" w:space="0" w:color="000000"/>
            </w:tcBorders>
            <w:vAlign w:val="center"/>
            <w:hideMark/>
          </w:tcPr>
          <w:p w14:paraId="27ABDE15" w14:textId="77777777" w:rsidR="0040545F" w:rsidRPr="0040545F" w:rsidRDefault="00385A7F" w:rsidP="0040545F">
            <w:pPr>
              <w:jc w:val="both"/>
              <w:rPr>
                <w:b/>
                <w:szCs w:val="24"/>
                <w:lang w:eastAsia="en-US"/>
              </w:rPr>
            </w:pPr>
            <w:r>
              <w:rPr>
                <w:b/>
              </w:rPr>
              <w:lastRenderedPageBreak/>
              <w:t>O</w:t>
            </w:r>
            <w:r w:rsidR="006E6D62">
              <w:rPr>
                <w:b/>
              </w:rPr>
              <w:t>brazec št.</w:t>
            </w:r>
            <w:r w:rsidR="00DD1544">
              <w:rPr>
                <w:b/>
              </w:rPr>
              <w:t xml:space="preserve"> 1</w:t>
            </w:r>
            <w:r w:rsidR="00221FA5">
              <w:rPr>
                <w:b/>
              </w:rPr>
              <w:t>0</w:t>
            </w:r>
          </w:p>
        </w:tc>
      </w:tr>
    </w:tbl>
    <w:p w14:paraId="796F0BF9" w14:textId="77777777" w:rsidR="0040545F" w:rsidRPr="0040545F" w:rsidRDefault="0040545F" w:rsidP="0040545F">
      <w:pPr>
        <w:rPr>
          <w:rFonts w:cs="Arial"/>
        </w:rPr>
      </w:pPr>
    </w:p>
    <w:p w14:paraId="342B37AF" w14:textId="77777777" w:rsidR="0040545F" w:rsidRPr="00DD1544" w:rsidRDefault="0040545F" w:rsidP="0040545F">
      <w:pPr>
        <w:jc w:val="center"/>
        <w:rPr>
          <w:rFonts w:cs="Arial"/>
          <w:b/>
          <w:sz w:val="24"/>
          <w:szCs w:val="24"/>
        </w:rPr>
      </w:pPr>
      <w:r w:rsidRPr="00892511">
        <w:rPr>
          <w:rFonts w:cs="Arial"/>
          <w:b/>
          <w:sz w:val="24"/>
          <w:szCs w:val="24"/>
        </w:rPr>
        <w:t xml:space="preserve">VZOREC </w:t>
      </w:r>
      <w:r w:rsidR="00713E86" w:rsidRPr="00892511">
        <w:rPr>
          <w:rFonts w:cs="Arial"/>
          <w:b/>
          <w:sz w:val="24"/>
          <w:szCs w:val="24"/>
        </w:rPr>
        <w:t>OKVIRNEGA SPORAZUMA</w:t>
      </w:r>
    </w:p>
    <w:p w14:paraId="79040186" w14:textId="77777777" w:rsidR="0040545F" w:rsidRPr="00790A13" w:rsidRDefault="0040545F" w:rsidP="0040545F">
      <w:pPr>
        <w:rPr>
          <w:rFonts w:cs="Arial"/>
          <w:strike/>
          <w:highlight w:val="green"/>
        </w:rPr>
      </w:pPr>
    </w:p>
    <w:p w14:paraId="29BB606D" w14:textId="77777777" w:rsidR="00BA5595" w:rsidRPr="00B31907" w:rsidRDefault="00BA5595" w:rsidP="00BA5595">
      <w:pPr>
        <w:jc w:val="center"/>
        <w:rPr>
          <w:rFonts w:cs="Arial"/>
          <w:bCs/>
          <w:i/>
          <w:iCs/>
          <w:color w:val="548DD4" w:themeColor="text2" w:themeTint="99"/>
        </w:rPr>
      </w:pPr>
      <w:r w:rsidRPr="00B31907">
        <w:rPr>
          <w:rFonts w:cs="Arial"/>
          <w:bCs/>
          <w:i/>
          <w:iCs/>
          <w:color w:val="548DD4" w:themeColor="text2" w:themeTint="99"/>
        </w:rPr>
        <w:t>(Ponudnik mora izpolniti</w:t>
      </w:r>
      <w:r w:rsidR="00CC3BF4">
        <w:rPr>
          <w:rFonts w:cs="Arial"/>
          <w:bCs/>
          <w:i/>
          <w:iCs/>
          <w:color w:val="548DD4" w:themeColor="text2" w:themeTint="99"/>
        </w:rPr>
        <w:t xml:space="preserve"> </w:t>
      </w:r>
      <w:r w:rsidRPr="00B31907">
        <w:rPr>
          <w:rFonts w:cs="Arial"/>
          <w:bCs/>
          <w:i/>
          <w:iCs/>
          <w:color w:val="548DD4" w:themeColor="text2" w:themeTint="99"/>
        </w:rPr>
        <w:t xml:space="preserve"> </w:t>
      </w:r>
      <w:r w:rsidR="00D67530" w:rsidRPr="00B31907">
        <w:rPr>
          <w:rFonts w:cs="Arial"/>
          <w:bCs/>
          <w:i/>
          <w:iCs/>
          <w:color w:val="548DD4" w:themeColor="text2" w:themeTint="99"/>
        </w:rPr>
        <w:t xml:space="preserve">in parafirati </w:t>
      </w:r>
      <w:r w:rsidR="003A18EB" w:rsidRPr="00B31907">
        <w:rPr>
          <w:rFonts w:cs="Arial"/>
          <w:bCs/>
          <w:i/>
          <w:iCs/>
          <w:color w:val="548DD4" w:themeColor="text2" w:themeTint="99"/>
        </w:rPr>
        <w:t>sporazum</w:t>
      </w:r>
      <w:r w:rsidRPr="00B31907">
        <w:rPr>
          <w:rFonts w:cs="Arial"/>
          <w:bCs/>
          <w:i/>
          <w:iCs/>
          <w:color w:val="548DD4" w:themeColor="text2" w:themeTint="99"/>
        </w:rPr>
        <w:t xml:space="preserve">, s čimer potrjuje, da se strinja z vsebino vzorca </w:t>
      </w:r>
      <w:r w:rsidR="003A18EB" w:rsidRPr="00B31907">
        <w:rPr>
          <w:rFonts w:cs="Arial"/>
          <w:bCs/>
          <w:i/>
          <w:iCs/>
          <w:color w:val="548DD4" w:themeColor="text2" w:themeTint="99"/>
        </w:rPr>
        <w:t>sporazuma</w:t>
      </w:r>
      <w:r w:rsidRPr="00B31907">
        <w:rPr>
          <w:rFonts w:cs="Arial"/>
          <w:bCs/>
          <w:i/>
          <w:iCs/>
          <w:color w:val="548DD4" w:themeColor="text2" w:themeTint="99"/>
        </w:rPr>
        <w:t>)</w:t>
      </w:r>
    </w:p>
    <w:p w14:paraId="146EFB0F" w14:textId="77777777" w:rsidR="00BA5595" w:rsidRPr="00B31907" w:rsidRDefault="00BA5595" w:rsidP="00BA5595">
      <w:pPr>
        <w:widowControl w:val="0"/>
        <w:tabs>
          <w:tab w:val="left" w:pos="90"/>
          <w:tab w:val="left" w:pos="964"/>
        </w:tabs>
        <w:autoSpaceDE w:val="0"/>
        <w:autoSpaceDN w:val="0"/>
        <w:adjustRightInd w:val="0"/>
        <w:rPr>
          <w:rFonts w:cs="Arial"/>
          <w:strike/>
          <w:lang w:eastAsia="en-US"/>
        </w:rPr>
      </w:pPr>
    </w:p>
    <w:p w14:paraId="00A2308A" w14:textId="77777777" w:rsidR="00713E86" w:rsidRPr="00B31907" w:rsidRDefault="00713E86" w:rsidP="00713E86">
      <w:pPr>
        <w:rPr>
          <w:rFonts w:cs="Arial"/>
          <w:b/>
        </w:rPr>
      </w:pPr>
    </w:p>
    <w:p w14:paraId="692CD98C" w14:textId="77777777" w:rsidR="00713E86" w:rsidRPr="00B31907" w:rsidRDefault="00713E86" w:rsidP="00713E86">
      <w:pPr>
        <w:rPr>
          <w:rFonts w:cs="Arial"/>
        </w:rPr>
      </w:pPr>
      <w:r w:rsidRPr="00B31907">
        <w:rPr>
          <w:rFonts w:cs="Arial"/>
          <w:b/>
        </w:rPr>
        <w:t>ONKOLOŠKI INŠTITUT LJUBLJANA, Zaloška cesta 2, 1000 Ljubljana</w:t>
      </w:r>
      <w:r w:rsidRPr="00B31907">
        <w:rPr>
          <w:rFonts w:cs="Arial"/>
        </w:rPr>
        <w:t>,</w:t>
      </w:r>
    </w:p>
    <w:p w14:paraId="78A2D1A2" w14:textId="77777777" w:rsidR="00713E86" w:rsidRPr="00B31907" w:rsidRDefault="00713E86" w:rsidP="00713E86">
      <w:pPr>
        <w:rPr>
          <w:rFonts w:cs="Arial"/>
        </w:rPr>
      </w:pPr>
      <w:r w:rsidRPr="00B31907">
        <w:rPr>
          <w:rFonts w:cs="Arial"/>
        </w:rPr>
        <w:t>ki ga zastopa Andraž Jakelj, generalni direktor</w:t>
      </w:r>
    </w:p>
    <w:p w14:paraId="1951303C" w14:textId="77777777" w:rsidR="00713E86" w:rsidRPr="00B31907" w:rsidRDefault="00713E86" w:rsidP="00713E86">
      <w:pPr>
        <w:rPr>
          <w:rFonts w:cs="Arial"/>
        </w:rPr>
      </w:pPr>
      <w:r w:rsidRPr="00B31907">
        <w:rPr>
          <w:rFonts w:cs="Arial"/>
        </w:rPr>
        <w:t>Identifikacijska št. za DDV: SI34052674</w:t>
      </w:r>
    </w:p>
    <w:p w14:paraId="5AB4355A" w14:textId="77777777" w:rsidR="00713E86" w:rsidRPr="00B31907" w:rsidRDefault="00713E86" w:rsidP="00713E86">
      <w:pPr>
        <w:rPr>
          <w:rFonts w:cs="Arial"/>
        </w:rPr>
      </w:pPr>
      <w:r w:rsidRPr="00B31907">
        <w:rPr>
          <w:rFonts w:cs="Arial"/>
        </w:rPr>
        <w:t>Matična št.: 5055733000</w:t>
      </w:r>
    </w:p>
    <w:p w14:paraId="4E6FA971" w14:textId="77777777" w:rsidR="00713E86" w:rsidRPr="00B31907" w:rsidRDefault="00713E86" w:rsidP="00713E86">
      <w:pPr>
        <w:rPr>
          <w:rFonts w:cs="Arial"/>
        </w:rPr>
      </w:pPr>
      <w:r w:rsidRPr="00B31907">
        <w:rPr>
          <w:rFonts w:cs="Arial"/>
        </w:rPr>
        <w:t>(v nadaljnjem besedilu naročnik)</w:t>
      </w:r>
    </w:p>
    <w:p w14:paraId="2CC43589" w14:textId="77777777" w:rsidR="00713E86" w:rsidRPr="00B31907" w:rsidRDefault="00713E86" w:rsidP="00713E86">
      <w:pPr>
        <w:rPr>
          <w:rFonts w:cs="Arial"/>
        </w:rPr>
      </w:pPr>
    </w:p>
    <w:p w14:paraId="7E46884E" w14:textId="77777777" w:rsidR="00713E86" w:rsidRPr="00B31907" w:rsidRDefault="00713E86" w:rsidP="00713E86">
      <w:pPr>
        <w:rPr>
          <w:rFonts w:cs="Arial"/>
        </w:rPr>
      </w:pPr>
      <w:r w:rsidRPr="00B31907">
        <w:rPr>
          <w:rFonts w:cs="Arial"/>
        </w:rPr>
        <w:t>in</w:t>
      </w:r>
    </w:p>
    <w:p w14:paraId="72E819BC" w14:textId="77777777" w:rsidR="00713E86" w:rsidRPr="00B31907" w:rsidRDefault="00713E86" w:rsidP="00713E86">
      <w:pPr>
        <w:rPr>
          <w:rFonts w:cs="Arial"/>
        </w:rPr>
      </w:pPr>
    </w:p>
    <w:p w14:paraId="4D3035CF" w14:textId="77777777" w:rsidR="00713E86" w:rsidRPr="00B31907" w:rsidRDefault="00713E86" w:rsidP="00713E86">
      <w:pPr>
        <w:rPr>
          <w:rFonts w:cs="Arial"/>
          <w:b/>
        </w:rPr>
      </w:pPr>
      <w:r w:rsidRPr="00B31907">
        <w:rPr>
          <w:rFonts w:cs="Arial"/>
          <w:b/>
        </w:rPr>
        <w:t>.............................................................................................................................,</w:t>
      </w:r>
    </w:p>
    <w:p w14:paraId="4D8D316C" w14:textId="77777777" w:rsidR="00713E86" w:rsidRPr="00B31907" w:rsidRDefault="00713E86" w:rsidP="00713E86">
      <w:pPr>
        <w:rPr>
          <w:rFonts w:cs="Arial"/>
          <w:color w:val="000000"/>
        </w:rPr>
      </w:pPr>
      <w:r w:rsidRPr="00B31907">
        <w:rPr>
          <w:rFonts w:cs="Arial"/>
          <w:color w:val="000000"/>
        </w:rPr>
        <w:t>ki jo/ga zastopa .....................................................................</w:t>
      </w:r>
    </w:p>
    <w:p w14:paraId="3CADD34D" w14:textId="77777777" w:rsidR="00713E86" w:rsidRPr="00B31907" w:rsidRDefault="00713E86" w:rsidP="00713E86">
      <w:pPr>
        <w:rPr>
          <w:rFonts w:cs="Arial"/>
          <w:color w:val="000000"/>
        </w:rPr>
      </w:pPr>
      <w:r w:rsidRPr="00B31907">
        <w:rPr>
          <w:rFonts w:cs="Arial"/>
          <w:color w:val="000000"/>
        </w:rPr>
        <w:t>Identifikacijska št. za DDV: ...................................</w:t>
      </w:r>
    </w:p>
    <w:p w14:paraId="73900D5B" w14:textId="77777777" w:rsidR="00713E86" w:rsidRPr="00B31907" w:rsidRDefault="00713E86" w:rsidP="00713E86">
      <w:pPr>
        <w:rPr>
          <w:rFonts w:cs="Arial"/>
          <w:color w:val="000000"/>
        </w:rPr>
      </w:pPr>
      <w:r w:rsidRPr="00B31907">
        <w:rPr>
          <w:rFonts w:cs="Arial"/>
        </w:rPr>
        <w:t>Matična št.: ..............................................</w:t>
      </w:r>
    </w:p>
    <w:p w14:paraId="785D5AD6" w14:textId="77777777" w:rsidR="00713E86" w:rsidRPr="00B31907" w:rsidRDefault="00713E86" w:rsidP="00713E86">
      <w:pPr>
        <w:rPr>
          <w:rFonts w:cs="Arial"/>
          <w:color w:val="000000"/>
        </w:rPr>
      </w:pPr>
      <w:r w:rsidRPr="00B31907">
        <w:rPr>
          <w:rFonts w:cs="Arial"/>
          <w:color w:val="000000"/>
        </w:rPr>
        <w:t xml:space="preserve">(v nadaljnjem besedilu </w:t>
      </w:r>
      <w:r w:rsidR="003A18EB" w:rsidRPr="00B31907">
        <w:rPr>
          <w:rFonts w:cs="Arial"/>
          <w:color w:val="000000"/>
        </w:rPr>
        <w:t>gospodarski subjekt</w:t>
      </w:r>
      <w:r w:rsidR="00BE6AEB" w:rsidRPr="00B31907">
        <w:rPr>
          <w:rFonts w:cs="Arial"/>
          <w:color w:val="000000"/>
        </w:rPr>
        <w:t xml:space="preserve"> oz. kandidat</w:t>
      </w:r>
      <w:r w:rsidR="00D92193" w:rsidRPr="00B31907">
        <w:rPr>
          <w:rFonts w:cs="Arial"/>
          <w:color w:val="000000"/>
        </w:rPr>
        <w:t xml:space="preserve"> oz. ponudnik</w:t>
      </w:r>
      <w:r w:rsidRPr="00B31907">
        <w:rPr>
          <w:rFonts w:cs="Arial"/>
          <w:color w:val="000000"/>
        </w:rPr>
        <w:t>)</w:t>
      </w:r>
    </w:p>
    <w:p w14:paraId="3072AA78" w14:textId="77777777" w:rsidR="00713E86" w:rsidRPr="00B31907" w:rsidRDefault="00713E86" w:rsidP="00713E86">
      <w:pPr>
        <w:rPr>
          <w:rFonts w:cs="Arial"/>
          <w:lang w:eastAsia="en-US"/>
        </w:rPr>
      </w:pPr>
    </w:p>
    <w:p w14:paraId="3A0298A2" w14:textId="77777777" w:rsidR="00713E86" w:rsidRPr="00B31907" w:rsidRDefault="00713E86" w:rsidP="00713E86">
      <w:pPr>
        <w:rPr>
          <w:rFonts w:cs="Arial"/>
          <w:highlight w:val="green"/>
        </w:rPr>
      </w:pPr>
    </w:p>
    <w:p w14:paraId="10A64CEE" w14:textId="77777777" w:rsidR="0055682E" w:rsidRPr="00B31907" w:rsidRDefault="0055682E" w:rsidP="00713E86">
      <w:pPr>
        <w:rPr>
          <w:rFonts w:cs="Arial"/>
          <w:highlight w:val="green"/>
        </w:rPr>
      </w:pPr>
    </w:p>
    <w:p w14:paraId="56E20447" w14:textId="77777777" w:rsidR="00713E86" w:rsidRPr="00B31907" w:rsidRDefault="00713E86" w:rsidP="00713E86">
      <w:pPr>
        <w:ind w:left="20"/>
        <w:jc w:val="both"/>
        <w:rPr>
          <w:rFonts w:cs="Arial"/>
          <w:lang w:eastAsia="en-US"/>
        </w:rPr>
      </w:pPr>
      <w:r w:rsidRPr="00B31907">
        <w:rPr>
          <w:rFonts w:cs="Arial"/>
          <w:lang w:eastAsia="en-US"/>
        </w:rPr>
        <w:t>sklepata</w:t>
      </w:r>
    </w:p>
    <w:p w14:paraId="37CAEC03" w14:textId="77777777" w:rsidR="00713E86" w:rsidRPr="00B31907" w:rsidRDefault="00713E86" w:rsidP="00713E86">
      <w:pPr>
        <w:ind w:left="20"/>
        <w:jc w:val="both"/>
        <w:rPr>
          <w:rFonts w:cs="Arial"/>
          <w:lang w:eastAsia="en-US"/>
        </w:rPr>
      </w:pPr>
    </w:p>
    <w:p w14:paraId="7ECD0F38" w14:textId="77777777" w:rsidR="00713E86" w:rsidRPr="00B31907" w:rsidRDefault="00713E86" w:rsidP="00713E86">
      <w:pPr>
        <w:ind w:left="20"/>
        <w:jc w:val="both"/>
        <w:rPr>
          <w:rFonts w:cs="Arial"/>
          <w:lang w:eastAsia="en-US"/>
        </w:rPr>
      </w:pPr>
    </w:p>
    <w:p w14:paraId="1BCDD946" w14:textId="77777777" w:rsidR="00713E86" w:rsidRPr="00B31907" w:rsidRDefault="00713E86" w:rsidP="00713E86">
      <w:pPr>
        <w:ind w:left="20"/>
        <w:jc w:val="both"/>
        <w:rPr>
          <w:rFonts w:cs="Arial"/>
          <w:sz w:val="24"/>
          <w:szCs w:val="24"/>
          <w:lang w:eastAsia="en-US"/>
        </w:rPr>
      </w:pPr>
    </w:p>
    <w:p w14:paraId="431504B5" w14:textId="77777777" w:rsidR="00713E86" w:rsidRPr="00B31907" w:rsidRDefault="00713E86" w:rsidP="00713E86">
      <w:pPr>
        <w:widowControl w:val="0"/>
        <w:suppressLineNumbers/>
        <w:suppressAutoHyphens/>
        <w:jc w:val="center"/>
        <w:rPr>
          <w:rFonts w:cs="Arial"/>
          <w:b/>
          <w:kern w:val="2"/>
          <w:sz w:val="24"/>
          <w:szCs w:val="24"/>
        </w:rPr>
      </w:pPr>
      <w:r w:rsidRPr="00B31907">
        <w:rPr>
          <w:rFonts w:cs="Arial"/>
          <w:b/>
          <w:kern w:val="2"/>
          <w:sz w:val="24"/>
          <w:szCs w:val="24"/>
        </w:rPr>
        <w:t xml:space="preserve">OKVIRNI SPORAZUM </w:t>
      </w:r>
    </w:p>
    <w:p w14:paraId="18626906" w14:textId="77777777" w:rsidR="00713E86" w:rsidRPr="00B31907" w:rsidRDefault="00713E86" w:rsidP="00713E86">
      <w:pPr>
        <w:widowControl w:val="0"/>
        <w:suppressLineNumbers/>
        <w:suppressAutoHyphens/>
        <w:jc w:val="center"/>
        <w:rPr>
          <w:rFonts w:cs="Arial"/>
          <w:b/>
          <w:kern w:val="2"/>
          <w:sz w:val="24"/>
          <w:szCs w:val="24"/>
        </w:rPr>
      </w:pPr>
      <w:r w:rsidRPr="00B31907">
        <w:rPr>
          <w:rFonts w:cs="Arial"/>
          <w:b/>
          <w:kern w:val="2"/>
          <w:sz w:val="24"/>
          <w:szCs w:val="24"/>
        </w:rPr>
        <w:t xml:space="preserve">ZA NABAVO RAČUNALNIŠKE STROJNE IN PROGRAMSKE OPREME </w:t>
      </w:r>
    </w:p>
    <w:p w14:paraId="1263D9C8" w14:textId="77777777" w:rsidR="00713E86" w:rsidRPr="00B31907" w:rsidRDefault="00713E86" w:rsidP="00713E86">
      <w:pPr>
        <w:widowControl w:val="0"/>
        <w:suppressLineNumbers/>
        <w:suppressAutoHyphens/>
        <w:jc w:val="center"/>
        <w:rPr>
          <w:rFonts w:cs="Arial"/>
          <w:b/>
          <w:bCs/>
          <w:kern w:val="2"/>
        </w:rPr>
      </w:pPr>
    </w:p>
    <w:p w14:paraId="1BA695E4" w14:textId="77777777" w:rsidR="00713E86" w:rsidRPr="00B31907" w:rsidRDefault="00713E86" w:rsidP="00713E86">
      <w:pPr>
        <w:widowControl w:val="0"/>
        <w:suppressLineNumbers/>
        <w:suppressAutoHyphens/>
        <w:jc w:val="center"/>
        <w:rPr>
          <w:rFonts w:cs="Arial"/>
          <w:b/>
          <w:bCs/>
          <w:kern w:val="2"/>
        </w:rPr>
      </w:pPr>
    </w:p>
    <w:p w14:paraId="60D10333" w14:textId="77777777" w:rsidR="00713E86" w:rsidRPr="00B31907" w:rsidRDefault="00713E86" w:rsidP="00C36DD7">
      <w:pPr>
        <w:pStyle w:val="ListParagraph"/>
        <w:numPr>
          <w:ilvl w:val="0"/>
          <w:numId w:val="27"/>
        </w:numPr>
        <w:rPr>
          <w:rFonts w:cs="Arial"/>
        </w:rPr>
      </w:pPr>
      <w:r w:rsidRPr="00B31907">
        <w:rPr>
          <w:rFonts w:cs="Arial"/>
        </w:rPr>
        <w:t>PODLAGA OKVIRNEGA SPORAZUMA</w:t>
      </w:r>
    </w:p>
    <w:p w14:paraId="4D749E48" w14:textId="77777777" w:rsidR="00713E86" w:rsidRPr="00B31907" w:rsidRDefault="00713E86" w:rsidP="00713E86">
      <w:pPr>
        <w:rPr>
          <w:rFonts w:cs="Arial"/>
          <w:b/>
          <w:bCs/>
          <w:kern w:val="2"/>
        </w:rPr>
      </w:pPr>
    </w:p>
    <w:p w14:paraId="0DE9196F" w14:textId="77777777" w:rsidR="00713E86" w:rsidRPr="00B31907" w:rsidRDefault="00713E86" w:rsidP="00713E86">
      <w:pPr>
        <w:jc w:val="center"/>
        <w:rPr>
          <w:rFonts w:cs="Arial"/>
        </w:rPr>
      </w:pPr>
      <w:r w:rsidRPr="00B31907">
        <w:rPr>
          <w:rFonts w:cs="Arial"/>
        </w:rPr>
        <w:t>1. člen</w:t>
      </w:r>
    </w:p>
    <w:p w14:paraId="428172AB" w14:textId="77777777" w:rsidR="00713E86" w:rsidRPr="00B31907" w:rsidRDefault="00713E86" w:rsidP="00713E86">
      <w:pPr>
        <w:jc w:val="center"/>
        <w:rPr>
          <w:rFonts w:cs="Arial"/>
        </w:rPr>
      </w:pPr>
    </w:p>
    <w:tbl>
      <w:tblPr>
        <w:tblW w:w="963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4818"/>
        <w:gridCol w:w="4819"/>
      </w:tblGrid>
      <w:tr w:rsidR="00EB7757" w:rsidRPr="00B31907" w14:paraId="3B685F0C" w14:textId="77777777" w:rsidTr="00EB7757">
        <w:tc>
          <w:tcPr>
            <w:tcW w:w="4818" w:type="dxa"/>
            <w:tcBorders>
              <w:right w:val="single" w:sz="4" w:space="0" w:color="auto"/>
            </w:tcBorders>
            <w:shd w:val="clear" w:color="auto" w:fill="auto"/>
          </w:tcPr>
          <w:p w14:paraId="7B18DE90" w14:textId="77777777" w:rsidR="00EB7757" w:rsidRPr="00B31907" w:rsidRDefault="00EB7757" w:rsidP="00892511">
            <w:pPr>
              <w:rPr>
                <w:rFonts w:cs="Arial"/>
                <w:b/>
                <w:bCs/>
                <w:kern w:val="2"/>
              </w:rPr>
            </w:pPr>
            <w:r w:rsidRPr="00B31907">
              <w:rPr>
                <w:rFonts w:cs="Arial"/>
                <w:b/>
                <w:bCs/>
                <w:kern w:val="2"/>
              </w:rPr>
              <w:t>Oznaka javnega naročila, ki je podlaga za sklenitev okvirnega sporazuma</w:t>
            </w:r>
          </w:p>
        </w:tc>
        <w:tc>
          <w:tcPr>
            <w:tcW w:w="4819" w:type="dxa"/>
            <w:tcBorders>
              <w:right w:val="single" w:sz="4" w:space="0" w:color="auto"/>
            </w:tcBorders>
            <w:vAlign w:val="center"/>
          </w:tcPr>
          <w:p w14:paraId="041F2F5B" w14:textId="77777777" w:rsidR="00EB7757" w:rsidRPr="00B31907" w:rsidRDefault="00EB7757" w:rsidP="00892511">
            <w:pPr>
              <w:rPr>
                <w:rFonts w:cs="Arial"/>
                <w:noProof/>
                <w:kern w:val="2"/>
              </w:rPr>
            </w:pPr>
            <w:r w:rsidRPr="00B31907">
              <w:rPr>
                <w:rFonts w:cs="Arial"/>
                <w:noProof/>
              </w:rPr>
              <w:fldChar w:fldCharType="begin"/>
            </w:r>
            <w:r w:rsidRPr="00B31907">
              <w:rPr>
                <w:rFonts w:cs="Arial"/>
                <w:noProof/>
              </w:rPr>
              <w:instrText xml:space="preserve"> DOCPROPERTY  "MFiles_P1045"  \* MERGEFORMAT </w:instrText>
            </w:r>
            <w:r w:rsidRPr="00B31907">
              <w:rPr>
                <w:rFonts w:cs="Arial"/>
                <w:noProof/>
              </w:rPr>
              <w:fldChar w:fldCharType="separate"/>
            </w:r>
            <w:r w:rsidRPr="00B31907">
              <w:rPr>
                <w:rFonts w:cs="Arial"/>
                <w:noProof/>
              </w:rPr>
              <w:t>JN-0029/2024</w:t>
            </w:r>
            <w:r w:rsidRPr="00B31907">
              <w:rPr>
                <w:rFonts w:cs="Arial"/>
                <w:noProof/>
              </w:rPr>
              <w:fldChar w:fldCharType="end"/>
            </w:r>
            <w:r w:rsidRPr="00B31907">
              <w:rPr>
                <w:rFonts w:cs="Arial"/>
              </w:rPr>
              <w:t>, objava na portalu e-naročanje dne …………... pod številko …………...  ter na portalu EU dne …………...  pod številko …………...</w:t>
            </w:r>
          </w:p>
        </w:tc>
      </w:tr>
    </w:tbl>
    <w:p w14:paraId="2E13108C" w14:textId="77777777" w:rsidR="00713E86" w:rsidRPr="00B31907" w:rsidRDefault="00713E86" w:rsidP="00713E86">
      <w:pPr>
        <w:rPr>
          <w:rFonts w:cs="Arial"/>
        </w:rPr>
      </w:pPr>
    </w:p>
    <w:p w14:paraId="2C6EA5C0" w14:textId="77777777" w:rsidR="00713E86" w:rsidRPr="00B31907" w:rsidRDefault="00713E86" w:rsidP="00713E86">
      <w:pPr>
        <w:rPr>
          <w:rFonts w:cs="Arial"/>
        </w:rPr>
      </w:pPr>
    </w:p>
    <w:p w14:paraId="2BD976E4" w14:textId="77777777" w:rsidR="00713E86" w:rsidRPr="00B31907" w:rsidRDefault="00713E86" w:rsidP="00C36DD7">
      <w:pPr>
        <w:pStyle w:val="ListParagraph"/>
        <w:numPr>
          <w:ilvl w:val="0"/>
          <w:numId w:val="27"/>
        </w:numPr>
        <w:rPr>
          <w:rFonts w:cs="Arial"/>
        </w:rPr>
      </w:pPr>
      <w:r w:rsidRPr="00B31907">
        <w:rPr>
          <w:rFonts w:cs="Arial"/>
        </w:rPr>
        <w:t>PREDMET OKVIRNEGA SPORAZUMA</w:t>
      </w:r>
    </w:p>
    <w:p w14:paraId="50B2CEE3" w14:textId="77777777" w:rsidR="00713E86" w:rsidRPr="00B31907" w:rsidRDefault="00713E86" w:rsidP="00713E86">
      <w:pPr>
        <w:rPr>
          <w:rFonts w:cs="Arial"/>
        </w:rPr>
      </w:pPr>
    </w:p>
    <w:p w14:paraId="76B7ADEF" w14:textId="77777777" w:rsidR="00713E86" w:rsidRPr="00B31907" w:rsidRDefault="00713E86" w:rsidP="00713E86">
      <w:pPr>
        <w:jc w:val="center"/>
        <w:rPr>
          <w:rFonts w:cs="Arial"/>
        </w:rPr>
      </w:pPr>
      <w:r w:rsidRPr="00B31907">
        <w:rPr>
          <w:rFonts w:cs="Arial"/>
        </w:rPr>
        <w:t>3. člen</w:t>
      </w:r>
    </w:p>
    <w:p w14:paraId="7F9890FF" w14:textId="77777777" w:rsidR="00713E86" w:rsidRPr="00B31907" w:rsidRDefault="00713E86" w:rsidP="00713E86">
      <w:pPr>
        <w:jc w:val="center"/>
        <w:rPr>
          <w:rFonts w:cs="Arial"/>
        </w:rPr>
      </w:pPr>
    </w:p>
    <w:p w14:paraId="1AFF8B7D" w14:textId="77777777" w:rsidR="00713E86" w:rsidRPr="00B31907" w:rsidRDefault="00713E86" w:rsidP="00713E86">
      <w:pPr>
        <w:jc w:val="both"/>
        <w:rPr>
          <w:rFonts w:cs="Arial"/>
        </w:rPr>
      </w:pPr>
      <w:r w:rsidRPr="00B31907">
        <w:rPr>
          <w:rFonts w:cs="Arial"/>
        </w:rPr>
        <w:t xml:space="preserve">Predmet okvirnega sporazuma je sukcesivno naročanje blaga po posameznih sklopih, glede na potrebe naročnika: </w:t>
      </w:r>
    </w:p>
    <w:p w14:paraId="5896EFD5" w14:textId="77777777" w:rsidR="00713E86" w:rsidRPr="00B31907" w:rsidRDefault="00713E86" w:rsidP="00713E86">
      <w:pPr>
        <w:jc w:val="both"/>
        <w:rPr>
          <w:rFonts w:cs="Arial"/>
          <w:i/>
        </w:rPr>
      </w:pPr>
      <w:r w:rsidRPr="00B31907">
        <w:rPr>
          <w:rFonts w:cs="Arial"/>
          <w:i/>
        </w:rPr>
        <w:t>(</w:t>
      </w:r>
      <w:r w:rsidR="001E2231" w:rsidRPr="00B31907">
        <w:rPr>
          <w:rFonts w:cs="Arial"/>
          <w:i/>
        </w:rPr>
        <w:t>Kandidatu</w:t>
      </w:r>
      <w:r w:rsidRPr="00B31907">
        <w:rPr>
          <w:rFonts w:cs="Arial"/>
          <w:i/>
        </w:rPr>
        <w:t xml:space="preserve"> </w:t>
      </w:r>
      <w:r w:rsidR="001E2231" w:rsidRPr="00B31907">
        <w:rPr>
          <w:rFonts w:cs="Arial"/>
          <w:i/>
        </w:rPr>
        <w:t>je priznana usposobljenost</w:t>
      </w:r>
      <w:r w:rsidRPr="00B31907">
        <w:rPr>
          <w:rFonts w:cs="Arial"/>
          <w:i/>
        </w:rPr>
        <w:t xml:space="preserve"> za naslednji/</w:t>
      </w:r>
      <w:r w:rsidR="001E2231" w:rsidRPr="00B31907">
        <w:rPr>
          <w:rFonts w:cs="Arial"/>
          <w:i/>
        </w:rPr>
        <w:t>e</w:t>
      </w:r>
      <w:r w:rsidRPr="00B31907">
        <w:rPr>
          <w:rFonts w:cs="Arial"/>
          <w:i/>
        </w:rPr>
        <w:t xml:space="preserve"> sklop/</w:t>
      </w:r>
      <w:r w:rsidR="001E2231" w:rsidRPr="00B31907">
        <w:rPr>
          <w:rFonts w:cs="Arial"/>
          <w:i/>
        </w:rPr>
        <w:t>e</w:t>
      </w:r>
      <w:r w:rsidRPr="00B31907">
        <w:rPr>
          <w:rFonts w:cs="Arial"/>
          <w:i/>
        </w:rPr>
        <w:t>. Ustrezno označi</w:t>
      </w:r>
      <w:r w:rsidR="006A143E" w:rsidRPr="00B31907">
        <w:rPr>
          <w:rFonts w:cs="Arial"/>
          <w:i/>
        </w:rPr>
        <w:t>ti.</w:t>
      </w:r>
      <w:r w:rsidRPr="00B31907">
        <w:rPr>
          <w:rFonts w:cs="Arial"/>
          <w:i/>
        </w:rPr>
        <w:t>)</w:t>
      </w:r>
    </w:p>
    <w:p w14:paraId="317BABC7" w14:textId="77777777" w:rsidR="00713E86" w:rsidRPr="00B31907" w:rsidRDefault="00713E86" w:rsidP="00713E86">
      <w:pPr>
        <w:jc w:val="both"/>
        <w:rPr>
          <w:rFonts w:cs="Arial"/>
        </w:rPr>
      </w:pPr>
      <w:r w:rsidRPr="00B31907">
        <w:rPr>
          <w:rFonts w:cs="Arial"/>
        </w:rPr>
        <w:fldChar w:fldCharType="begin">
          <w:ffData>
            <w:name w:val="Check5"/>
            <w:enabled/>
            <w:calcOnExit w:val="0"/>
            <w:checkBox>
              <w:sizeAuto/>
              <w:default w:val="0"/>
            </w:checkBox>
          </w:ffData>
        </w:fldChar>
      </w:r>
      <w:bookmarkStart w:id="2" w:name="Check5"/>
      <w:r w:rsidRPr="00B31907">
        <w:rPr>
          <w:rFonts w:cs="Arial"/>
        </w:rPr>
        <w:instrText xml:space="preserve"> FORMCHECKBOX </w:instrText>
      </w:r>
      <w:r w:rsidR="00387C61">
        <w:rPr>
          <w:rFonts w:cs="Arial"/>
        </w:rPr>
      </w:r>
      <w:r w:rsidR="00387C61">
        <w:rPr>
          <w:rFonts w:cs="Arial"/>
        </w:rPr>
        <w:fldChar w:fldCharType="separate"/>
      </w:r>
      <w:r w:rsidRPr="00B31907">
        <w:rPr>
          <w:rFonts w:cs="Arial"/>
        </w:rPr>
        <w:fldChar w:fldCharType="end"/>
      </w:r>
      <w:bookmarkEnd w:id="2"/>
      <w:r w:rsidRPr="00B31907">
        <w:rPr>
          <w:rFonts w:cs="Arial"/>
        </w:rPr>
        <w:t xml:space="preserve"> sklop 1: </w:t>
      </w:r>
      <w:r w:rsidRPr="00B31907">
        <w:rPr>
          <w:rFonts w:cs="Arial"/>
          <w:bCs/>
        </w:rPr>
        <w:tab/>
        <w:t>RAČUNALNIŠKA OPREMA</w:t>
      </w:r>
      <w:r w:rsidRPr="00B31907">
        <w:rPr>
          <w:rFonts w:cs="Arial"/>
        </w:rPr>
        <w:t xml:space="preserve"> </w:t>
      </w:r>
    </w:p>
    <w:p w14:paraId="7079AC42" w14:textId="77777777" w:rsidR="00713E86" w:rsidRPr="00B31907" w:rsidRDefault="00713E86" w:rsidP="00713E86">
      <w:pPr>
        <w:jc w:val="both"/>
        <w:rPr>
          <w:rFonts w:cs="Arial"/>
        </w:rPr>
      </w:pPr>
      <w:r w:rsidRPr="00B31907">
        <w:rPr>
          <w:rFonts w:cs="Arial"/>
        </w:rPr>
        <w:fldChar w:fldCharType="begin">
          <w:ffData>
            <w:name w:val="Check6"/>
            <w:enabled/>
            <w:calcOnExit w:val="0"/>
            <w:checkBox>
              <w:sizeAuto/>
              <w:default w:val="0"/>
            </w:checkBox>
          </w:ffData>
        </w:fldChar>
      </w:r>
      <w:bookmarkStart w:id="3" w:name="Check6"/>
      <w:r w:rsidRPr="00B31907">
        <w:rPr>
          <w:rFonts w:cs="Arial"/>
        </w:rPr>
        <w:instrText xml:space="preserve"> FORMCHECKBOX </w:instrText>
      </w:r>
      <w:r w:rsidR="00387C61">
        <w:rPr>
          <w:rFonts w:cs="Arial"/>
        </w:rPr>
      </w:r>
      <w:r w:rsidR="00387C61">
        <w:rPr>
          <w:rFonts w:cs="Arial"/>
        </w:rPr>
        <w:fldChar w:fldCharType="separate"/>
      </w:r>
      <w:r w:rsidRPr="00B31907">
        <w:rPr>
          <w:rFonts w:cs="Arial"/>
        </w:rPr>
        <w:fldChar w:fldCharType="end"/>
      </w:r>
      <w:bookmarkEnd w:id="3"/>
      <w:r w:rsidRPr="00B31907">
        <w:rPr>
          <w:rFonts w:cs="Arial"/>
        </w:rPr>
        <w:t xml:space="preserve"> sklop 2: STREŽNIŠKA OPREMA</w:t>
      </w:r>
    </w:p>
    <w:p w14:paraId="06D25E4F" w14:textId="77777777" w:rsidR="00713E86" w:rsidRPr="00B31907" w:rsidRDefault="00713E86" w:rsidP="00713E86">
      <w:pPr>
        <w:jc w:val="both"/>
        <w:rPr>
          <w:rFonts w:cs="Arial"/>
        </w:rPr>
      </w:pPr>
      <w:r w:rsidRPr="00B31907">
        <w:rPr>
          <w:rFonts w:cs="Arial"/>
        </w:rPr>
        <w:fldChar w:fldCharType="begin">
          <w:ffData>
            <w:name w:val="Check5"/>
            <w:enabled/>
            <w:calcOnExit w:val="0"/>
            <w:checkBox>
              <w:sizeAuto/>
              <w:default w:val="0"/>
            </w:checkBox>
          </w:ffData>
        </w:fldChar>
      </w:r>
      <w:r w:rsidRPr="00B31907">
        <w:rPr>
          <w:rFonts w:cs="Arial"/>
        </w:rPr>
        <w:instrText xml:space="preserve"> FORMCHECKBOX </w:instrText>
      </w:r>
      <w:r w:rsidR="00387C61">
        <w:rPr>
          <w:rFonts w:cs="Arial"/>
        </w:rPr>
      </w:r>
      <w:r w:rsidR="00387C61">
        <w:rPr>
          <w:rFonts w:cs="Arial"/>
        </w:rPr>
        <w:fldChar w:fldCharType="separate"/>
      </w:r>
      <w:r w:rsidRPr="00B31907">
        <w:rPr>
          <w:rFonts w:cs="Arial"/>
        </w:rPr>
        <w:fldChar w:fldCharType="end"/>
      </w:r>
      <w:r w:rsidRPr="00B31907">
        <w:rPr>
          <w:rFonts w:cs="Arial"/>
        </w:rPr>
        <w:t xml:space="preserve"> sklop 3: MREŽNA OPREMA</w:t>
      </w:r>
    </w:p>
    <w:p w14:paraId="4F78B9C4" w14:textId="77777777" w:rsidR="00713E86" w:rsidRPr="00B31907" w:rsidRDefault="00713E86" w:rsidP="00713E86">
      <w:pPr>
        <w:jc w:val="both"/>
        <w:rPr>
          <w:rFonts w:cs="Arial"/>
        </w:rPr>
      </w:pPr>
      <w:r w:rsidRPr="00B31907">
        <w:rPr>
          <w:rFonts w:cs="Arial"/>
        </w:rPr>
        <w:fldChar w:fldCharType="begin">
          <w:ffData>
            <w:name w:val="Check6"/>
            <w:enabled/>
            <w:calcOnExit w:val="0"/>
            <w:checkBox>
              <w:sizeAuto/>
              <w:default w:val="0"/>
            </w:checkBox>
          </w:ffData>
        </w:fldChar>
      </w:r>
      <w:r w:rsidRPr="00B31907">
        <w:rPr>
          <w:rFonts w:cs="Arial"/>
        </w:rPr>
        <w:instrText xml:space="preserve"> FORMCHECKBOX </w:instrText>
      </w:r>
      <w:r w:rsidR="00387C61">
        <w:rPr>
          <w:rFonts w:cs="Arial"/>
        </w:rPr>
      </w:r>
      <w:r w:rsidR="00387C61">
        <w:rPr>
          <w:rFonts w:cs="Arial"/>
        </w:rPr>
        <w:fldChar w:fldCharType="separate"/>
      </w:r>
      <w:r w:rsidRPr="00B31907">
        <w:rPr>
          <w:rFonts w:cs="Arial"/>
        </w:rPr>
        <w:fldChar w:fldCharType="end"/>
      </w:r>
      <w:r w:rsidRPr="00B31907">
        <w:rPr>
          <w:rFonts w:cs="Arial"/>
        </w:rPr>
        <w:t xml:space="preserve"> sklop 4: LICENČNA STANDARDNA PROGRAMSKA OPREMA</w:t>
      </w:r>
    </w:p>
    <w:p w14:paraId="657B6F77" w14:textId="77777777" w:rsidR="00713E86" w:rsidRPr="00B31907" w:rsidRDefault="00713E86" w:rsidP="00713E86">
      <w:pPr>
        <w:jc w:val="both"/>
        <w:rPr>
          <w:rFonts w:cs="Arial"/>
        </w:rPr>
      </w:pPr>
      <w:r w:rsidRPr="00B31907">
        <w:rPr>
          <w:rFonts w:cs="Arial"/>
        </w:rPr>
        <w:fldChar w:fldCharType="begin">
          <w:ffData>
            <w:name w:val="Check5"/>
            <w:enabled/>
            <w:calcOnExit w:val="0"/>
            <w:checkBox>
              <w:sizeAuto/>
              <w:default w:val="0"/>
            </w:checkBox>
          </w:ffData>
        </w:fldChar>
      </w:r>
      <w:r w:rsidRPr="00B31907">
        <w:rPr>
          <w:rFonts w:cs="Arial"/>
        </w:rPr>
        <w:instrText xml:space="preserve"> FORMCHECKBOX </w:instrText>
      </w:r>
      <w:r w:rsidR="00387C61">
        <w:rPr>
          <w:rFonts w:cs="Arial"/>
        </w:rPr>
      </w:r>
      <w:r w:rsidR="00387C61">
        <w:rPr>
          <w:rFonts w:cs="Arial"/>
        </w:rPr>
        <w:fldChar w:fldCharType="separate"/>
      </w:r>
      <w:r w:rsidRPr="00B31907">
        <w:rPr>
          <w:rFonts w:cs="Arial"/>
        </w:rPr>
        <w:fldChar w:fldCharType="end"/>
      </w:r>
      <w:r w:rsidRPr="00B31907">
        <w:rPr>
          <w:rFonts w:cs="Arial"/>
        </w:rPr>
        <w:t xml:space="preserve"> sklop 5: RAČUNALNIŠKE KOMPONENTE, KABLI IN </w:t>
      </w:r>
      <w:r w:rsidR="001E2231" w:rsidRPr="00B31907">
        <w:rPr>
          <w:rFonts w:cs="Arial"/>
        </w:rPr>
        <w:t>DROBNA</w:t>
      </w:r>
      <w:r w:rsidRPr="00B31907">
        <w:rPr>
          <w:rFonts w:cs="Arial"/>
        </w:rPr>
        <w:t xml:space="preserve"> PERIFERNA OPREMA</w:t>
      </w:r>
    </w:p>
    <w:p w14:paraId="4B700B36" w14:textId="77777777" w:rsidR="00713E86" w:rsidRPr="00B31907" w:rsidRDefault="00713E86" w:rsidP="00713E86">
      <w:pPr>
        <w:jc w:val="both"/>
        <w:rPr>
          <w:rFonts w:cs="Arial"/>
        </w:rPr>
      </w:pPr>
      <w:r w:rsidRPr="00B31907">
        <w:rPr>
          <w:rFonts w:cs="Arial"/>
        </w:rPr>
        <w:fldChar w:fldCharType="begin">
          <w:ffData>
            <w:name w:val="Check6"/>
            <w:enabled/>
            <w:calcOnExit w:val="0"/>
            <w:checkBox>
              <w:sizeAuto/>
              <w:default w:val="0"/>
            </w:checkBox>
          </w:ffData>
        </w:fldChar>
      </w:r>
      <w:r w:rsidRPr="00B31907">
        <w:rPr>
          <w:rFonts w:cs="Arial"/>
        </w:rPr>
        <w:instrText xml:space="preserve"> FORMCHECKBOX </w:instrText>
      </w:r>
      <w:r w:rsidR="00387C61">
        <w:rPr>
          <w:rFonts w:cs="Arial"/>
        </w:rPr>
      </w:r>
      <w:r w:rsidR="00387C61">
        <w:rPr>
          <w:rFonts w:cs="Arial"/>
        </w:rPr>
        <w:fldChar w:fldCharType="separate"/>
      </w:r>
      <w:r w:rsidRPr="00B31907">
        <w:rPr>
          <w:rFonts w:cs="Arial"/>
        </w:rPr>
        <w:fldChar w:fldCharType="end"/>
      </w:r>
      <w:r w:rsidRPr="00B31907">
        <w:rPr>
          <w:rFonts w:cs="Arial"/>
        </w:rPr>
        <w:t xml:space="preserve"> sklop 6: AVDIO VIDEO OPREMA</w:t>
      </w:r>
    </w:p>
    <w:p w14:paraId="246AEE6F" w14:textId="77777777" w:rsidR="00713E86" w:rsidRPr="00B31907" w:rsidRDefault="00713E86" w:rsidP="00713E86">
      <w:pPr>
        <w:jc w:val="both"/>
        <w:rPr>
          <w:rFonts w:cs="Arial"/>
          <w:b/>
        </w:rPr>
      </w:pPr>
    </w:p>
    <w:p w14:paraId="3549EDAB" w14:textId="77777777" w:rsidR="00713E86" w:rsidRPr="00B31907" w:rsidRDefault="00713E86" w:rsidP="00713E86">
      <w:pPr>
        <w:jc w:val="both"/>
        <w:rPr>
          <w:rFonts w:cs="Arial"/>
        </w:rPr>
      </w:pPr>
      <w:r w:rsidRPr="00B31907">
        <w:rPr>
          <w:rFonts w:cs="Arial"/>
        </w:rPr>
        <w:t xml:space="preserve">S tem okvirnim sporazumom se naročnik in </w:t>
      </w:r>
      <w:r w:rsidR="00D92193" w:rsidRPr="00B31907">
        <w:rPr>
          <w:rFonts w:cs="Arial"/>
        </w:rPr>
        <w:t>gospodarski subjekt</w:t>
      </w:r>
      <w:r w:rsidRPr="00B31907">
        <w:rPr>
          <w:rFonts w:cs="Arial"/>
        </w:rPr>
        <w:t xml:space="preserve"> dogovorita o splošnih pogojih za izvajanje predmeta okvirnega sporazuma.</w:t>
      </w:r>
    </w:p>
    <w:p w14:paraId="702F8EB0" w14:textId="77777777" w:rsidR="00713E86" w:rsidRPr="00B31907" w:rsidRDefault="00713E86" w:rsidP="00713E86">
      <w:pPr>
        <w:jc w:val="both"/>
        <w:rPr>
          <w:rFonts w:cs="Arial"/>
        </w:rPr>
      </w:pPr>
    </w:p>
    <w:p w14:paraId="6B81E069" w14:textId="77777777" w:rsidR="00713E86" w:rsidRPr="00B31907" w:rsidRDefault="00713E86" w:rsidP="00713E86">
      <w:pPr>
        <w:jc w:val="both"/>
        <w:rPr>
          <w:rFonts w:cs="Arial"/>
        </w:rPr>
      </w:pPr>
      <w:r w:rsidRPr="00B31907">
        <w:rPr>
          <w:rFonts w:cs="Arial"/>
        </w:rPr>
        <w:t>Vrsta, lastnosti, kakovost in opis predmeta okvirnega sporazuma bodo opredeljeni ob posameznem povpraševanju naročnika.</w:t>
      </w:r>
    </w:p>
    <w:p w14:paraId="708AFA54" w14:textId="77777777" w:rsidR="00713E86" w:rsidRPr="00B31907" w:rsidRDefault="00713E86" w:rsidP="00713E86">
      <w:pPr>
        <w:rPr>
          <w:rFonts w:cs="Arial"/>
        </w:rPr>
      </w:pPr>
    </w:p>
    <w:p w14:paraId="1EB24ECC" w14:textId="77777777" w:rsidR="00713E86" w:rsidRPr="00B31907" w:rsidRDefault="00713E86" w:rsidP="00713E86">
      <w:pPr>
        <w:rPr>
          <w:rFonts w:cs="Arial"/>
        </w:rPr>
      </w:pPr>
    </w:p>
    <w:p w14:paraId="39859957" w14:textId="77777777" w:rsidR="00713E86" w:rsidRPr="00B31907" w:rsidRDefault="00713E86" w:rsidP="00C36DD7">
      <w:pPr>
        <w:pStyle w:val="ListParagraph"/>
        <w:numPr>
          <w:ilvl w:val="0"/>
          <w:numId w:val="27"/>
        </w:numPr>
        <w:rPr>
          <w:rFonts w:cs="Arial"/>
        </w:rPr>
      </w:pPr>
      <w:r w:rsidRPr="00B31907">
        <w:rPr>
          <w:rFonts w:cs="Arial"/>
        </w:rPr>
        <w:t xml:space="preserve">KOLIČINE, CENE IN IZVEDBENI POGOJI </w:t>
      </w:r>
    </w:p>
    <w:p w14:paraId="55585F0B" w14:textId="77777777" w:rsidR="00713E86" w:rsidRPr="00B31907" w:rsidRDefault="00713E86" w:rsidP="00713E86">
      <w:pPr>
        <w:rPr>
          <w:rFonts w:cs="Arial"/>
        </w:rPr>
      </w:pPr>
    </w:p>
    <w:p w14:paraId="3A430AEE" w14:textId="77777777" w:rsidR="00713E86" w:rsidRPr="00B31907" w:rsidRDefault="00713E86" w:rsidP="00713E86">
      <w:pPr>
        <w:jc w:val="center"/>
        <w:rPr>
          <w:rFonts w:cs="Arial"/>
        </w:rPr>
      </w:pPr>
      <w:r w:rsidRPr="00B31907">
        <w:rPr>
          <w:rFonts w:cs="Arial"/>
        </w:rPr>
        <w:t>4. člen</w:t>
      </w:r>
    </w:p>
    <w:p w14:paraId="39070F73" w14:textId="77777777" w:rsidR="00713E86" w:rsidRPr="00B31907" w:rsidRDefault="00713E86" w:rsidP="00713E86">
      <w:pPr>
        <w:jc w:val="center"/>
        <w:rPr>
          <w:rFonts w:cs="Arial"/>
        </w:rPr>
      </w:pPr>
    </w:p>
    <w:p w14:paraId="5EE87116" w14:textId="77777777" w:rsidR="00713E86" w:rsidRPr="00B31907" w:rsidRDefault="00713E86" w:rsidP="00713E86">
      <w:pPr>
        <w:jc w:val="both"/>
        <w:rPr>
          <w:rFonts w:cs="Arial"/>
        </w:rPr>
      </w:pPr>
      <w:r w:rsidRPr="00B31907">
        <w:rPr>
          <w:rFonts w:cs="Arial"/>
        </w:rPr>
        <w:t xml:space="preserve">Naročnik se s tem okvirnim sporazumom ne zavezuje, da bo naročil določeno količino blaga, saj je količina zanj v trenutku sklepanja tega sporazuma objektivno neugotovljiva in si pridržuje, da bo naročal blago samo takrat, ko ga bo potreboval. Naročnik pa se z okvirnim sporazumom zavezuje, da bo v primeru, če bo naročal blago, ki je predmet tega razpisa, pozval </w:t>
      </w:r>
      <w:r w:rsidR="00D92193" w:rsidRPr="00B31907">
        <w:rPr>
          <w:rFonts w:cs="Arial"/>
        </w:rPr>
        <w:t>gospodarske subjekte</w:t>
      </w:r>
      <w:r w:rsidRPr="00B31907">
        <w:rPr>
          <w:rFonts w:cs="Arial"/>
        </w:rPr>
        <w:t>, s katerimi bo imel sklenjen okvirni sporazum za določen sklop, k oddaji ponudb na način, naveden v nadaljevanju.</w:t>
      </w:r>
    </w:p>
    <w:p w14:paraId="16474FAE" w14:textId="77777777" w:rsidR="00D92193" w:rsidRPr="00B31907" w:rsidRDefault="00D92193" w:rsidP="00713E86">
      <w:pPr>
        <w:jc w:val="both"/>
        <w:rPr>
          <w:rFonts w:cs="Arial"/>
        </w:rPr>
      </w:pPr>
    </w:p>
    <w:p w14:paraId="48C89543" w14:textId="77777777" w:rsidR="00713E86" w:rsidRPr="00B31907" w:rsidRDefault="00713E86" w:rsidP="00713E86">
      <w:pPr>
        <w:jc w:val="both"/>
        <w:rPr>
          <w:rFonts w:cs="Arial"/>
        </w:rPr>
      </w:pPr>
      <w:r w:rsidRPr="00B31907">
        <w:rPr>
          <w:rFonts w:cs="Arial"/>
        </w:rPr>
        <w:t xml:space="preserve">Natančne specifikacije blaga bo naročnik podal </w:t>
      </w:r>
      <w:r w:rsidR="00D92193" w:rsidRPr="00B31907">
        <w:rPr>
          <w:rFonts w:cs="Arial"/>
        </w:rPr>
        <w:t>gospodaskim subjektom</w:t>
      </w:r>
      <w:r w:rsidRPr="00B31907">
        <w:rPr>
          <w:rFonts w:cs="Arial"/>
        </w:rPr>
        <w:t>, s katerimi bo imel sklenjen okvirni sporazum za določen sklop, v posameznem povpraševanju. Dobave se bodo izvajale na način in pod pogoji, določenimi v okvirnem sporazumu.</w:t>
      </w:r>
    </w:p>
    <w:p w14:paraId="5212F704" w14:textId="77777777" w:rsidR="00D92193" w:rsidRPr="00B31907" w:rsidRDefault="00D92193" w:rsidP="00713E86">
      <w:pPr>
        <w:jc w:val="both"/>
        <w:rPr>
          <w:rFonts w:cs="Arial"/>
        </w:rPr>
      </w:pPr>
    </w:p>
    <w:p w14:paraId="3C9B3FD3" w14:textId="77777777" w:rsidR="00713E86" w:rsidRPr="00B31907" w:rsidRDefault="00713E86" w:rsidP="00713E86">
      <w:pPr>
        <w:jc w:val="both"/>
        <w:rPr>
          <w:rFonts w:cs="Arial"/>
        </w:rPr>
      </w:pPr>
      <w:r w:rsidRPr="00B31907">
        <w:rPr>
          <w:rFonts w:cs="Arial"/>
        </w:rPr>
        <w:t xml:space="preserve">Blago sme naročati le pooblaščena oseba naročnika ali skrbnik okvirnega sporazuma. </w:t>
      </w:r>
    </w:p>
    <w:p w14:paraId="2AEC66A8" w14:textId="77777777" w:rsidR="00713E86" w:rsidRPr="00B31907" w:rsidRDefault="00713E86" w:rsidP="00713E86">
      <w:pPr>
        <w:jc w:val="both"/>
        <w:rPr>
          <w:rFonts w:cs="Arial"/>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648"/>
        <w:gridCol w:w="3639"/>
        <w:gridCol w:w="3725"/>
      </w:tblGrid>
      <w:tr w:rsidR="00EB7757" w:rsidRPr="00B31907" w14:paraId="1E780C9F" w14:textId="77777777" w:rsidTr="00B31907">
        <w:trPr>
          <w:trHeight w:val="20"/>
          <w:jc w:val="center"/>
        </w:trPr>
        <w:tc>
          <w:tcPr>
            <w:tcW w:w="1648" w:type="dxa"/>
            <w:vMerge w:val="restart"/>
            <w:shd w:val="clear" w:color="auto" w:fill="FFFFFF" w:themeFill="background1"/>
            <w:vAlign w:val="center"/>
          </w:tcPr>
          <w:p w14:paraId="4A2B0F2D" w14:textId="77777777" w:rsidR="00EB7757" w:rsidRPr="00B31907" w:rsidRDefault="00EB7757" w:rsidP="00EB7757">
            <w:pPr>
              <w:widowControl w:val="0"/>
              <w:jc w:val="center"/>
              <w:rPr>
                <w:rFonts w:ascii="Verdana" w:hAnsi="Verdana"/>
                <w:b/>
              </w:rPr>
            </w:pPr>
            <w:r w:rsidRPr="00B31907">
              <w:rPr>
                <w:rFonts w:ascii="Verdana" w:hAnsi="Verdana"/>
                <w:b/>
              </w:rPr>
              <w:t>Skrbniki okvirnega sporazuma</w:t>
            </w:r>
          </w:p>
        </w:tc>
        <w:tc>
          <w:tcPr>
            <w:tcW w:w="3639" w:type="dxa"/>
            <w:shd w:val="clear" w:color="auto" w:fill="FFFFFF" w:themeFill="background1"/>
            <w:vAlign w:val="center"/>
          </w:tcPr>
          <w:p w14:paraId="70F20A82" w14:textId="77777777" w:rsidR="00EB7757" w:rsidRPr="00B31907" w:rsidRDefault="00EB7757" w:rsidP="00AD10BD">
            <w:pPr>
              <w:widowControl w:val="0"/>
              <w:jc w:val="center"/>
              <w:rPr>
                <w:rFonts w:ascii="Verdana" w:hAnsi="Verdana"/>
                <w:b/>
              </w:rPr>
            </w:pPr>
            <w:r w:rsidRPr="00B31907">
              <w:rPr>
                <w:rFonts w:ascii="Verdana" w:hAnsi="Verdana"/>
                <w:b/>
              </w:rPr>
              <w:t>Na strani naročnika</w:t>
            </w:r>
          </w:p>
        </w:tc>
        <w:tc>
          <w:tcPr>
            <w:tcW w:w="3725" w:type="dxa"/>
            <w:shd w:val="clear" w:color="auto" w:fill="FFFFFF" w:themeFill="background1"/>
            <w:vAlign w:val="center"/>
          </w:tcPr>
          <w:p w14:paraId="108A2347" w14:textId="77777777" w:rsidR="00EB7757" w:rsidRPr="00B31907" w:rsidRDefault="00EB7757" w:rsidP="00AD10BD">
            <w:pPr>
              <w:widowControl w:val="0"/>
              <w:jc w:val="center"/>
              <w:rPr>
                <w:rFonts w:ascii="Verdana" w:hAnsi="Verdana"/>
                <w:b/>
              </w:rPr>
            </w:pPr>
            <w:r w:rsidRPr="00B31907">
              <w:rPr>
                <w:rFonts w:ascii="Verdana" w:hAnsi="Verdana"/>
                <w:b/>
              </w:rPr>
              <w:t>Na strani izvajalca</w:t>
            </w:r>
          </w:p>
        </w:tc>
      </w:tr>
      <w:tr w:rsidR="00EB7757" w:rsidRPr="00B31907" w14:paraId="6B961994" w14:textId="77777777" w:rsidTr="00B31907">
        <w:trPr>
          <w:trHeight w:val="20"/>
          <w:jc w:val="center"/>
        </w:trPr>
        <w:tc>
          <w:tcPr>
            <w:tcW w:w="1648" w:type="dxa"/>
            <w:vMerge/>
            <w:shd w:val="clear" w:color="auto" w:fill="FFFFFF" w:themeFill="background1"/>
            <w:vAlign w:val="center"/>
          </w:tcPr>
          <w:p w14:paraId="7E890194" w14:textId="77777777" w:rsidR="00EB7757" w:rsidRPr="00B31907" w:rsidRDefault="00EB7757" w:rsidP="00AD10BD">
            <w:pPr>
              <w:widowControl w:val="0"/>
              <w:rPr>
                <w:rFonts w:ascii="Verdana" w:hAnsi="Verdana"/>
                <w:b/>
              </w:rPr>
            </w:pPr>
          </w:p>
        </w:tc>
        <w:tc>
          <w:tcPr>
            <w:tcW w:w="3639" w:type="dxa"/>
            <w:tcBorders>
              <w:bottom w:val="single" w:sz="4" w:space="0" w:color="auto"/>
            </w:tcBorders>
            <w:shd w:val="clear" w:color="auto" w:fill="FFFFFF" w:themeFill="background1"/>
            <w:vAlign w:val="center"/>
          </w:tcPr>
          <w:p w14:paraId="690E9874" w14:textId="77777777" w:rsidR="00EB7757" w:rsidRPr="00B31907" w:rsidRDefault="00EB7757" w:rsidP="00AD10BD">
            <w:pPr>
              <w:widowControl w:val="0"/>
              <w:rPr>
                <w:rFonts w:ascii="Verdana" w:hAnsi="Verdana"/>
              </w:rPr>
            </w:pPr>
            <w:r w:rsidRPr="00B31907">
              <w:rPr>
                <w:rFonts w:ascii="Verdana" w:hAnsi="Verdana"/>
              </w:rPr>
              <w:t>Ime in priimek:</w:t>
            </w:r>
          </w:p>
          <w:p w14:paraId="6FFB868F" w14:textId="77777777" w:rsidR="00EB7757" w:rsidRPr="00B31907" w:rsidRDefault="00EB7757" w:rsidP="00AD10BD">
            <w:pPr>
              <w:widowControl w:val="0"/>
              <w:rPr>
                <w:rFonts w:ascii="Verdana" w:hAnsi="Verdana"/>
              </w:rPr>
            </w:pPr>
            <w:r w:rsidRPr="00B31907">
              <w:rPr>
                <w:rFonts w:ascii="Verdana" w:hAnsi="Verdana"/>
              </w:rPr>
              <w:t>Tel. št.:</w:t>
            </w:r>
          </w:p>
          <w:p w14:paraId="1F6615C9" w14:textId="77777777" w:rsidR="00EB7757" w:rsidRPr="00B31907" w:rsidRDefault="00EB7757" w:rsidP="00AD10BD">
            <w:pPr>
              <w:widowControl w:val="0"/>
              <w:rPr>
                <w:rFonts w:ascii="Verdana" w:hAnsi="Verdana"/>
              </w:rPr>
            </w:pPr>
            <w:r w:rsidRPr="00B31907">
              <w:rPr>
                <w:rFonts w:ascii="Verdana" w:hAnsi="Verdana"/>
              </w:rPr>
              <w:t>E-pošta:</w:t>
            </w:r>
          </w:p>
        </w:tc>
        <w:tc>
          <w:tcPr>
            <w:tcW w:w="3725" w:type="dxa"/>
            <w:tcBorders>
              <w:bottom w:val="single" w:sz="4" w:space="0" w:color="auto"/>
            </w:tcBorders>
            <w:shd w:val="clear" w:color="auto" w:fill="FFFFFF" w:themeFill="background1"/>
            <w:vAlign w:val="center"/>
          </w:tcPr>
          <w:p w14:paraId="2A5E80FC" w14:textId="77777777" w:rsidR="00EB7757" w:rsidRPr="00B31907" w:rsidRDefault="00EB7757" w:rsidP="00AD10BD">
            <w:pPr>
              <w:widowControl w:val="0"/>
              <w:rPr>
                <w:rFonts w:ascii="Verdana" w:hAnsi="Verdana"/>
              </w:rPr>
            </w:pPr>
            <w:r w:rsidRPr="00B31907">
              <w:rPr>
                <w:rFonts w:ascii="Verdana" w:hAnsi="Verdana"/>
              </w:rPr>
              <w:t>Ime in priimek:</w:t>
            </w:r>
          </w:p>
          <w:p w14:paraId="06870989" w14:textId="77777777" w:rsidR="00EB7757" w:rsidRPr="00B31907" w:rsidRDefault="00EB7757" w:rsidP="00AD10BD">
            <w:pPr>
              <w:widowControl w:val="0"/>
              <w:rPr>
                <w:rFonts w:ascii="Verdana" w:hAnsi="Verdana"/>
              </w:rPr>
            </w:pPr>
            <w:r w:rsidRPr="00B31907">
              <w:rPr>
                <w:rFonts w:ascii="Verdana" w:hAnsi="Verdana"/>
              </w:rPr>
              <w:t>Tel. št.:</w:t>
            </w:r>
          </w:p>
          <w:p w14:paraId="058572E9" w14:textId="77777777" w:rsidR="00EB7757" w:rsidRPr="00B31907" w:rsidRDefault="00EB7757" w:rsidP="00AD10BD">
            <w:pPr>
              <w:widowControl w:val="0"/>
              <w:rPr>
                <w:rFonts w:ascii="Verdana" w:hAnsi="Verdana"/>
              </w:rPr>
            </w:pPr>
            <w:r w:rsidRPr="00B31907">
              <w:rPr>
                <w:rFonts w:ascii="Verdana" w:hAnsi="Verdana"/>
              </w:rPr>
              <w:t>E-pošta:</w:t>
            </w:r>
          </w:p>
        </w:tc>
      </w:tr>
    </w:tbl>
    <w:p w14:paraId="786020CC" w14:textId="77777777" w:rsidR="00EB7757" w:rsidRPr="00B31907" w:rsidRDefault="00EB7757" w:rsidP="00713E86">
      <w:pPr>
        <w:jc w:val="both"/>
        <w:rPr>
          <w:rFonts w:cs="Arial"/>
        </w:rPr>
      </w:pPr>
    </w:p>
    <w:p w14:paraId="1AD730D1" w14:textId="77777777" w:rsidR="00713E86" w:rsidRPr="00B31907" w:rsidRDefault="00713E86" w:rsidP="00713E86">
      <w:pPr>
        <w:rPr>
          <w:rFonts w:cs="Arial"/>
          <w:lang w:eastAsia="ar-SA"/>
        </w:rPr>
      </w:pPr>
    </w:p>
    <w:p w14:paraId="4C787B65" w14:textId="77777777" w:rsidR="00713E86" w:rsidRPr="00B31907" w:rsidRDefault="00713E86" w:rsidP="00C36DD7">
      <w:pPr>
        <w:pStyle w:val="ListParagraph"/>
        <w:numPr>
          <w:ilvl w:val="0"/>
          <w:numId w:val="27"/>
        </w:numPr>
        <w:rPr>
          <w:rFonts w:cs="Arial"/>
        </w:rPr>
      </w:pPr>
      <w:r w:rsidRPr="00B31907">
        <w:rPr>
          <w:rFonts w:cs="Arial"/>
        </w:rPr>
        <w:t>IZVEDBA</w:t>
      </w:r>
    </w:p>
    <w:p w14:paraId="4522B7BE" w14:textId="77777777" w:rsidR="00713E86" w:rsidRPr="00B31907" w:rsidRDefault="00713E86" w:rsidP="00713E86">
      <w:pPr>
        <w:rPr>
          <w:rFonts w:cs="Arial"/>
        </w:rPr>
      </w:pPr>
    </w:p>
    <w:p w14:paraId="5FEFDCFF" w14:textId="77777777" w:rsidR="00713E86" w:rsidRPr="00B31907" w:rsidRDefault="00713E86" w:rsidP="00713E86">
      <w:pPr>
        <w:jc w:val="center"/>
        <w:rPr>
          <w:rFonts w:cs="Arial"/>
        </w:rPr>
      </w:pPr>
      <w:r w:rsidRPr="00B31907">
        <w:rPr>
          <w:rFonts w:cs="Arial"/>
        </w:rPr>
        <w:t>5. člen</w:t>
      </w:r>
    </w:p>
    <w:p w14:paraId="0FFE0ED6" w14:textId="77777777" w:rsidR="00713E86" w:rsidRPr="00B31907" w:rsidRDefault="00713E86" w:rsidP="00713E86">
      <w:pPr>
        <w:jc w:val="center"/>
        <w:rPr>
          <w:rFonts w:cs="Arial"/>
        </w:rPr>
      </w:pPr>
    </w:p>
    <w:p w14:paraId="208BE64F" w14:textId="77777777" w:rsidR="00713E86" w:rsidRPr="00B31907" w:rsidRDefault="00713E86" w:rsidP="00713E86">
      <w:pPr>
        <w:jc w:val="both"/>
        <w:rPr>
          <w:rFonts w:cs="Arial"/>
        </w:rPr>
      </w:pPr>
      <w:r w:rsidRPr="00B31907">
        <w:rPr>
          <w:rFonts w:cs="Arial"/>
        </w:rPr>
        <w:t xml:space="preserve">S tem okvirnim sporazumom se </w:t>
      </w:r>
      <w:r w:rsidR="00D92193" w:rsidRPr="00B31907">
        <w:rPr>
          <w:rFonts w:cs="Arial"/>
        </w:rPr>
        <w:t>gospodaski subjekt</w:t>
      </w:r>
      <w:r w:rsidRPr="00B31907">
        <w:rPr>
          <w:rFonts w:cs="Arial"/>
        </w:rPr>
        <w:t xml:space="preserve"> zaveže </w:t>
      </w:r>
      <w:r w:rsidR="007271C7" w:rsidRPr="00B31907">
        <w:rPr>
          <w:rFonts w:cs="Arial"/>
        </w:rPr>
        <w:t>dobaviti</w:t>
      </w:r>
      <w:r w:rsidRPr="00B31907">
        <w:rPr>
          <w:rFonts w:cs="Arial"/>
        </w:rPr>
        <w:t xml:space="preserve"> v okvirnem sporazumu določeno blago</w:t>
      </w:r>
      <w:r w:rsidR="007271C7" w:rsidRPr="00B31907">
        <w:rPr>
          <w:rFonts w:cs="Arial"/>
        </w:rPr>
        <w:t xml:space="preserve"> oz. storitev</w:t>
      </w:r>
      <w:r w:rsidRPr="00B31907">
        <w:rPr>
          <w:rFonts w:cs="Arial"/>
        </w:rPr>
        <w:t>, naročnik pa se zaveže, da mu bo za to plačal pogodbeno ceno.</w:t>
      </w:r>
    </w:p>
    <w:p w14:paraId="320F31E0" w14:textId="77777777" w:rsidR="00D92193" w:rsidRPr="00B31907" w:rsidRDefault="00D92193" w:rsidP="00713E86">
      <w:pPr>
        <w:jc w:val="both"/>
        <w:rPr>
          <w:rFonts w:cs="Arial"/>
        </w:rPr>
      </w:pPr>
    </w:p>
    <w:p w14:paraId="0BF93BAA" w14:textId="77777777" w:rsidR="00713E86" w:rsidRPr="00B31907" w:rsidRDefault="00713E86" w:rsidP="00713E86">
      <w:pPr>
        <w:jc w:val="both"/>
        <w:rPr>
          <w:rFonts w:cs="Arial"/>
        </w:rPr>
      </w:pPr>
      <w:r w:rsidRPr="00B31907">
        <w:rPr>
          <w:rFonts w:cs="Arial"/>
        </w:rPr>
        <w:t>Način izvedbe storitev sme izvajalec izbrati v skladu s svojo strokovno presojo, če ga ne določi naročnik ali če iz vsebine in namena naročila ne izhaja kaj drugega.</w:t>
      </w:r>
    </w:p>
    <w:p w14:paraId="7372A1B3" w14:textId="77777777" w:rsidR="00D92193" w:rsidRPr="00B31907" w:rsidRDefault="00D92193" w:rsidP="00713E86">
      <w:pPr>
        <w:jc w:val="both"/>
        <w:rPr>
          <w:rFonts w:cs="Arial"/>
        </w:rPr>
      </w:pPr>
    </w:p>
    <w:p w14:paraId="0FB25208" w14:textId="77777777" w:rsidR="00713E86" w:rsidRPr="00B31907" w:rsidRDefault="00D92193" w:rsidP="00713E86">
      <w:pPr>
        <w:jc w:val="both"/>
        <w:rPr>
          <w:rFonts w:cs="Arial"/>
        </w:rPr>
      </w:pPr>
      <w:r w:rsidRPr="00B31907">
        <w:rPr>
          <w:rFonts w:cs="Arial"/>
        </w:rPr>
        <w:t>Gospoda</w:t>
      </w:r>
      <w:r w:rsidR="00892511" w:rsidRPr="00B31907">
        <w:rPr>
          <w:rFonts w:cs="Arial"/>
        </w:rPr>
        <w:t>r</w:t>
      </w:r>
      <w:r w:rsidRPr="00B31907">
        <w:rPr>
          <w:rFonts w:cs="Arial"/>
        </w:rPr>
        <w:t>ski subjekt</w:t>
      </w:r>
      <w:r w:rsidR="00713E86" w:rsidRPr="00B31907">
        <w:rPr>
          <w:rFonts w:cs="Arial"/>
        </w:rPr>
        <w:t xml:space="preserve"> je dolžan takoj pisno opozoriti naročnika na okoliščine, ki bi lahko otežile ali onemogočile kvalitetno in pravilno izvedbo storitev ali ne bi omogočale oddajo pravilne ponudbe.</w:t>
      </w:r>
    </w:p>
    <w:p w14:paraId="4701B614" w14:textId="77777777" w:rsidR="002405E5" w:rsidRPr="00B31907" w:rsidRDefault="002405E5" w:rsidP="00713E86">
      <w:pPr>
        <w:jc w:val="both"/>
        <w:rPr>
          <w:rFonts w:cs="Arial"/>
        </w:rPr>
      </w:pPr>
    </w:p>
    <w:p w14:paraId="27B2E772" w14:textId="77777777" w:rsidR="00713E86" w:rsidRPr="00B31907" w:rsidRDefault="00713E86" w:rsidP="00713E86">
      <w:pPr>
        <w:jc w:val="center"/>
        <w:rPr>
          <w:rFonts w:cs="Arial"/>
        </w:rPr>
      </w:pPr>
      <w:r w:rsidRPr="00B31907">
        <w:rPr>
          <w:rFonts w:cs="Arial"/>
        </w:rPr>
        <w:t xml:space="preserve">6.člen </w:t>
      </w:r>
    </w:p>
    <w:p w14:paraId="1565D383" w14:textId="77777777" w:rsidR="00713E86" w:rsidRPr="00B31907" w:rsidRDefault="00713E86" w:rsidP="00713E86">
      <w:pPr>
        <w:jc w:val="center"/>
        <w:rPr>
          <w:rFonts w:cs="Arial"/>
        </w:rPr>
      </w:pPr>
    </w:p>
    <w:p w14:paraId="7E700CEC" w14:textId="77777777" w:rsidR="00713E86" w:rsidRPr="00B31907" w:rsidRDefault="00713E86" w:rsidP="00713E86">
      <w:pPr>
        <w:jc w:val="both"/>
        <w:rPr>
          <w:rFonts w:cs="Arial"/>
        </w:rPr>
      </w:pPr>
      <w:r w:rsidRPr="00B31907">
        <w:rPr>
          <w:rFonts w:cs="Arial"/>
        </w:rPr>
        <w:t>Praviloma, če ni v posameznem povpraševanju določeno drugače, veljajo naslednji pogoji za izvedbo naročila:</w:t>
      </w:r>
    </w:p>
    <w:p w14:paraId="2BACACC0" w14:textId="77777777" w:rsidR="00713E86" w:rsidRPr="00B31907" w:rsidRDefault="00713E86" w:rsidP="00713E86">
      <w:pPr>
        <w:rPr>
          <w:rFonts w:cs="Arial"/>
        </w:rPr>
      </w:pPr>
    </w:p>
    <w:tbl>
      <w:tblPr>
        <w:tblW w:w="9643" w:type="dxa"/>
        <w:tblInd w:w="55" w:type="dxa"/>
        <w:tblLayout w:type="fixed"/>
        <w:tblCellMar>
          <w:top w:w="55" w:type="dxa"/>
          <w:left w:w="55" w:type="dxa"/>
          <w:bottom w:w="55" w:type="dxa"/>
          <w:right w:w="55" w:type="dxa"/>
        </w:tblCellMar>
        <w:tblLook w:val="0000" w:firstRow="0" w:lastRow="0" w:firstColumn="0" w:lastColumn="0" w:noHBand="0" w:noVBand="0"/>
      </w:tblPr>
      <w:tblGrid>
        <w:gridCol w:w="2079"/>
        <w:gridCol w:w="2521"/>
        <w:gridCol w:w="2521"/>
        <w:gridCol w:w="2522"/>
      </w:tblGrid>
      <w:tr w:rsidR="00713E86" w:rsidRPr="00B31907" w14:paraId="4C6FA37E" w14:textId="77777777" w:rsidTr="002405E5">
        <w:tc>
          <w:tcPr>
            <w:tcW w:w="2079" w:type="dxa"/>
            <w:tcBorders>
              <w:top w:val="single" w:sz="2" w:space="0" w:color="000000"/>
              <w:left w:val="single" w:sz="2" w:space="0" w:color="000000"/>
              <w:bottom w:val="single" w:sz="1" w:space="0" w:color="000000"/>
              <w:right w:val="single" w:sz="2" w:space="0" w:color="000000"/>
            </w:tcBorders>
            <w:shd w:val="clear" w:color="auto" w:fill="auto"/>
            <w:vAlign w:val="center"/>
          </w:tcPr>
          <w:p w14:paraId="1A6C14B3" w14:textId="77777777" w:rsidR="00713E86" w:rsidRPr="00B31907" w:rsidRDefault="00713E86" w:rsidP="002405E5">
            <w:pPr>
              <w:rPr>
                <w:rFonts w:cs="Arial"/>
                <w:b/>
                <w:bCs/>
              </w:rPr>
            </w:pPr>
            <w:r w:rsidRPr="00B31907">
              <w:rPr>
                <w:rFonts w:cs="Arial"/>
                <w:b/>
                <w:bCs/>
              </w:rPr>
              <w:t>Lokacija realizacije</w:t>
            </w:r>
          </w:p>
        </w:tc>
        <w:tc>
          <w:tcPr>
            <w:tcW w:w="7564" w:type="dxa"/>
            <w:gridSpan w:val="3"/>
            <w:tcBorders>
              <w:top w:val="single" w:sz="2" w:space="0" w:color="000000"/>
              <w:left w:val="single" w:sz="2" w:space="0" w:color="000000"/>
              <w:bottom w:val="single" w:sz="1" w:space="0" w:color="000000"/>
              <w:right w:val="single" w:sz="2" w:space="0" w:color="000000"/>
            </w:tcBorders>
            <w:shd w:val="clear" w:color="auto" w:fill="auto"/>
            <w:vAlign w:val="center"/>
          </w:tcPr>
          <w:p w14:paraId="3F62CD6D" w14:textId="77777777" w:rsidR="00713E86" w:rsidRPr="00B31907" w:rsidRDefault="00713E86" w:rsidP="00AD10BD">
            <w:pPr>
              <w:rPr>
                <w:rFonts w:cs="Arial"/>
              </w:rPr>
            </w:pPr>
            <w:r w:rsidRPr="00B31907">
              <w:rPr>
                <w:rFonts w:cs="Arial"/>
              </w:rPr>
              <w:t>Onkološki inštitut Ljubljana, Zaloška cesta 2, 1000 Ljubljana</w:t>
            </w:r>
          </w:p>
        </w:tc>
      </w:tr>
      <w:tr w:rsidR="00713E86" w:rsidRPr="00B31907" w14:paraId="50764EC2" w14:textId="77777777" w:rsidTr="002405E5">
        <w:tc>
          <w:tcPr>
            <w:tcW w:w="2079" w:type="dxa"/>
            <w:vMerge w:val="restart"/>
            <w:tcBorders>
              <w:left w:val="single" w:sz="2" w:space="0" w:color="000000"/>
              <w:bottom w:val="single" w:sz="1" w:space="0" w:color="000000"/>
              <w:right w:val="single" w:sz="2" w:space="0" w:color="000000"/>
            </w:tcBorders>
            <w:shd w:val="clear" w:color="auto" w:fill="auto"/>
            <w:vAlign w:val="center"/>
          </w:tcPr>
          <w:p w14:paraId="71DFEAE4" w14:textId="77777777" w:rsidR="00713E86" w:rsidRPr="00B31907" w:rsidRDefault="00713E86" w:rsidP="002405E5">
            <w:pPr>
              <w:rPr>
                <w:rFonts w:cs="Arial"/>
                <w:b/>
                <w:bCs/>
              </w:rPr>
            </w:pPr>
            <w:r w:rsidRPr="00B31907">
              <w:rPr>
                <w:rFonts w:cs="Arial"/>
                <w:b/>
                <w:bCs/>
              </w:rPr>
              <w:t>Način realizacije</w:t>
            </w:r>
          </w:p>
        </w:tc>
        <w:tc>
          <w:tcPr>
            <w:tcW w:w="2521" w:type="dxa"/>
            <w:tcBorders>
              <w:left w:val="single" w:sz="2" w:space="0" w:color="000000"/>
              <w:bottom w:val="single" w:sz="1" w:space="0" w:color="000000"/>
              <w:right w:val="single" w:sz="2" w:space="0" w:color="000000"/>
            </w:tcBorders>
            <w:shd w:val="clear" w:color="auto" w:fill="auto"/>
          </w:tcPr>
          <w:p w14:paraId="36433007" w14:textId="77777777" w:rsidR="00713E86" w:rsidRPr="00B31907" w:rsidRDefault="00713E86" w:rsidP="00AD10BD">
            <w:pPr>
              <w:rPr>
                <w:rFonts w:cs="Arial"/>
                <w:b/>
                <w:bCs/>
              </w:rPr>
            </w:pPr>
            <w:r w:rsidRPr="00B31907">
              <w:rPr>
                <w:rFonts w:cs="Arial"/>
                <w:b/>
                <w:bCs/>
              </w:rPr>
              <w:t>Dobava</w:t>
            </w:r>
          </w:p>
        </w:tc>
        <w:tc>
          <w:tcPr>
            <w:tcW w:w="2521" w:type="dxa"/>
            <w:tcBorders>
              <w:left w:val="single" w:sz="2" w:space="0" w:color="000000"/>
              <w:bottom w:val="single" w:sz="1" w:space="0" w:color="000000"/>
              <w:right w:val="single" w:sz="2" w:space="0" w:color="000000"/>
            </w:tcBorders>
            <w:shd w:val="clear" w:color="auto" w:fill="auto"/>
          </w:tcPr>
          <w:p w14:paraId="4A96587B" w14:textId="77777777" w:rsidR="00713E86" w:rsidRPr="00B31907" w:rsidRDefault="00713E86" w:rsidP="00AD10BD">
            <w:pPr>
              <w:rPr>
                <w:rFonts w:cs="Arial"/>
                <w:b/>
                <w:bCs/>
              </w:rPr>
            </w:pPr>
            <w:r w:rsidRPr="00B31907">
              <w:rPr>
                <w:rFonts w:cs="Arial"/>
                <w:b/>
                <w:bCs/>
              </w:rPr>
              <w:t>Sprememba cen</w:t>
            </w:r>
          </w:p>
        </w:tc>
        <w:tc>
          <w:tcPr>
            <w:tcW w:w="2522" w:type="dxa"/>
            <w:tcBorders>
              <w:left w:val="single" w:sz="2" w:space="0" w:color="000000"/>
              <w:bottom w:val="single" w:sz="1" w:space="0" w:color="000000"/>
              <w:right w:val="single" w:sz="2" w:space="0" w:color="000000"/>
            </w:tcBorders>
            <w:shd w:val="clear" w:color="auto" w:fill="auto"/>
          </w:tcPr>
          <w:p w14:paraId="04CD3BA8" w14:textId="77777777" w:rsidR="00713E86" w:rsidRPr="00B31907" w:rsidRDefault="00713E86" w:rsidP="00AD10BD">
            <w:pPr>
              <w:rPr>
                <w:rFonts w:cs="Arial"/>
              </w:rPr>
            </w:pPr>
          </w:p>
        </w:tc>
      </w:tr>
      <w:tr w:rsidR="00713E86" w:rsidRPr="00B31907" w14:paraId="75A46B4A" w14:textId="77777777" w:rsidTr="002405E5">
        <w:tc>
          <w:tcPr>
            <w:tcW w:w="2079" w:type="dxa"/>
            <w:vMerge/>
            <w:tcBorders>
              <w:left w:val="single" w:sz="2" w:space="0" w:color="000000"/>
              <w:bottom w:val="single" w:sz="1" w:space="0" w:color="000000"/>
              <w:right w:val="single" w:sz="2" w:space="0" w:color="000000"/>
            </w:tcBorders>
            <w:shd w:val="clear" w:color="auto" w:fill="auto"/>
            <w:vAlign w:val="center"/>
          </w:tcPr>
          <w:p w14:paraId="65B84131" w14:textId="77777777" w:rsidR="00713E86" w:rsidRPr="00B31907" w:rsidRDefault="00713E86" w:rsidP="002405E5">
            <w:pPr>
              <w:rPr>
                <w:rFonts w:cs="Arial"/>
              </w:rPr>
            </w:pPr>
          </w:p>
        </w:tc>
        <w:tc>
          <w:tcPr>
            <w:tcW w:w="2521" w:type="dxa"/>
            <w:tcBorders>
              <w:left w:val="single" w:sz="2" w:space="0" w:color="000000"/>
              <w:bottom w:val="single" w:sz="1" w:space="0" w:color="000000"/>
              <w:right w:val="single" w:sz="2" w:space="0" w:color="000000"/>
            </w:tcBorders>
            <w:shd w:val="clear" w:color="auto" w:fill="auto"/>
            <w:vAlign w:val="center"/>
          </w:tcPr>
          <w:p w14:paraId="68A9D109" w14:textId="77777777" w:rsidR="00713E86" w:rsidRPr="00B31907" w:rsidRDefault="00713E86" w:rsidP="00AD10BD">
            <w:pPr>
              <w:rPr>
                <w:rFonts w:cs="Arial"/>
              </w:rPr>
            </w:pPr>
            <w:r w:rsidRPr="00B31907">
              <w:rPr>
                <w:rFonts w:cs="Arial"/>
              </w:rPr>
              <w:t>DDP sedež naročnika</w:t>
            </w:r>
          </w:p>
        </w:tc>
        <w:tc>
          <w:tcPr>
            <w:tcW w:w="2521" w:type="dxa"/>
            <w:tcBorders>
              <w:left w:val="single" w:sz="2" w:space="0" w:color="000000"/>
              <w:bottom w:val="single" w:sz="1" w:space="0" w:color="000000"/>
              <w:right w:val="single" w:sz="2" w:space="0" w:color="000000"/>
            </w:tcBorders>
            <w:shd w:val="clear" w:color="auto" w:fill="auto"/>
            <w:vAlign w:val="center"/>
          </w:tcPr>
          <w:p w14:paraId="55C5371C" w14:textId="77777777" w:rsidR="00713E86" w:rsidRPr="00B31907" w:rsidRDefault="00713E86" w:rsidP="00AD10BD">
            <w:pPr>
              <w:rPr>
                <w:rFonts w:cs="Arial"/>
              </w:rPr>
            </w:pPr>
            <w:r w:rsidRPr="00B31907">
              <w:rPr>
                <w:rFonts w:cs="Arial"/>
              </w:rPr>
              <w:t>Ponudbene cene za posamezno dobavo so fiksne.</w:t>
            </w:r>
          </w:p>
        </w:tc>
        <w:tc>
          <w:tcPr>
            <w:tcW w:w="2522" w:type="dxa"/>
            <w:tcBorders>
              <w:left w:val="single" w:sz="2" w:space="0" w:color="000000"/>
              <w:bottom w:val="single" w:sz="1" w:space="0" w:color="000000"/>
              <w:right w:val="single" w:sz="2" w:space="0" w:color="000000"/>
            </w:tcBorders>
            <w:shd w:val="clear" w:color="auto" w:fill="auto"/>
            <w:vAlign w:val="center"/>
          </w:tcPr>
          <w:p w14:paraId="09E01C25" w14:textId="77777777" w:rsidR="00713E86" w:rsidRPr="00B31907" w:rsidRDefault="00713E86" w:rsidP="00AD10BD">
            <w:pPr>
              <w:rPr>
                <w:rFonts w:cs="Arial"/>
              </w:rPr>
            </w:pPr>
          </w:p>
        </w:tc>
      </w:tr>
      <w:tr w:rsidR="00713E86" w:rsidRPr="00B31907" w14:paraId="4A1C5B13" w14:textId="77777777" w:rsidTr="002405E5">
        <w:tc>
          <w:tcPr>
            <w:tcW w:w="2079" w:type="dxa"/>
            <w:tcBorders>
              <w:left w:val="single" w:sz="2" w:space="0" w:color="000000"/>
              <w:bottom w:val="single" w:sz="1" w:space="0" w:color="000000"/>
              <w:right w:val="single" w:sz="2" w:space="0" w:color="000000"/>
            </w:tcBorders>
            <w:shd w:val="clear" w:color="auto" w:fill="auto"/>
            <w:vAlign w:val="center"/>
          </w:tcPr>
          <w:p w14:paraId="3FB4EA66" w14:textId="77777777" w:rsidR="00713E86" w:rsidRPr="00B31907" w:rsidRDefault="00713E86" w:rsidP="002405E5">
            <w:pPr>
              <w:rPr>
                <w:rFonts w:cs="Arial"/>
                <w:b/>
                <w:bCs/>
              </w:rPr>
            </w:pPr>
            <w:r w:rsidRPr="00B31907">
              <w:rPr>
                <w:rFonts w:cs="Arial"/>
                <w:b/>
                <w:bCs/>
              </w:rPr>
              <w:t>Rok dobave</w:t>
            </w:r>
          </w:p>
        </w:tc>
        <w:tc>
          <w:tcPr>
            <w:tcW w:w="7564" w:type="dxa"/>
            <w:gridSpan w:val="3"/>
            <w:tcBorders>
              <w:left w:val="single" w:sz="2" w:space="0" w:color="000000"/>
              <w:bottom w:val="single" w:sz="1" w:space="0" w:color="000000"/>
              <w:right w:val="single" w:sz="2" w:space="0" w:color="000000"/>
            </w:tcBorders>
            <w:shd w:val="clear" w:color="auto" w:fill="auto"/>
            <w:vAlign w:val="center"/>
          </w:tcPr>
          <w:p w14:paraId="1A910FEB" w14:textId="77777777" w:rsidR="00713E86" w:rsidRPr="00B31907" w:rsidRDefault="00713E86" w:rsidP="00AD10BD">
            <w:pPr>
              <w:rPr>
                <w:rFonts w:cs="Arial"/>
              </w:rPr>
            </w:pPr>
            <w:r w:rsidRPr="00B31907">
              <w:rPr>
                <w:rFonts w:cs="Arial"/>
              </w:rPr>
              <w:t>Praviloma 15 dni, če ni v posameznem povpraševanju drugače določeno.</w:t>
            </w:r>
          </w:p>
        </w:tc>
      </w:tr>
      <w:tr w:rsidR="00713E86" w:rsidRPr="00B31907" w14:paraId="7DE00155" w14:textId="77777777" w:rsidTr="002405E5">
        <w:tc>
          <w:tcPr>
            <w:tcW w:w="2079" w:type="dxa"/>
            <w:tcBorders>
              <w:left w:val="single" w:sz="2" w:space="0" w:color="000000"/>
              <w:bottom w:val="single" w:sz="1" w:space="0" w:color="000000"/>
              <w:right w:val="single" w:sz="2" w:space="0" w:color="000000"/>
            </w:tcBorders>
            <w:shd w:val="clear" w:color="auto" w:fill="auto"/>
            <w:vAlign w:val="center"/>
          </w:tcPr>
          <w:p w14:paraId="3CDEC44A" w14:textId="77777777" w:rsidR="00713E86" w:rsidRPr="00B31907" w:rsidRDefault="002405E5" w:rsidP="002405E5">
            <w:pPr>
              <w:rPr>
                <w:rFonts w:cs="Arial"/>
                <w:b/>
                <w:bCs/>
              </w:rPr>
            </w:pPr>
            <w:r w:rsidRPr="00B31907">
              <w:rPr>
                <w:rFonts w:cs="Arial"/>
                <w:b/>
                <w:bCs/>
              </w:rPr>
              <w:t>Način plačila in plačilni rok</w:t>
            </w:r>
          </w:p>
        </w:tc>
        <w:tc>
          <w:tcPr>
            <w:tcW w:w="7564" w:type="dxa"/>
            <w:gridSpan w:val="3"/>
            <w:tcBorders>
              <w:left w:val="single" w:sz="2" w:space="0" w:color="000000"/>
              <w:bottom w:val="single" w:sz="1" w:space="0" w:color="000000"/>
              <w:right w:val="single" w:sz="2" w:space="0" w:color="000000"/>
            </w:tcBorders>
            <w:shd w:val="clear" w:color="auto" w:fill="auto"/>
            <w:vAlign w:val="center"/>
          </w:tcPr>
          <w:p w14:paraId="491D234C" w14:textId="77777777" w:rsidR="00713E86" w:rsidRPr="00B31907" w:rsidRDefault="00713E86" w:rsidP="00AD10BD">
            <w:pPr>
              <w:rPr>
                <w:rFonts w:cs="Arial"/>
              </w:rPr>
            </w:pPr>
            <w:r w:rsidRPr="00B31907">
              <w:rPr>
                <w:rFonts w:cs="Arial"/>
              </w:rPr>
              <w:t xml:space="preserve">30. dan od dneva prejetega računa </w:t>
            </w:r>
            <w:r w:rsidR="00D92193" w:rsidRPr="00B31907">
              <w:rPr>
                <w:rFonts w:cs="Arial"/>
              </w:rPr>
              <w:t xml:space="preserve">po </w:t>
            </w:r>
            <w:r w:rsidR="006649BD" w:rsidRPr="00B31907">
              <w:rPr>
                <w:rFonts w:cs="Arial"/>
              </w:rPr>
              <w:t xml:space="preserve">prevzemu dobavljenega blaga </w:t>
            </w:r>
            <w:r w:rsidRPr="00B31907">
              <w:rPr>
                <w:rFonts w:cs="Arial"/>
              </w:rPr>
              <w:t>s strani</w:t>
            </w:r>
            <w:r w:rsidR="006649BD" w:rsidRPr="00B31907">
              <w:rPr>
                <w:rFonts w:cs="Arial"/>
              </w:rPr>
              <w:t xml:space="preserve"> pooblaščene osebe naročnika</w:t>
            </w:r>
            <w:r w:rsidR="002405E5" w:rsidRPr="00B31907">
              <w:rPr>
                <w:rFonts w:cs="Arial"/>
              </w:rPr>
              <w:t>.</w:t>
            </w:r>
          </w:p>
        </w:tc>
      </w:tr>
      <w:tr w:rsidR="00713E86" w:rsidRPr="00B31907" w14:paraId="589B7C76" w14:textId="77777777" w:rsidTr="002405E5">
        <w:tc>
          <w:tcPr>
            <w:tcW w:w="2079" w:type="dxa"/>
            <w:tcBorders>
              <w:left w:val="single" w:sz="2" w:space="0" w:color="000000"/>
              <w:bottom w:val="single" w:sz="1" w:space="0" w:color="000000"/>
              <w:right w:val="single" w:sz="2" w:space="0" w:color="000000"/>
            </w:tcBorders>
            <w:shd w:val="clear" w:color="auto" w:fill="auto"/>
            <w:vAlign w:val="center"/>
          </w:tcPr>
          <w:p w14:paraId="15A01B35" w14:textId="77777777" w:rsidR="00713E86" w:rsidRPr="00B31907" w:rsidRDefault="00713E86" w:rsidP="002405E5">
            <w:pPr>
              <w:rPr>
                <w:rFonts w:cs="Arial"/>
                <w:b/>
                <w:bCs/>
              </w:rPr>
            </w:pPr>
            <w:r w:rsidRPr="00B31907">
              <w:rPr>
                <w:rFonts w:cs="Arial"/>
                <w:b/>
                <w:bCs/>
              </w:rPr>
              <w:lastRenderedPageBreak/>
              <w:t>Garancijski rok</w:t>
            </w:r>
          </w:p>
        </w:tc>
        <w:tc>
          <w:tcPr>
            <w:tcW w:w="7564" w:type="dxa"/>
            <w:gridSpan w:val="3"/>
            <w:tcBorders>
              <w:left w:val="single" w:sz="2" w:space="0" w:color="000000"/>
              <w:bottom w:val="single" w:sz="1" w:space="0" w:color="000000"/>
              <w:right w:val="single" w:sz="2" w:space="0" w:color="000000"/>
            </w:tcBorders>
            <w:shd w:val="clear" w:color="auto" w:fill="auto"/>
            <w:vAlign w:val="center"/>
          </w:tcPr>
          <w:p w14:paraId="3A408783" w14:textId="77777777" w:rsidR="00713E86" w:rsidRPr="00B31907" w:rsidRDefault="00713E86" w:rsidP="00AD10BD">
            <w:pPr>
              <w:rPr>
                <w:rFonts w:cs="Arial"/>
              </w:rPr>
            </w:pPr>
            <w:r w:rsidRPr="00B31907">
              <w:rPr>
                <w:rFonts w:cs="Arial"/>
              </w:rPr>
              <w:t>Naročnik določi garancijski rok v posameznem povpraševanju, praviloma ta znaša 36 mesecev (</w:t>
            </w:r>
            <w:r w:rsidR="002405E5" w:rsidRPr="00B31907">
              <w:rPr>
                <w:rFonts w:cs="Arial"/>
              </w:rPr>
              <w:t>V</w:t>
            </w:r>
            <w:r w:rsidRPr="00B31907">
              <w:rPr>
                <w:rFonts w:cs="Arial"/>
              </w:rPr>
              <w:t xml:space="preserve"> kolikor proizvajalec opreme ne zagotavlja takega garancijskega roka, ga je dolžan zagotoviti ponudnik</w:t>
            </w:r>
            <w:r w:rsidR="002405E5" w:rsidRPr="00B31907">
              <w:rPr>
                <w:rFonts w:cs="Arial"/>
              </w:rPr>
              <w:t>.</w:t>
            </w:r>
            <w:r w:rsidRPr="00B31907">
              <w:rPr>
                <w:rFonts w:cs="Arial"/>
              </w:rPr>
              <w:t>).</w:t>
            </w:r>
          </w:p>
        </w:tc>
      </w:tr>
      <w:tr w:rsidR="00713E86" w:rsidRPr="00B31907" w14:paraId="4BB36E49" w14:textId="77777777" w:rsidTr="002405E5">
        <w:tc>
          <w:tcPr>
            <w:tcW w:w="2079" w:type="dxa"/>
            <w:tcBorders>
              <w:left w:val="single" w:sz="2" w:space="0" w:color="000000"/>
              <w:bottom w:val="single" w:sz="2" w:space="0" w:color="000000"/>
              <w:right w:val="single" w:sz="2" w:space="0" w:color="000000"/>
            </w:tcBorders>
            <w:shd w:val="clear" w:color="auto" w:fill="auto"/>
            <w:vAlign w:val="center"/>
          </w:tcPr>
          <w:p w14:paraId="6002ACD5" w14:textId="77777777" w:rsidR="00713E86" w:rsidRPr="00B31907" w:rsidRDefault="00713E86" w:rsidP="002405E5">
            <w:pPr>
              <w:rPr>
                <w:rFonts w:cs="Arial"/>
                <w:b/>
                <w:bCs/>
              </w:rPr>
            </w:pPr>
            <w:r w:rsidRPr="00B31907">
              <w:rPr>
                <w:rFonts w:cs="Arial"/>
                <w:b/>
                <w:bCs/>
              </w:rPr>
              <w:t>Čas odprave napake</w:t>
            </w:r>
          </w:p>
        </w:tc>
        <w:tc>
          <w:tcPr>
            <w:tcW w:w="7564" w:type="dxa"/>
            <w:gridSpan w:val="3"/>
            <w:tcBorders>
              <w:left w:val="single" w:sz="2" w:space="0" w:color="000000"/>
              <w:bottom w:val="single" w:sz="2" w:space="0" w:color="000000"/>
              <w:right w:val="single" w:sz="2" w:space="0" w:color="000000"/>
            </w:tcBorders>
            <w:shd w:val="clear" w:color="auto" w:fill="auto"/>
            <w:vAlign w:val="center"/>
          </w:tcPr>
          <w:p w14:paraId="61AD4BC8" w14:textId="77777777" w:rsidR="006E5A0F" w:rsidRDefault="00713E86" w:rsidP="00AD10BD">
            <w:pPr>
              <w:rPr>
                <w:rFonts w:cs="Arial"/>
              </w:rPr>
            </w:pPr>
            <w:r w:rsidRPr="00B31907">
              <w:rPr>
                <w:rFonts w:cs="Arial"/>
              </w:rPr>
              <w:t xml:space="preserve">Takoj oziroma v primernem času. </w:t>
            </w:r>
          </w:p>
          <w:p w14:paraId="504120C8" w14:textId="77777777" w:rsidR="006E5A0F" w:rsidRDefault="00713E86" w:rsidP="00AD10BD">
            <w:pPr>
              <w:rPr>
                <w:rFonts w:cs="Arial"/>
              </w:rPr>
            </w:pPr>
            <w:r w:rsidRPr="00B31907">
              <w:rPr>
                <w:rFonts w:cs="Arial"/>
              </w:rPr>
              <w:t xml:space="preserve">V primeru, da je rok popravila daljši </w:t>
            </w:r>
            <w:r w:rsidRPr="006E5A0F">
              <w:rPr>
                <w:rFonts w:cs="Arial"/>
              </w:rPr>
              <w:t>od dveh dni, je</w:t>
            </w:r>
            <w:r w:rsidRPr="00B31907">
              <w:rPr>
                <w:rFonts w:cs="Arial"/>
              </w:rPr>
              <w:t xml:space="preserve"> </w:t>
            </w:r>
            <w:r w:rsidR="006649BD" w:rsidRPr="00B31907">
              <w:rPr>
                <w:rFonts w:cs="Arial"/>
              </w:rPr>
              <w:t>gospoda</w:t>
            </w:r>
            <w:r w:rsidR="002405E5" w:rsidRPr="00B31907">
              <w:rPr>
                <w:rFonts w:cs="Arial"/>
              </w:rPr>
              <w:t>r</w:t>
            </w:r>
            <w:r w:rsidR="006649BD" w:rsidRPr="00B31907">
              <w:rPr>
                <w:rFonts w:cs="Arial"/>
              </w:rPr>
              <w:t>ski subjekt</w:t>
            </w:r>
            <w:r w:rsidRPr="00B31907">
              <w:rPr>
                <w:rFonts w:cs="Arial"/>
              </w:rPr>
              <w:t xml:space="preserve"> dolžan zagotoviti ustrezno nadomestno opremo za čas popravila</w:t>
            </w:r>
            <w:r w:rsidR="006E5A0F">
              <w:rPr>
                <w:rFonts w:cs="Arial"/>
              </w:rPr>
              <w:t xml:space="preserve"> (velja le za opremo iz sklopov 2. in 3.)</w:t>
            </w:r>
            <w:r w:rsidRPr="00B31907">
              <w:rPr>
                <w:rFonts w:cs="Arial"/>
              </w:rPr>
              <w:t xml:space="preserve">. </w:t>
            </w:r>
          </w:p>
          <w:p w14:paraId="6D936C6C" w14:textId="77777777" w:rsidR="00713E86" w:rsidRPr="00B31907" w:rsidRDefault="00713E86" w:rsidP="00AD10BD">
            <w:pPr>
              <w:rPr>
                <w:rFonts w:cs="Arial"/>
              </w:rPr>
            </w:pPr>
            <w:r w:rsidRPr="00B31907">
              <w:rPr>
                <w:rFonts w:cs="Arial"/>
              </w:rPr>
              <w:t xml:space="preserve">V primeru, da popravilo traja več kot 30 dni, je </w:t>
            </w:r>
            <w:r w:rsidR="006649BD" w:rsidRPr="00B31907">
              <w:rPr>
                <w:rFonts w:cs="Arial"/>
              </w:rPr>
              <w:t>gospoda</w:t>
            </w:r>
            <w:r w:rsidR="00BE6AEB" w:rsidRPr="00B31907">
              <w:rPr>
                <w:rFonts w:cs="Arial"/>
              </w:rPr>
              <w:t>r</w:t>
            </w:r>
            <w:r w:rsidR="006649BD" w:rsidRPr="00B31907">
              <w:rPr>
                <w:rFonts w:cs="Arial"/>
              </w:rPr>
              <w:t>ski subjekt</w:t>
            </w:r>
            <w:r w:rsidRPr="00B31907">
              <w:rPr>
                <w:rFonts w:cs="Arial"/>
              </w:rPr>
              <w:t xml:space="preserve"> dolžan zamenjati </w:t>
            </w:r>
            <w:r w:rsidR="006E5A0F">
              <w:rPr>
                <w:rFonts w:cs="Arial"/>
              </w:rPr>
              <w:t>p</w:t>
            </w:r>
            <w:r w:rsidRPr="00B31907">
              <w:rPr>
                <w:rFonts w:cs="Arial"/>
              </w:rPr>
              <w:t>okvarjeno opremo z enako (ali enakovredno opremo, če obstoječa oprema ni več v prodaji) novo opremo.</w:t>
            </w:r>
          </w:p>
        </w:tc>
      </w:tr>
    </w:tbl>
    <w:p w14:paraId="3D9AB485" w14:textId="77777777" w:rsidR="00713E86" w:rsidRPr="00B31907" w:rsidRDefault="00713E86" w:rsidP="00713E86">
      <w:pPr>
        <w:rPr>
          <w:rFonts w:cs="Arial"/>
          <w:highlight w:val="magenta"/>
        </w:rPr>
      </w:pPr>
    </w:p>
    <w:p w14:paraId="730C2F86" w14:textId="77777777" w:rsidR="00713E86" w:rsidRPr="00B31907" w:rsidRDefault="00713E86" w:rsidP="00713E86">
      <w:pPr>
        <w:rPr>
          <w:rFonts w:cs="Arial"/>
          <w:highlight w:val="magenta"/>
        </w:rPr>
      </w:pPr>
    </w:p>
    <w:p w14:paraId="35882662" w14:textId="77777777" w:rsidR="00713E86" w:rsidRPr="00B31907" w:rsidRDefault="00713E86" w:rsidP="00C36DD7">
      <w:pPr>
        <w:pStyle w:val="ListParagraph"/>
        <w:numPr>
          <w:ilvl w:val="0"/>
          <w:numId w:val="27"/>
        </w:numPr>
        <w:rPr>
          <w:rFonts w:cs="Arial"/>
        </w:rPr>
      </w:pPr>
      <w:r w:rsidRPr="00B31907">
        <w:rPr>
          <w:rFonts w:cs="Arial"/>
        </w:rPr>
        <w:t>OBVEZE STRANK</w:t>
      </w:r>
    </w:p>
    <w:p w14:paraId="43355D6F" w14:textId="77777777" w:rsidR="00713E86" w:rsidRPr="00B31907" w:rsidRDefault="00713E86" w:rsidP="00713E86">
      <w:pPr>
        <w:rPr>
          <w:rFonts w:cs="Arial"/>
        </w:rPr>
      </w:pPr>
    </w:p>
    <w:p w14:paraId="714E5160" w14:textId="77777777" w:rsidR="00713E86" w:rsidRPr="00B31907" w:rsidRDefault="00713E86" w:rsidP="00713E86">
      <w:pPr>
        <w:jc w:val="center"/>
        <w:rPr>
          <w:rFonts w:cs="Arial"/>
        </w:rPr>
      </w:pPr>
      <w:r w:rsidRPr="00B31907">
        <w:rPr>
          <w:rFonts w:cs="Arial"/>
        </w:rPr>
        <w:t>7. člen</w:t>
      </w:r>
    </w:p>
    <w:p w14:paraId="6494B8D9" w14:textId="77777777" w:rsidR="00713E86" w:rsidRPr="00B31907" w:rsidRDefault="00713E86" w:rsidP="00713E86">
      <w:pPr>
        <w:jc w:val="center"/>
        <w:rPr>
          <w:rFonts w:cs="Arial"/>
        </w:rPr>
      </w:pPr>
    </w:p>
    <w:p w14:paraId="3884491B" w14:textId="77777777" w:rsidR="00713E86" w:rsidRPr="00B31907" w:rsidRDefault="00713E86" w:rsidP="00713E86">
      <w:pPr>
        <w:jc w:val="both"/>
        <w:rPr>
          <w:rFonts w:cs="Arial"/>
        </w:rPr>
      </w:pPr>
      <w:r w:rsidRPr="00B31907">
        <w:rPr>
          <w:rFonts w:cs="Arial"/>
        </w:rPr>
        <w:t xml:space="preserve">Naročnik se obvezuje, da bo: </w:t>
      </w:r>
    </w:p>
    <w:p w14:paraId="45F55658" w14:textId="77777777" w:rsidR="00713E86" w:rsidRPr="00B31907" w:rsidRDefault="00713E86" w:rsidP="00C36DD7">
      <w:pPr>
        <w:pStyle w:val="ListParagraph"/>
        <w:numPr>
          <w:ilvl w:val="0"/>
          <w:numId w:val="28"/>
        </w:numPr>
        <w:jc w:val="both"/>
        <w:rPr>
          <w:rFonts w:cs="Arial"/>
        </w:rPr>
      </w:pPr>
      <w:r w:rsidRPr="00B31907">
        <w:rPr>
          <w:rFonts w:cs="Arial"/>
        </w:rPr>
        <w:t xml:space="preserve">izpolnjeval vse predvidene obveznosti v rokih in na predviden način;  </w:t>
      </w:r>
    </w:p>
    <w:p w14:paraId="6FFE3705" w14:textId="77777777" w:rsidR="00713E86" w:rsidRPr="00B31907" w:rsidRDefault="00713E86" w:rsidP="00C36DD7">
      <w:pPr>
        <w:pStyle w:val="ListParagraph"/>
        <w:numPr>
          <w:ilvl w:val="0"/>
          <w:numId w:val="28"/>
        </w:numPr>
        <w:jc w:val="both"/>
        <w:rPr>
          <w:rFonts w:cs="Arial"/>
        </w:rPr>
      </w:pPr>
      <w:r w:rsidRPr="00B31907">
        <w:rPr>
          <w:rFonts w:cs="Arial"/>
        </w:rPr>
        <w:t>plačeval naročeno blago v dogovorjenih rokih.</w:t>
      </w:r>
    </w:p>
    <w:p w14:paraId="0691BED8" w14:textId="77777777" w:rsidR="006649BD" w:rsidRPr="00B31907" w:rsidRDefault="006649BD" w:rsidP="00713E86">
      <w:pPr>
        <w:jc w:val="both"/>
        <w:rPr>
          <w:rFonts w:cs="Arial"/>
        </w:rPr>
      </w:pPr>
    </w:p>
    <w:p w14:paraId="20531A0B" w14:textId="77777777" w:rsidR="00713E86" w:rsidRPr="00B31907" w:rsidRDefault="006649BD" w:rsidP="00713E86">
      <w:pPr>
        <w:jc w:val="both"/>
        <w:rPr>
          <w:rFonts w:cs="Arial"/>
        </w:rPr>
      </w:pPr>
      <w:r w:rsidRPr="00B31907">
        <w:rPr>
          <w:rFonts w:cs="Arial"/>
        </w:rPr>
        <w:t>Gospoda</w:t>
      </w:r>
      <w:r w:rsidR="002405E5" w:rsidRPr="00B31907">
        <w:rPr>
          <w:rFonts w:cs="Arial"/>
        </w:rPr>
        <w:t>r</w:t>
      </w:r>
      <w:r w:rsidRPr="00B31907">
        <w:rPr>
          <w:rFonts w:cs="Arial"/>
        </w:rPr>
        <w:t>ski subjekt</w:t>
      </w:r>
      <w:r w:rsidR="00713E86" w:rsidRPr="00B31907">
        <w:rPr>
          <w:rFonts w:cs="Arial"/>
        </w:rPr>
        <w:t xml:space="preserve"> se obvezuje, da bo:  </w:t>
      </w:r>
    </w:p>
    <w:p w14:paraId="2F1AECF7" w14:textId="77777777" w:rsidR="00713E86" w:rsidRPr="00B31907" w:rsidRDefault="00713E86" w:rsidP="00C36DD7">
      <w:pPr>
        <w:pStyle w:val="ListParagraph"/>
        <w:numPr>
          <w:ilvl w:val="0"/>
          <w:numId w:val="29"/>
        </w:numPr>
        <w:jc w:val="both"/>
        <w:rPr>
          <w:rFonts w:cs="Arial"/>
        </w:rPr>
      </w:pPr>
      <w:r w:rsidRPr="00B31907">
        <w:rPr>
          <w:rFonts w:cs="Arial"/>
        </w:rPr>
        <w:t xml:space="preserve">svoje naloge opravil strokovno in s skrbnostjo dobrega strokovnjaka; </w:t>
      </w:r>
    </w:p>
    <w:p w14:paraId="370198D2" w14:textId="77777777" w:rsidR="00713E86" w:rsidRPr="00B31907" w:rsidRDefault="00713E86" w:rsidP="00C36DD7">
      <w:pPr>
        <w:pStyle w:val="ListParagraph"/>
        <w:numPr>
          <w:ilvl w:val="0"/>
          <w:numId w:val="29"/>
        </w:numPr>
        <w:jc w:val="both"/>
        <w:rPr>
          <w:rFonts w:cs="Arial"/>
        </w:rPr>
      </w:pPr>
      <w:r w:rsidRPr="00B31907">
        <w:rPr>
          <w:rFonts w:cs="Arial"/>
        </w:rPr>
        <w:t xml:space="preserve">izvajal storitve po tem okvirnem sporazumu po pravilih stroke, v skladu z navodili naročnika in v pogodbenih rokih; </w:t>
      </w:r>
    </w:p>
    <w:p w14:paraId="53508901" w14:textId="77777777" w:rsidR="00713E86" w:rsidRPr="00B31907" w:rsidRDefault="00713E86" w:rsidP="00C36DD7">
      <w:pPr>
        <w:pStyle w:val="ListParagraph"/>
        <w:numPr>
          <w:ilvl w:val="0"/>
          <w:numId w:val="29"/>
        </w:numPr>
        <w:jc w:val="both"/>
        <w:rPr>
          <w:rFonts w:cs="Arial"/>
        </w:rPr>
      </w:pPr>
      <w:r w:rsidRPr="00B31907">
        <w:rPr>
          <w:rFonts w:cs="Arial"/>
        </w:rPr>
        <w:t xml:space="preserve">izvajal svoje pogodbene obveznosti v dogovorjenih rokih;  </w:t>
      </w:r>
    </w:p>
    <w:p w14:paraId="53A4C799" w14:textId="77777777" w:rsidR="00713E86" w:rsidRPr="00B31907" w:rsidRDefault="00713E86" w:rsidP="00C36DD7">
      <w:pPr>
        <w:pStyle w:val="ListParagraph"/>
        <w:numPr>
          <w:ilvl w:val="0"/>
          <w:numId w:val="29"/>
        </w:numPr>
        <w:jc w:val="both"/>
        <w:rPr>
          <w:rFonts w:cs="Arial"/>
        </w:rPr>
      </w:pPr>
      <w:r w:rsidRPr="00B31907">
        <w:rPr>
          <w:rFonts w:cs="Arial"/>
        </w:rPr>
        <w:t>omogočal ustrezen nadzor naročniku</w:t>
      </w:r>
    </w:p>
    <w:p w14:paraId="738A296C" w14:textId="77777777" w:rsidR="00713E86" w:rsidRPr="00B31907" w:rsidRDefault="00713E86" w:rsidP="00C36DD7">
      <w:pPr>
        <w:pStyle w:val="ListParagraph"/>
        <w:numPr>
          <w:ilvl w:val="0"/>
          <w:numId w:val="29"/>
        </w:numPr>
        <w:jc w:val="both"/>
        <w:rPr>
          <w:rFonts w:cs="Arial"/>
        </w:rPr>
      </w:pPr>
      <w:r w:rsidRPr="00B31907">
        <w:rPr>
          <w:rFonts w:cs="Arial"/>
        </w:rPr>
        <w:t>dobavljeno blago razloženo v skladišču naročnika ali na naslov določen v posameznem povpraševanju</w:t>
      </w:r>
    </w:p>
    <w:p w14:paraId="16640335" w14:textId="77777777" w:rsidR="00713E86" w:rsidRPr="00B31907" w:rsidRDefault="00713E86" w:rsidP="00713E86">
      <w:pPr>
        <w:rPr>
          <w:rFonts w:cs="Arial"/>
        </w:rPr>
      </w:pPr>
    </w:p>
    <w:p w14:paraId="15DBBC2F" w14:textId="77777777" w:rsidR="00713E86" w:rsidRPr="00B31907" w:rsidRDefault="00713E86" w:rsidP="00713E86">
      <w:pPr>
        <w:jc w:val="center"/>
        <w:rPr>
          <w:rFonts w:cs="Arial"/>
        </w:rPr>
      </w:pPr>
      <w:r w:rsidRPr="00B31907">
        <w:rPr>
          <w:rFonts w:cs="Arial"/>
        </w:rPr>
        <w:t>8. člen</w:t>
      </w:r>
    </w:p>
    <w:p w14:paraId="29CF05D5" w14:textId="77777777" w:rsidR="00713E86" w:rsidRPr="00B31907" w:rsidRDefault="00713E86" w:rsidP="00713E86">
      <w:pPr>
        <w:jc w:val="both"/>
        <w:rPr>
          <w:rFonts w:cs="Arial"/>
        </w:rPr>
      </w:pPr>
    </w:p>
    <w:p w14:paraId="061F7D0C" w14:textId="77777777" w:rsidR="00713E86" w:rsidRPr="00B31907" w:rsidRDefault="00713E86" w:rsidP="00713E86">
      <w:pPr>
        <w:jc w:val="both"/>
        <w:rPr>
          <w:rFonts w:cs="Arial"/>
        </w:rPr>
      </w:pPr>
      <w:r w:rsidRPr="00B31907">
        <w:rPr>
          <w:rFonts w:cs="Arial"/>
        </w:rPr>
        <w:t xml:space="preserve">Če naročnik naroči </w:t>
      </w:r>
      <w:r w:rsidR="004749A9" w:rsidRPr="00B31907">
        <w:rPr>
          <w:rFonts w:cs="Arial"/>
        </w:rPr>
        <w:t>gospo</w:t>
      </w:r>
      <w:r w:rsidR="00710176" w:rsidRPr="00B31907">
        <w:rPr>
          <w:rFonts w:cs="Arial"/>
        </w:rPr>
        <w:t>darskemu subjektu</w:t>
      </w:r>
      <w:r w:rsidRPr="00B31907">
        <w:rPr>
          <w:rFonts w:cs="Arial"/>
        </w:rPr>
        <w:t xml:space="preserve"> storitev, s katero bi bili kršeni predpisi ali pa povzročena nesorazmerna škoda naročniku ali tretjemu, lahko </w:t>
      </w:r>
      <w:r w:rsidR="006649BD" w:rsidRPr="00B31907">
        <w:rPr>
          <w:rFonts w:cs="Arial"/>
        </w:rPr>
        <w:t>gospodaski subjekt</w:t>
      </w:r>
      <w:r w:rsidRPr="00B31907">
        <w:rPr>
          <w:rFonts w:cs="Arial"/>
        </w:rPr>
        <w:t xml:space="preserve"> takšno naročilo odkloni, ne da bi kršil okvirni sporazum, vendar mora razlog za odklonitev dokazati. Če naročilo ne omogoča strokovno optimalne izvedbe storitve ali pa zahteva rešitve, ki niso v skladu s pravili stroke, mora </w:t>
      </w:r>
      <w:r w:rsidR="006649BD" w:rsidRPr="00B31907">
        <w:rPr>
          <w:rFonts w:cs="Arial"/>
        </w:rPr>
        <w:t>gospodaski subjekt</w:t>
      </w:r>
      <w:r w:rsidRPr="00B31907">
        <w:rPr>
          <w:rFonts w:cs="Arial"/>
        </w:rPr>
        <w:t xml:space="preserve"> naročnika na to dejstvo opozoriti in mu svetovati primernejšo izvedbo, vendar mora nalogo izpolniti, kot mu je bilo naročeno, če naročnik pri tem vztraja.</w:t>
      </w:r>
    </w:p>
    <w:p w14:paraId="010CDF79" w14:textId="77777777" w:rsidR="006649BD" w:rsidRPr="00B31907" w:rsidRDefault="006649BD" w:rsidP="00713E86">
      <w:pPr>
        <w:jc w:val="both"/>
        <w:rPr>
          <w:rFonts w:cs="Arial"/>
        </w:rPr>
      </w:pPr>
    </w:p>
    <w:p w14:paraId="65E5DB94" w14:textId="77777777" w:rsidR="00713E86" w:rsidRPr="00B31907" w:rsidRDefault="00713E86" w:rsidP="00713E86">
      <w:pPr>
        <w:jc w:val="both"/>
        <w:rPr>
          <w:rFonts w:cs="Arial"/>
        </w:rPr>
      </w:pPr>
      <w:r w:rsidRPr="00B31907">
        <w:rPr>
          <w:rFonts w:cs="Arial"/>
        </w:rPr>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14:paraId="3E25A691" w14:textId="77777777" w:rsidR="00713E86" w:rsidRPr="00B31907" w:rsidRDefault="00713E86" w:rsidP="00713E86">
      <w:pPr>
        <w:jc w:val="both"/>
        <w:rPr>
          <w:rFonts w:cs="Arial"/>
        </w:rPr>
      </w:pPr>
    </w:p>
    <w:p w14:paraId="4573D9E6" w14:textId="77777777" w:rsidR="00713E86" w:rsidRPr="00B31907" w:rsidRDefault="00713E86" w:rsidP="00713E86">
      <w:pPr>
        <w:jc w:val="both"/>
        <w:rPr>
          <w:rFonts w:cs="Arial"/>
        </w:rPr>
      </w:pPr>
      <w:r w:rsidRPr="00B31907">
        <w:rPr>
          <w:rFonts w:cs="Arial"/>
        </w:rPr>
        <w:t xml:space="preserve">Če </w:t>
      </w:r>
      <w:r w:rsidR="006649BD" w:rsidRPr="00B31907">
        <w:rPr>
          <w:rFonts w:cs="Arial"/>
        </w:rPr>
        <w:t>gopoda</w:t>
      </w:r>
      <w:r w:rsidR="002405E5" w:rsidRPr="00B31907">
        <w:rPr>
          <w:rFonts w:cs="Arial"/>
        </w:rPr>
        <w:t>r</w:t>
      </w:r>
      <w:r w:rsidR="006649BD" w:rsidRPr="00B31907">
        <w:rPr>
          <w:rFonts w:cs="Arial"/>
        </w:rPr>
        <w:t xml:space="preserve">ski subjekt </w:t>
      </w:r>
      <w:r w:rsidRPr="00B31907">
        <w:rPr>
          <w:rFonts w:cs="Arial"/>
        </w:rPr>
        <w:t xml:space="preserve">zamuja z dobavo toliko, da bi lahko naročniku nastala škoda ali da bi izvedba izgubila pomen, lahko naročnik nadomestno blago naroči pri drugem </w:t>
      </w:r>
      <w:r w:rsidR="006649BD" w:rsidRPr="00B31907">
        <w:rPr>
          <w:rFonts w:cs="Arial"/>
        </w:rPr>
        <w:t xml:space="preserve">gospodaskem subjektu </w:t>
      </w:r>
      <w:r w:rsidRPr="00B31907">
        <w:rPr>
          <w:rFonts w:cs="Arial"/>
        </w:rPr>
        <w:t>na stroške zamudnika (pri tem uporabi dano zavarovanje dobre izvedbe pogodbenih obveznosti), lahko pa zahteva povrnitev dejanske škode. Več kot enkratna zamuda ima lahko za posledico razdrtje okvirnega sporazuma.</w:t>
      </w:r>
    </w:p>
    <w:p w14:paraId="087B2280" w14:textId="77777777" w:rsidR="006649BD" w:rsidRPr="00B31907" w:rsidRDefault="006649BD" w:rsidP="00713E86">
      <w:pPr>
        <w:jc w:val="both"/>
        <w:rPr>
          <w:rFonts w:cs="Arial"/>
        </w:rPr>
      </w:pPr>
    </w:p>
    <w:p w14:paraId="76E74916" w14:textId="77777777" w:rsidR="00713E86" w:rsidRPr="00B31907" w:rsidRDefault="00713E86" w:rsidP="00713E86">
      <w:pPr>
        <w:jc w:val="both"/>
        <w:rPr>
          <w:rFonts w:cs="Arial"/>
        </w:rPr>
      </w:pPr>
      <w:r w:rsidRPr="00B31907">
        <w:rPr>
          <w:rFonts w:cs="Arial"/>
        </w:rPr>
        <w:t xml:space="preserve">Če zamuda </w:t>
      </w:r>
      <w:r w:rsidR="00710176" w:rsidRPr="00B31907">
        <w:rPr>
          <w:rFonts w:cs="Arial"/>
        </w:rPr>
        <w:t>gospodarskega subjekta</w:t>
      </w:r>
      <w:r w:rsidRPr="00B31907">
        <w:rPr>
          <w:rFonts w:cs="Arial"/>
        </w:rPr>
        <w:t xml:space="preserve"> ali napake v izvedbi bistveno zmanjšajo pomen posla, lahko naročnik razdre okvirni sporazum ali prekliče naročilo.</w:t>
      </w:r>
    </w:p>
    <w:p w14:paraId="21EBC0DD" w14:textId="77777777" w:rsidR="002405E5" w:rsidRPr="00B31907" w:rsidRDefault="002405E5" w:rsidP="00713E86">
      <w:pPr>
        <w:jc w:val="both"/>
        <w:rPr>
          <w:rFonts w:cs="Arial"/>
        </w:rPr>
      </w:pPr>
    </w:p>
    <w:p w14:paraId="6C52991A" w14:textId="77777777" w:rsidR="00713E86" w:rsidRPr="00B31907" w:rsidRDefault="00713E86" w:rsidP="00713E86">
      <w:pPr>
        <w:jc w:val="both"/>
        <w:rPr>
          <w:rFonts w:cs="Arial"/>
        </w:rPr>
      </w:pPr>
      <w:r w:rsidRPr="00B31907">
        <w:rPr>
          <w:rFonts w:cs="Arial"/>
        </w:rPr>
        <w:t xml:space="preserve">Zgoraj naštete ukrepe lahko naročnik uveljavlja po opominu, po katerem </w:t>
      </w:r>
      <w:r w:rsidR="00710176" w:rsidRPr="00B31907">
        <w:rPr>
          <w:rFonts w:cs="Arial"/>
        </w:rPr>
        <w:t>gospoda</w:t>
      </w:r>
      <w:r w:rsidR="002405E5" w:rsidRPr="00B31907">
        <w:rPr>
          <w:rFonts w:cs="Arial"/>
        </w:rPr>
        <w:t>r</w:t>
      </w:r>
      <w:r w:rsidR="00710176" w:rsidRPr="00B31907">
        <w:rPr>
          <w:rFonts w:cs="Arial"/>
        </w:rPr>
        <w:t>ski subjekt</w:t>
      </w:r>
      <w:r w:rsidRPr="00B31907">
        <w:rPr>
          <w:rFonts w:cs="Arial"/>
        </w:rPr>
        <w:t xml:space="preserve"> ne popravi zamude v roku, ki bi ga naročnik lahko prenesel brez neugodnih posledic. Opomin mora biti </w:t>
      </w:r>
      <w:r w:rsidR="00710176" w:rsidRPr="00B31907">
        <w:rPr>
          <w:rFonts w:cs="Arial"/>
        </w:rPr>
        <w:t>gospoda</w:t>
      </w:r>
      <w:r w:rsidR="002405E5" w:rsidRPr="00B31907">
        <w:rPr>
          <w:rFonts w:cs="Arial"/>
        </w:rPr>
        <w:t>r</w:t>
      </w:r>
      <w:r w:rsidR="00710176" w:rsidRPr="00B31907">
        <w:rPr>
          <w:rFonts w:cs="Arial"/>
        </w:rPr>
        <w:t>skemu subjektu</w:t>
      </w:r>
      <w:r w:rsidRPr="00B31907">
        <w:rPr>
          <w:rFonts w:cs="Arial"/>
        </w:rPr>
        <w:t xml:space="preserve"> poslan pisno, po telefaksu ali na elektronski način.</w:t>
      </w:r>
    </w:p>
    <w:p w14:paraId="37C86AD7" w14:textId="77777777" w:rsidR="00713E86" w:rsidRDefault="00713E86" w:rsidP="00713E86">
      <w:pPr>
        <w:jc w:val="both"/>
        <w:rPr>
          <w:rFonts w:cs="Arial"/>
        </w:rPr>
      </w:pPr>
    </w:p>
    <w:p w14:paraId="1EB77F44" w14:textId="77777777" w:rsidR="00B31907" w:rsidRDefault="00B31907" w:rsidP="00713E86">
      <w:pPr>
        <w:jc w:val="both"/>
        <w:rPr>
          <w:rFonts w:cs="Arial"/>
        </w:rPr>
      </w:pPr>
    </w:p>
    <w:p w14:paraId="009A2049" w14:textId="77777777" w:rsidR="00713E86" w:rsidRPr="00B31907" w:rsidRDefault="00713E86" w:rsidP="00713E86">
      <w:pPr>
        <w:rPr>
          <w:rFonts w:cs="Arial"/>
        </w:rPr>
      </w:pPr>
    </w:p>
    <w:p w14:paraId="33D5360F" w14:textId="77777777" w:rsidR="00713E86" w:rsidRPr="00B31907" w:rsidRDefault="00713E86" w:rsidP="00C36DD7">
      <w:pPr>
        <w:pStyle w:val="ListParagraph"/>
        <w:numPr>
          <w:ilvl w:val="0"/>
          <w:numId w:val="27"/>
        </w:numPr>
        <w:rPr>
          <w:rFonts w:cs="Arial"/>
        </w:rPr>
      </w:pPr>
      <w:r w:rsidRPr="00B31907">
        <w:rPr>
          <w:rFonts w:cs="Arial"/>
        </w:rPr>
        <w:lastRenderedPageBreak/>
        <w:t>NAČIN NAROČANJA</w:t>
      </w:r>
    </w:p>
    <w:p w14:paraId="1587B75E" w14:textId="77777777" w:rsidR="00713E86" w:rsidRPr="00B31907" w:rsidRDefault="00713E86" w:rsidP="00713E86">
      <w:pPr>
        <w:rPr>
          <w:rFonts w:cs="Arial"/>
        </w:rPr>
      </w:pPr>
    </w:p>
    <w:p w14:paraId="12924EEE" w14:textId="77777777" w:rsidR="00713E86" w:rsidRPr="00B31907" w:rsidRDefault="00713E86" w:rsidP="00713E86">
      <w:pPr>
        <w:jc w:val="center"/>
        <w:rPr>
          <w:rFonts w:cs="Arial"/>
        </w:rPr>
      </w:pPr>
      <w:r w:rsidRPr="00B31907">
        <w:rPr>
          <w:rFonts w:cs="Arial"/>
        </w:rPr>
        <w:t>9. člen</w:t>
      </w:r>
    </w:p>
    <w:p w14:paraId="11EABE05" w14:textId="77777777" w:rsidR="00713E86" w:rsidRPr="00B31907" w:rsidRDefault="00713E86" w:rsidP="00713E86">
      <w:pPr>
        <w:jc w:val="both"/>
        <w:rPr>
          <w:rFonts w:cs="Arial"/>
        </w:rPr>
      </w:pPr>
    </w:p>
    <w:p w14:paraId="75886E76" w14:textId="77777777" w:rsidR="00713E86" w:rsidRPr="00B31907" w:rsidRDefault="00713E86" w:rsidP="00713E86">
      <w:pPr>
        <w:jc w:val="both"/>
        <w:rPr>
          <w:rFonts w:eastAsia="Arial Unicode MS" w:cs="Arial"/>
          <w:kern w:val="1"/>
        </w:rPr>
      </w:pPr>
      <w:r w:rsidRPr="00B31907">
        <w:rPr>
          <w:rFonts w:eastAsia="Arial Unicode MS" w:cs="Arial"/>
          <w:kern w:val="1"/>
        </w:rPr>
        <w:t xml:space="preserve">Naročnik naroča blago sukcesivno glede na potrebe po tovrstnem blagu. Naročnik se zavezuje, da bo ob vsakokratnem naročanju blaga skladno s tem okvirnim sporazumom k oddaji ponudb povabil vse </w:t>
      </w:r>
      <w:r w:rsidR="00710176" w:rsidRPr="00B31907">
        <w:rPr>
          <w:rFonts w:eastAsia="Arial Unicode MS" w:cs="Arial"/>
          <w:kern w:val="1"/>
        </w:rPr>
        <w:t>gospoda</w:t>
      </w:r>
      <w:r w:rsidR="002405E5" w:rsidRPr="00B31907">
        <w:rPr>
          <w:rFonts w:eastAsia="Arial Unicode MS" w:cs="Arial"/>
          <w:kern w:val="1"/>
        </w:rPr>
        <w:t>r</w:t>
      </w:r>
      <w:r w:rsidR="00710176" w:rsidRPr="00B31907">
        <w:rPr>
          <w:rFonts w:eastAsia="Arial Unicode MS" w:cs="Arial"/>
          <w:kern w:val="1"/>
        </w:rPr>
        <w:t>ske subjekte</w:t>
      </w:r>
      <w:r w:rsidRPr="00B31907">
        <w:rPr>
          <w:rFonts w:eastAsia="Arial Unicode MS" w:cs="Arial"/>
          <w:kern w:val="1"/>
        </w:rPr>
        <w:t>, s katerimi ima sklenjen okvirni sporazum.</w:t>
      </w:r>
    </w:p>
    <w:p w14:paraId="0E02A69C" w14:textId="77777777" w:rsidR="00713E86" w:rsidRPr="00B31907" w:rsidRDefault="00713E86" w:rsidP="00713E86">
      <w:pPr>
        <w:jc w:val="both"/>
        <w:rPr>
          <w:rFonts w:eastAsia="Arial Unicode MS" w:cs="Arial"/>
          <w:kern w:val="1"/>
        </w:rPr>
      </w:pPr>
    </w:p>
    <w:p w14:paraId="16BE629A" w14:textId="77777777" w:rsidR="00713E86" w:rsidRPr="00B31907" w:rsidRDefault="00713E86" w:rsidP="00713E86">
      <w:pPr>
        <w:jc w:val="both"/>
        <w:rPr>
          <w:rFonts w:eastAsia="Arial Unicode MS" w:cs="Arial"/>
          <w:kern w:val="1"/>
        </w:rPr>
      </w:pPr>
      <w:r w:rsidRPr="00B31907">
        <w:rPr>
          <w:rFonts w:eastAsia="Arial Unicode MS" w:cs="Arial"/>
          <w:kern w:val="1"/>
        </w:rPr>
        <w:t xml:space="preserve">Naročnik od </w:t>
      </w:r>
      <w:r w:rsidR="00710176" w:rsidRPr="00B31907">
        <w:rPr>
          <w:rFonts w:eastAsia="Arial Unicode MS" w:cs="Arial"/>
          <w:kern w:val="1"/>
        </w:rPr>
        <w:t>gospoda</w:t>
      </w:r>
      <w:r w:rsidR="002405E5" w:rsidRPr="00B31907">
        <w:rPr>
          <w:rFonts w:eastAsia="Arial Unicode MS" w:cs="Arial"/>
          <w:kern w:val="1"/>
        </w:rPr>
        <w:t>r</w:t>
      </w:r>
      <w:r w:rsidR="00710176" w:rsidRPr="00B31907">
        <w:rPr>
          <w:rFonts w:eastAsia="Arial Unicode MS" w:cs="Arial"/>
          <w:kern w:val="1"/>
        </w:rPr>
        <w:t>skega subjekta</w:t>
      </w:r>
      <w:r w:rsidRPr="00B31907">
        <w:rPr>
          <w:rFonts w:eastAsia="Arial Unicode MS" w:cs="Arial"/>
          <w:kern w:val="1"/>
        </w:rPr>
        <w:t xml:space="preserve">, s katerim ima sklenjen okvirni sporazum, pričakuje aktivno oddajo ponudb na posamezna povpraševanja. V primeru, da se </w:t>
      </w:r>
      <w:r w:rsidR="00710176" w:rsidRPr="00B31907">
        <w:rPr>
          <w:rFonts w:eastAsia="Arial Unicode MS" w:cs="Arial"/>
          <w:kern w:val="1"/>
        </w:rPr>
        <w:t>gospoda</w:t>
      </w:r>
      <w:r w:rsidR="002405E5" w:rsidRPr="00B31907">
        <w:rPr>
          <w:rFonts w:eastAsia="Arial Unicode MS" w:cs="Arial"/>
          <w:kern w:val="1"/>
        </w:rPr>
        <w:t>r</w:t>
      </w:r>
      <w:r w:rsidR="00710176" w:rsidRPr="00B31907">
        <w:rPr>
          <w:rFonts w:eastAsia="Arial Unicode MS" w:cs="Arial"/>
          <w:kern w:val="1"/>
        </w:rPr>
        <w:t>ski subjekt</w:t>
      </w:r>
      <w:r w:rsidRPr="00B31907">
        <w:rPr>
          <w:rFonts w:eastAsia="Arial Unicode MS" w:cs="Arial"/>
          <w:kern w:val="1"/>
        </w:rPr>
        <w:t xml:space="preserve"> ne odziva na povpraševanja (se štirikrat zaporedoma ne javi na povpraševanja, na katera je vabljen) bo naročnik štel, da </w:t>
      </w:r>
      <w:r w:rsidR="00710176" w:rsidRPr="00B31907">
        <w:rPr>
          <w:rFonts w:eastAsia="Arial Unicode MS" w:cs="Arial"/>
          <w:kern w:val="1"/>
        </w:rPr>
        <w:t>gospoda</w:t>
      </w:r>
      <w:r w:rsidR="002405E5" w:rsidRPr="00B31907">
        <w:rPr>
          <w:rFonts w:eastAsia="Arial Unicode MS" w:cs="Arial"/>
          <w:kern w:val="1"/>
        </w:rPr>
        <w:t>r</w:t>
      </w:r>
      <w:r w:rsidR="00710176" w:rsidRPr="00B31907">
        <w:rPr>
          <w:rFonts w:eastAsia="Arial Unicode MS" w:cs="Arial"/>
          <w:kern w:val="1"/>
        </w:rPr>
        <w:t>ski subjekt</w:t>
      </w:r>
      <w:r w:rsidRPr="00B31907">
        <w:rPr>
          <w:rFonts w:eastAsia="Arial Unicode MS" w:cs="Arial"/>
          <w:kern w:val="1"/>
        </w:rPr>
        <w:t xml:space="preserve"> nima interesa za sklenjen sporazum</w:t>
      </w:r>
      <w:r w:rsidRPr="00B31907">
        <w:rPr>
          <w:rFonts w:cs="Arial"/>
        </w:rPr>
        <w:t xml:space="preserve"> in lahko z obvestilom prekine sporazum, ne da bi unovčil dano zavarovanje ali zahteval odškodnino zaradi pasivnosti </w:t>
      </w:r>
      <w:r w:rsidR="00710176" w:rsidRPr="00B31907">
        <w:rPr>
          <w:rFonts w:cs="Arial"/>
        </w:rPr>
        <w:t>gospoda</w:t>
      </w:r>
      <w:r w:rsidR="002405E5" w:rsidRPr="00B31907">
        <w:rPr>
          <w:rFonts w:cs="Arial"/>
        </w:rPr>
        <w:t>r</w:t>
      </w:r>
      <w:r w:rsidR="00710176" w:rsidRPr="00B31907">
        <w:rPr>
          <w:rFonts w:cs="Arial"/>
        </w:rPr>
        <w:t>skega subjekta</w:t>
      </w:r>
      <w:r w:rsidRPr="00B31907">
        <w:rPr>
          <w:rFonts w:cs="Arial"/>
        </w:rPr>
        <w:t>.</w:t>
      </w:r>
    </w:p>
    <w:p w14:paraId="20D95CB4" w14:textId="77777777" w:rsidR="00713E86" w:rsidRPr="00B31907" w:rsidRDefault="00713E86" w:rsidP="00713E86">
      <w:pPr>
        <w:jc w:val="both"/>
        <w:rPr>
          <w:rFonts w:cs="Arial"/>
        </w:rPr>
      </w:pPr>
    </w:p>
    <w:p w14:paraId="4DC6260E" w14:textId="77777777" w:rsidR="00713E86" w:rsidRPr="00B31907" w:rsidRDefault="00713E86" w:rsidP="00713E86">
      <w:pPr>
        <w:jc w:val="both"/>
        <w:rPr>
          <w:rFonts w:eastAsia="Arial Unicode MS" w:cs="Arial"/>
          <w:kern w:val="1"/>
        </w:rPr>
      </w:pPr>
      <w:r w:rsidRPr="00B31907">
        <w:rPr>
          <w:rFonts w:cs="Arial"/>
        </w:rPr>
        <w:t>Sukcesivno naročanje poteka preko elektronske pošte ali telefaksa, pri čemer naročnik opredeli način in rok oddaje ponudb.</w:t>
      </w:r>
      <w:r w:rsidRPr="00B31907">
        <w:rPr>
          <w:rFonts w:eastAsia="Arial Unicode MS" w:cs="Arial"/>
          <w:kern w:val="1"/>
          <w:highlight w:val="magenta"/>
        </w:rPr>
        <w:t xml:space="preserve"> </w:t>
      </w:r>
    </w:p>
    <w:p w14:paraId="45AEB78F" w14:textId="77777777" w:rsidR="00713E86" w:rsidRPr="00B31907" w:rsidRDefault="00713E86" w:rsidP="00713E86">
      <w:pPr>
        <w:rPr>
          <w:rFonts w:eastAsia="Arial Unicode MS" w:cs="Arial"/>
          <w:kern w:val="1"/>
        </w:rPr>
      </w:pPr>
    </w:p>
    <w:p w14:paraId="5AC4C5EF" w14:textId="77777777" w:rsidR="00713E86" w:rsidRPr="00B31907" w:rsidRDefault="00713E86" w:rsidP="00713E86">
      <w:pPr>
        <w:jc w:val="center"/>
        <w:rPr>
          <w:rFonts w:eastAsia="Arial Unicode MS" w:cs="Arial"/>
          <w:kern w:val="1"/>
        </w:rPr>
      </w:pPr>
      <w:r w:rsidRPr="00B31907">
        <w:rPr>
          <w:rFonts w:eastAsia="Arial Unicode MS" w:cs="Arial"/>
          <w:kern w:val="1"/>
        </w:rPr>
        <w:t>10. člen</w:t>
      </w:r>
    </w:p>
    <w:p w14:paraId="49EA4B9F" w14:textId="77777777" w:rsidR="00713E86" w:rsidRPr="00B31907" w:rsidRDefault="00713E86" w:rsidP="00713E86">
      <w:pPr>
        <w:jc w:val="center"/>
        <w:rPr>
          <w:rFonts w:cs="Arial"/>
        </w:rPr>
      </w:pPr>
    </w:p>
    <w:p w14:paraId="3C63FEE2" w14:textId="77777777" w:rsidR="00713E86" w:rsidRPr="00B31907" w:rsidRDefault="00713E86" w:rsidP="00713E86">
      <w:pPr>
        <w:jc w:val="both"/>
        <w:rPr>
          <w:rFonts w:cs="Arial"/>
        </w:rPr>
      </w:pPr>
      <w:r w:rsidRPr="00B31907">
        <w:rPr>
          <w:rFonts w:cs="Arial"/>
        </w:rPr>
        <w:t xml:space="preserve">Naročnik hkrati pošlje podatek o odprtem povpraševanju vsem </w:t>
      </w:r>
      <w:r w:rsidR="00710176" w:rsidRPr="00B31907">
        <w:rPr>
          <w:rFonts w:cs="Arial"/>
        </w:rPr>
        <w:t>gospoda</w:t>
      </w:r>
      <w:r w:rsidR="002405E5" w:rsidRPr="00B31907">
        <w:rPr>
          <w:rFonts w:cs="Arial"/>
        </w:rPr>
        <w:t>r</w:t>
      </w:r>
      <w:r w:rsidR="00710176" w:rsidRPr="00B31907">
        <w:rPr>
          <w:rFonts w:cs="Arial"/>
        </w:rPr>
        <w:t>skim subjektom</w:t>
      </w:r>
      <w:r w:rsidRPr="00B31907">
        <w:rPr>
          <w:rFonts w:cs="Arial"/>
        </w:rPr>
        <w:t xml:space="preserve">, ki imajo sklenjen okvirni sporazum za določen sklop za storitve, ki so predmet naročila. Naročnik pri oddaji povpraševanja dokazuje zgolj, da je sporočilo zapustilo njegov informacijski sistem in ne odgovarja za to, da bo </w:t>
      </w:r>
      <w:r w:rsidR="00710176" w:rsidRPr="00B31907">
        <w:rPr>
          <w:rFonts w:cs="Arial"/>
        </w:rPr>
        <w:t>gospoda</w:t>
      </w:r>
      <w:r w:rsidR="002405E5" w:rsidRPr="00B31907">
        <w:rPr>
          <w:rFonts w:cs="Arial"/>
        </w:rPr>
        <w:t>r</w:t>
      </w:r>
      <w:r w:rsidR="00710176" w:rsidRPr="00B31907">
        <w:rPr>
          <w:rFonts w:cs="Arial"/>
        </w:rPr>
        <w:t xml:space="preserve">ski subjekt </w:t>
      </w:r>
      <w:r w:rsidRPr="00B31907">
        <w:rPr>
          <w:rFonts w:cs="Arial"/>
        </w:rPr>
        <w:t>dejansko prejel elektronsko sporočilo.</w:t>
      </w:r>
    </w:p>
    <w:p w14:paraId="6336020F" w14:textId="77777777" w:rsidR="00713E86" w:rsidRPr="00B31907" w:rsidRDefault="00713E86" w:rsidP="00713E86">
      <w:pPr>
        <w:jc w:val="both"/>
        <w:rPr>
          <w:rFonts w:cs="Arial"/>
        </w:rPr>
      </w:pPr>
      <w:r w:rsidRPr="00B31907">
        <w:rPr>
          <w:rFonts w:cs="Arial"/>
        </w:rPr>
        <w:t xml:space="preserve">Morebitno spremembo elektronskega naslova </w:t>
      </w:r>
      <w:r w:rsidR="00710176" w:rsidRPr="00B31907">
        <w:rPr>
          <w:rFonts w:cs="Arial"/>
        </w:rPr>
        <w:t>gospoda</w:t>
      </w:r>
      <w:r w:rsidR="002405E5" w:rsidRPr="00B31907">
        <w:rPr>
          <w:rFonts w:cs="Arial"/>
        </w:rPr>
        <w:t>r</w:t>
      </w:r>
      <w:r w:rsidR="00710176" w:rsidRPr="00B31907">
        <w:rPr>
          <w:rFonts w:cs="Arial"/>
        </w:rPr>
        <w:t xml:space="preserve">ski subjekt </w:t>
      </w:r>
      <w:r w:rsidRPr="00B31907">
        <w:rPr>
          <w:rFonts w:cs="Arial"/>
        </w:rPr>
        <w:t>sporoči naročniku.</w:t>
      </w:r>
    </w:p>
    <w:p w14:paraId="29F9F11D" w14:textId="77777777" w:rsidR="00713E86" w:rsidRPr="00B31907" w:rsidRDefault="00710176" w:rsidP="00713E86">
      <w:pPr>
        <w:jc w:val="both"/>
        <w:rPr>
          <w:rFonts w:cs="Arial"/>
        </w:rPr>
      </w:pPr>
      <w:r w:rsidRPr="00B31907">
        <w:rPr>
          <w:rFonts w:cs="Arial"/>
        </w:rPr>
        <w:t xml:space="preserve">Gospodaski subjekti </w:t>
      </w:r>
      <w:r w:rsidR="00713E86" w:rsidRPr="00B31907">
        <w:rPr>
          <w:rFonts w:cs="Arial"/>
        </w:rPr>
        <w:t>pošljejo svoje ponudbe v elektronski obliki na naslov, ki ga v povabilu opredeli naročnik.</w:t>
      </w:r>
    </w:p>
    <w:p w14:paraId="74A39C14" w14:textId="77777777" w:rsidR="003A18EB" w:rsidRDefault="003A18EB" w:rsidP="003A18EB">
      <w:pPr>
        <w:jc w:val="both"/>
        <w:rPr>
          <w:color w:val="FF0000"/>
        </w:rPr>
      </w:pPr>
    </w:p>
    <w:p w14:paraId="43A7B476" w14:textId="77777777" w:rsidR="009C582E" w:rsidRPr="00A75322" w:rsidRDefault="009C582E" w:rsidP="009C582E">
      <w:pPr>
        <w:jc w:val="both"/>
      </w:pPr>
      <w:r w:rsidRPr="00CC3BF4">
        <w:t xml:space="preserve">Gospodarski subjekti (kandidati), katerim </w:t>
      </w:r>
      <w:r w:rsidRPr="00A75322">
        <w:t xml:space="preserve">bo priznana sposobnost in z njimi sklenjen okvirni sporazum za sklopa 2 in 3, morajo imeti  ob oddaji ponudbe (v drugi fazi postopka) za oba sklopa od 1.1.2025 dalje veljaven certifikat ISO 270001 (v nadaljevanju: certifikat). Kopijo certifikata </w:t>
      </w:r>
      <w:r>
        <w:t>gospodarski subjekti</w:t>
      </w:r>
      <w:r w:rsidRPr="00A75322">
        <w:t xml:space="preserve"> priložijo v </w:t>
      </w:r>
      <w:r>
        <w:t>prvi ponudbi.</w:t>
      </w:r>
      <w:r w:rsidRPr="00A75322">
        <w:t xml:space="preserve"> V kolikor dokazilo ne bo predloženo v ponudbi in ne bo veljavno na dan oddaje ponudbe, bo takšna ponudba zavrnjena kot nepopolna.</w:t>
      </w:r>
      <w:r>
        <w:t xml:space="preserve"> Gospodarskim subjektom ni potrebno prilagati certifikata v vsaki ponudbi, ampak samo v prvi in nato preden poteče veljavnost certifikatu, ki so ga poslali v prvi ponudbi.</w:t>
      </w:r>
    </w:p>
    <w:p w14:paraId="13C2DCD3" w14:textId="77777777" w:rsidR="006F3DEE" w:rsidRPr="00B31907" w:rsidRDefault="006F3DEE" w:rsidP="003A18EB">
      <w:pPr>
        <w:jc w:val="both"/>
        <w:rPr>
          <w:color w:val="FF0000"/>
        </w:rPr>
      </w:pPr>
    </w:p>
    <w:p w14:paraId="359E48D8" w14:textId="77777777" w:rsidR="006F3DEE" w:rsidRPr="00B31907" w:rsidRDefault="00A57B4E" w:rsidP="006F3DEE">
      <w:pPr>
        <w:jc w:val="both"/>
      </w:pPr>
      <w:r w:rsidRPr="00B31907">
        <w:t>Gospodarski subjekti (k</w:t>
      </w:r>
      <w:r w:rsidR="006F3DEE" w:rsidRPr="00B31907">
        <w:t>andidati</w:t>
      </w:r>
      <w:r w:rsidRPr="00B31907">
        <w:t>)</w:t>
      </w:r>
      <w:r w:rsidR="006F3DEE" w:rsidRPr="00B31907">
        <w:t xml:space="preserve">, katerim bo priznana sposobnost in bo z njimi sklenjen okvirni sporazum za sklopa 2 in 3, morajo imeti  ob oddaji ponudbe za  vso opremo, ki jo bodo ponujali v okviru posameznih povpraševanj, veljaven najvišji partnerski status GOLD ali enakovredno pri proizvajalcu ponujene opreme. Kopijo dokazila o partnerskem statusu posamezni </w:t>
      </w:r>
      <w:r w:rsidRPr="00B31907">
        <w:t>gospodarski subjekt (</w:t>
      </w:r>
      <w:r w:rsidR="006F3DEE" w:rsidRPr="00B31907">
        <w:t>kandidat</w:t>
      </w:r>
      <w:r w:rsidRPr="00B31907">
        <w:t>)</w:t>
      </w:r>
      <w:r w:rsidR="006F3DEE" w:rsidRPr="00B31907">
        <w:t xml:space="preserve"> priloži v ponudbi. V kolikor dokazilo ne bo predloženo v ponudbi in ne bo ustrezno glede na naveden pogoj, bo takšna ponudba zavrnjena kot nepopolna.</w:t>
      </w:r>
    </w:p>
    <w:p w14:paraId="145D572B" w14:textId="77777777" w:rsidR="003A18EB" w:rsidRPr="00B31907" w:rsidRDefault="003A18EB" w:rsidP="003A18EB">
      <w:pPr>
        <w:jc w:val="both"/>
        <w:rPr>
          <w:color w:val="FF0000"/>
        </w:rPr>
      </w:pPr>
    </w:p>
    <w:p w14:paraId="5BE5D826" w14:textId="77777777" w:rsidR="0048283F" w:rsidRDefault="0048283F" w:rsidP="00713E86">
      <w:pPr>
        <w:jc w:val="both"/>
        <w:rPr>
          <w:rFonts w:cs="Arial"/>
        </w:rPr>
      </w:pPr>
      <w:r w:rsidRPr="00B31907">
        <w:rPr>
          <w:rFonts w:cs="Arial"/>
        </w:rPr>
        <w:t>Odločitev o oddaji naročila za posamezno povpraševanje naročnik posreduje ponudnikom, ki so oddali ponudbe</w:t>
      </w:r>
      <w:r w:rsidR="00BE6AEB" w:rsidRPr="00B31907">
        <w:rPr>
          <w:rFonts w:cs="Arial"/>
        </w:rPr>
        <w:t>,</w:t>
      </w:r>
      <w:r w:rsidRPr="00B31907">
        <w:rPr>
          <w:rFonts w:cs="Arial"/>
        </w:rPr>
        <w:t xml:space="preserve"> po elektronski pošti oz. preko portala javnih naročil</w:t>
      </w:r>
      <w:r w:rsidR="00BE6AEB" w:rsidRPr="00B31907">
        <w:rPr>
          <w:rFonts w:cs="Arial"/>
        </w:rPr>
        <w:t>.</w:t>
      </w:r>
    </w:p>
    <w:p w14:paraId="1BA2073E" w14:textId="77777777" w:rsidR="005875A5" w:rsidRDefault="005875A5" w:rsidP="00713E86">
      <w:pPr>
        <w:jc w:val="both"/>
        <w:rPr>
          <w:rFonts w:cs="Arial"/>
        </w:rPr>
      </w:pPr>
    </w:p>
    <w:p w14:paraId="31FC9C68" w14:textId="77777777" w:rsidR="005875A5" w:rsidRDefault="005875A5" w:rsidP="005875A5">
      <w:pPr>
        <w:keepNext/>
        <w:keepLines/>
        <w:spacing w:after="120"/>
        <w:jc w:val="both"/>
      </w:pPr>
      <w:r>
        <w:t>V kolikor je vrednost izbrane ponudbe za posamezno povpraševanje enaka ali višja od praga objave v Uradnem listu EU, mora naročnik počakati na pravnomočnost Odločitve o oddaji naročila. Šele po pravnomočnosti odločitve lahko izbranemu ponudniku pošlje naročnilnivo oz. z njim sklene pogodbo.</w:t>
      </w:r>
    </w:p>
    <w:p w14:paraId="4309152D" w14:textId="77777777" w:rsidR="005875A5" w:rsidRDefault="005875A5" w:rsidP="00713E86">
      <w:pPr>
        <w:jc w:val="both"/>
        <w:rPr>
          <w:rFonts w:cs="Arial"/>
        </w:rPr>
      </w:pPr>
    </w:p>
    <w:p w14:paraId="4E7E3F8E" w14:textId="77777777" w:rsidR="00713E86" w:rsidRDefault="00713E86" w:rsidP="00713E86">
      <w:pPr>
        <w:jc w:val="both"/>
        <w:rPr>
          <w:rFonts w:cs="Arial"/>
        </w:rPr>
      </w:pPr>
      <w:r w:rsidRPr="00B31907">
        <w:rPr>
          <w:rFonts w:cs="Arial"/>
        </w:rPr>
        <w:t xml:space="preserve">Naročnik potrdi naročilo, ki se v elektronski obliki pošlje izbranemu </w:t>
      </w:r>
      <w:r w:rsidR="00710176" w:rsidRPr="00B31907">
        <w:rPr>
          <w:rFonts w:cs="Arial"/>
        </w:rPr>
        <w:t>ponudniku</w:t>
      </w:r>
      <w:r w:rsidRPr="00B31907">
        <w:rPr>
          <w:rFonts w:cs="Arial"/>
        </w:rPr>
        <w:t xml:space="preserve">. Šele pošiljanje elektronskega potrdila naročila šteje za izdajo naročilnice, na podlagi katerega mora </w:t>
      </w:r>
      <w:r w:rsidR="00710176" w:rsidRPr="00B31907">
        <w:rPr>
          <w:rFonts w:cs="Arial"/>
        </w:rPr>
        <w:t xml:space="preserve">gospodarski subjekt </w:t>
      </w:r>
      <w:r w:rsidRPr="00B31907">
        <w:rPr>
          <w:rFonts w:cs="Arial"/>
        </w:rPr>
        <w:t xml:space="preserve">dobaviti naročeno blago v določenem roku. S tem dejanjem naročnika postane ponudba izbranega </w:t>
      </w:r>
      <w:r w:rsidR="00710176" w:rsidRPr="00B31907">
        <w:rPr>
          <w:rFonts w:cs="Arial"/>
        </w:rPr>
        <w:t>gospoda</w:t>
      </w:r>
      <w:r w:rsidR="006F3DEE" w:rsidRPr="00B31907">
        <w:rPr>
          <w:rFonts w:cs="Arial"/>
        </w:rPr>
        <w:t>r</w:t>
      </w:r>
      <w:r w:rsidR="00710176" w:rsidRPr="00B31907">
        <w:rPr>
          <w:rFonts w:cs="Arial"/>
        </w:rPr>
        <w:t xml:space="preserve">skega subjekta </w:t>
      </w:r>
      <w:r w:rsidRPr="00B31907">
        <w:rPr>
          <w:rFonts w:cs="Arial"/>
        </w:rPr>
        <w:t>za posamezno naročilo sestavni del te</w:t>
      </w:r>
      <w:r w:rsidR="006F3DEE" w:rsidRPr="00B31907">
        <w:rPr>
          <w:rFonts w:cs="Arial"/>
        </w:rPr>
        <w:t>ga</w:t>
      </w:r>
      <w:r w:rsidRPr="00B31907">
        <w:rPr>
          <w:rFonts w:cs="Arial"/>
        </w:rPr>
        <w:t xml:space="preserve"> </w:t>
      </w:r>
      <w:r w:rsidR="006F3DEE" w:rsidRPr="00B31907">
        <w:rPr>
          <w:rFonts w:cs="Arial"/>
        </w:rPr>
        <w:t>okvirnega sporazuma</w:t>
      </w:r>
      <w:r w:rsidRPr="00B31907">
        <w:rPr>
          <w:rFonts w:cs="Arial"/>
        </w:rPr>
        <w:t xml:space="preserve">. </w:t>
      </w:r>
    </w:p>
    <w:p w14:paraId="5C590D1E" w14:textId="77777777" w:rsidR="005875A5" w:rsidRDefault="005875A5" w:rsidP="00713E86">
      <w:pPr>
        <w:jc w:val="both"/>
        <w:rPr>
          <w:rFonts w:cs="Arial"/>
        </w:rPr>
      </w:pPr>
    </w:p>
    <w:p w14:paraId="5F590C44" w14:textId="77777777" w:rsidR="005875A5" w:rsidRDefault="005875A5" w:rsidP="005875A5">
      <w:pPr>
        <w:keepNext/>
        <w:keepLines/>
        <w:spacing w:after="120"/>
        <w:jc w:val="both"/>
      </w:pPr>
      <w:r>
        <w:t>Naročnik se lahko pri posameznih povpraševanjih odloči, da bo z izbranim ponudnikom sklenil pogodbo in to navede v  obvestilu o izbiri najugodnejše ponudbe (Odločitev o oddaji naročila).</w:t>
      </w:r>
    </w:p>
    <w:p w14:paraId="6FCAD13F" w14:textId="77777777" w:rsidR="00A57B4E" w:rsidRPr="00B31907" w:rsidRDefault="00A57B4E" w:rsidP="00713E86">
      <w:pPr>
        <w:jc w:val="both"/>
        <w:rPr>
          <w:rFonts w:cs="Arial"/>
        </w:rPr>
      </w:pPr>
    </w:p>
    <w:p w14:paraId="52CA5D7D" w14:textId="77777777" w:rsidR="00713E86" w:rsidRPr="00B31907" w:rsidRDefault="00710176" w:rsidP="00713E86">
      <w:pPr>
        <w:jc w:val="both"/>
        <w:rPr>
          <w:rFonts w:cs="Arial"/>
        </w:rPr>
      </w:pPr>
      <w:r w:rsidRPr="00B31907">
        <w:rPr>
          <w:rFonts w:cs="Arial"/>
        </w:rPr>
        <w:lastRenderedPageBreak/>
        <w:t>Gospoda</w:t>
      </w:r>
      <w:r w:rsidR="00A57B4E" w:rsidRPr="00B31907">
        <w:rPr>
          <w:rFonts w:cs="Arial"/>
        </w:rPr>
        <w:t>r</w:t>
      </w:r>
      <w:r w:rsidRPr="00B31907">
        <w:rPr>
          <w:rFonts w:cs="Arial"/>
        </w:rPr>
        <w:t>ski subjekt</w:t>
      </w:r>
      <w:r w:rsidR="00713E86" w:rsidRPr="00B31907">
        <w:rPr>
          <w:rFonts w:cs="Arial"/>
        </w:rPr>
        <w:t xml:space="preserve"> mora naročnika, o nameravani dobavi preko faksa, e-pošte ali pisno predhodno obvestiti. V obvestilu mora navesti uro možnega začetka dobave, način dobave in količino blaga. Naročnik mora prevzem potrditi v najkrajšem času po prejemu obvestila. Naročnik blaga, ki ni bilo tako najavljeno ali katerega dobava poteka v nasprotju z dogovorjenim načinom, ni dolžan sprejeti.</w:t>
      </w:r>
    </w:p>
    <w:p w14:paraId="38716B23" w14:textId="3538AB73" w:rsidR="00713E86" w:rsidRDefault="00713E86" w:rsidP="00713E86">
      <w:pPr>
        <w:rPr>
          <w:rFonts w:cs="Arial"/>
        </w:rPr>
      </w:pPr>
    </w:p>
    <w:p w14:paraId="1F49B5F4" w14:textId="77777777" w:rsidR="000903EF" w:rsidRPr="00B31907" w:rsidRDefault="000903EF" w:rsidP="000903EF">
      <w:pPr>
        <w:jc w:val="both"/>
        <w:rPr>
          <w:rFonts w:cs="Arial"/>
        </w:rPr>
      </w:pPr>
      <w:r w:rsidRPr="00B31907">
        <w:rPr>
          <w:rFonts w:cs="Arial"/>
        </w:rPr>
        <w:t>Gospodarski subjekt  mora hkrati z blagom ob prevzemu naročniku izročiti še pravilno izpolnjeno dobavnico.</w:t>
      </w:r>
    </w:p>
    <w:p w14:paraId="5A1629AD" w14:textId="77777777" w:rsidR="000903EF" w:rsidRPr="00B31907" w:rsidRDefault="000903EF" w:rsidP="00713E86">
      <w:pPr>
        <w:rPr>
          <w:rFonts w:cs="Arial"/>
        </w:rPr>
      </w:pPr>
    </w:p>
    <w:p w14:paraId="7227F8AD" w14:textId="77777777" w:rsidR="00713E86" w:rsidRPr="00B31907" w:rsidRDefault="00713E86" w:rsidP="00713E86">
      <w:pPr>
        <w:jc w:val="center"/>
        <w:rPr>
          <w:rFonts w:cs="Arial"/>
        </w:rPr>
      </w:pPr>
      <w:r w:rsidRPr="00B31907">
        <w:rPr>
          <w:rFonts w:cs="Arial"/>
        </w:rPr>
        <w:t>11. člen</w:t>
      </w:r>
    </w:p>
    <w:p w14:paraId="027BF252" w14:textId="77777777" w:rsidR="00713E86" w:rsidRPr="00B31907" w:rsidRDefault="00713E86" w:rsidP="00713E86">
      <w:pPr>
        <w:jc w:val="center"/>
        <w:rPr>
          <w:rFonts w:cs="Arial"/>
        </w:rPr>
      </w:pPr>
    </w:p>
    <w:p w14:paraId="680BF5CC" w14:textId="77777777" w:rsidR="00713E86" w:rsidRPr="00B31907" w:rsidRDefault="004141D4" w:rsidP="00713E86">
      <w:pPr>
        <w:jc w:val="both"/>
        <w:rPr>
          <w:rFonts w:cs="Arial"/>
        </w:rPr>
      </w:pPr>
      <w:r w:rsidRPr="00B31907">
        <w:rPr>
          <w:rFonts w:cs="Arial"/>
        </w:rPr>
        <w:t>Gospoda</w:t>
      </w:r>
      <w:r w:rsidR="00A57B4E" w:rsidRPr="00B31907">
        <w:rPr>
          <w:rFonts w:cs="Arial"/>
        </w:rPr>
        <w:t>r</w:t>
      </w:r>
      <w:r w:rsidRPr="00B31907">
        <w:rPr>
          <w:rFonts w:cs="Arial"/>
        </w:rPr>
        <w:t>ski subjekt</w:t>
      </w:r>
      <w:r w:rsidR="00713E86" w:rsidRPr="00B31907">
        <w:rPr>
          <w:rFonts w:cs="Arial"/>
        </w:rPr>
        <w:t xml:space="preserve"> je v primeru zamude pri dobavi blaga, ki ni posledica višje sile ali razlo</w:t>
      </w:r>
      <w:r w:rsidR="00713E86" w:rsidRPr="00B31907">
        <w:rPr>
          <w:rFonts w:cs="Arial"/>
        </w:rPr>
        <w:softHyphen/>
        <w:t xml:space="preserve">gov na strani naročnika, dolžan plačati naročniku pogodbeno kazen. Pogodbena kazen se obračuna pri plačilu pogodbene cene. Stranki soglašata, da naročnik ni dolžan sporočiti </w:t>
      </w:r>
      <w:r w:rsidRPr="00B31907">
        <w:rPr>
          <w:rFonts w:cs="Arial"/>
        </w:rPr>
        <w:t>gospoda</w:t>
      </w:r>
      <w:r w:rsidR="00A57B4E" w:rsidRPr="00B31907">
        <w:rPr>
          <w:rFonts w:cs="Arial"/>
        </w:rPr>
        <w:t>r</w:t>
      </w:r>
      <w:r w:rsidRPr="00B31907">
        <w:rPr>
          <w:rFonts w:cs="Arial"/>
        </w:rPr>
        <w:t>skemu subjektu</w:t>
      </w:r>
      <w:r w:rsidR="00713E86" w:rsidRPr="00B31907">
        <w:rPr>
          <w:rFonts w:cs="Arial"/>
        </w:rPr>
        <w:t xml:space="preserve">, da si pridržuje pravico do pogodbene kazni, če je prevzel blago potem, ko je </w:t>
      </w:r>
      <w:r w:rsidRPr="00B31907">
        <w:rPr>
          <w:rFonts w:cs="Arial"/>
        </w:rPr>
        <w:t>gospoda</w:t>
      </w:r>
      <w:r w:rsidR="00A57B4E" w:rsidRPr="00B31907">
        <w:rPr>
          <w:rFonts w:cs="Arial"/>
        </w:rPr>
        <w:t>r</w:t>
      </w:r>
      <w:r w:rsidRPr="00B31907">
        <w:rPr>
          <w:rFonts w:cs="Arial"/>
        </w:rPr>
        <w:t>ski subjekt</w:t>
      </w:r>
      <w:r w:rsidR="00713E86" w:rsidRPr="00B31907">
        <w:rPr>
          <w:rFonts w:cs="Arial"/>
        </w:rPr>
        <w:t xml:space="preserve"> z njeno dobavo zamujal. V primeru, da </w:t>
      </w:r>
      <w:r w:rsidRPr="00B31907">
        <w:rPr>
          <w:rFonts w:cs="Arial"/>
        </w:rPr>
        <w:t>gospoda</w:t>
      </w:r>
      <w:r w:rsidR="00A57B4E" w:rsidRPr="00B31907">
        <w:rPr>
          <w:rFonts w:cs="Arial"/>
        </w:rPr>
        <w:t>r</w:t>
      </w:r>
      <w:r w:rsidRPr="00B31907">
        <w:rPr>
          <w:rFonts w:cs="Arial"/>
        </w:rPr>
        <w:t>ski subjekt</w:t>
      </w:r>
      <w:r w:rsidR="00713E86" w:rsidRPr="00B31907">
        <w:rPr>
          <w:rFonts w:cs="Arial"/>
        </w:rPr>
        <w:t xml:space="preserve"> zamuja pri dobavi tako, da naročniku nastane škoda, ki je večja od pogodbene kazni, lahko zahteva od </w:t>
      </w:r>
      <w:r w:rsidRPr="00B31907">
        <w:rPr>
          <w:rFonts w:cs="Arial"/>
        </w:rPr>
        <w:t>gospodaskega subjekta</w:t>
      </w:r>
      <w:r w:rsidR="00713E86" w:rsidRPr="00B31907">
        <w:rPr>
          <w:rFonts w:cs="Arial"/>
        </w:rPr>
        <w:t xml:space="preserve"> povrnitev vse škode, ki mu jo je z zamudo povzročil. </w:t>
      </w:r>
    </w:p>
    <w:p w14:paraId="2DE1944A" w14:textId="77777777" w:rsidR="00713E86" w:rsidRPr="00B31907" w:rsidRDefault="00713E86" w:rsidP="00713E86">
      <w:pPr>
        <w:jc w:val="both"/>
        <w:rPr>
          <w:rFonts w:cs="Arial"/>
        </w:rPr>
      </w:pPr>
    </w:p>
    <w:p w14:paraId="4202AB0E" w14:textId="77777777" w:rsidR="00713E86" w:rsidRPr="00B31907" w:rsidRDefault="00713E86" w:rsidP="00713E86">
      <w:pPr>
        <w:jc w:val="both"/>
        <w:rPr>
          <w:rFonts w:cs="Arial"/>
        </w:rPr>
      </w:pPr>
      <w:r w:rsidRPr="00B31907">
        <w:rPr>
          <w:rFonts w:cs="Arial"/>
        </w:rPr>
        <w:t>Naročnik lahko raz</w:t>
      </w:r>
      <w:r w:rsidR="00A57B4E" w:rsidRPr="00B31907">
        <w:rPr>
          <w:rFonts w:cs="Arial"/>
        </w:rPr>
        <w:t>dre okvirni sporazum</w:t>
      </w:r>
      <w:r w:rsidRPr="00B31907">
        <w:rPr>
          <w:rFonts w:cs="Arial"/>
        </w:rPr>
        <w:t xml:space="preserve">, če zaradi zakasnitve ali napak pri dobavi z nakupom ne bi več uresničil namena, ki ga je zasledoval. </w:t>
      </w:r>
      <w:r w:rsidR="004141D4" w:rsidRPr="00B31907">
        <w:rPr>
          <w:rFonts w:cs="Arial"/>
        </w:rPr>
        <w:t>Gospodarski subjekt</w:t>
      </w:r>
      <w:r w:rsidRPr="00B31907">
        <w:rPr>
          <w:rFonts w:cs="Arial"/>
        </w:rPr>
        <w:t xml:space="preserve"> lahko </w:t>
      </w:r>
      <w:r w:rsidR="00A57B4E" w:rsidRPr="00B31907">
        <w:rPr>
          <w:rFonts w:cs="Arial"/>
        </w:rPr>
        <w:t>okvirni sporazum</w:t>
      </w:r>
      <w:r w:rsidRPr="00B31907">
        <w:rPr>
          <w:rFonts w:cs="Arial"/>
        </w:rPr>
        <w:t xml:space="preserve"> razdre, če mu naročnik z zamudo pri plačilu povzroča večjo škodo ali, če je očitno, da naročnik v razumnem roku ne bo mogel plačati celotne kupnine. V primeru razdrtja pogodbe stranki druga drugi takoj poravnata vse dolgovano po </w:t>
      </w:r>
      <w:r w:rsidR="00A57B4E" w:rsidRPr="00B31907">
        <w:rPr>
          <w:rFonts w:cs="Arial"/>
        </w:rPr>
        <w:t>tem okvirnem sporazumu</w:t>
      </w:r>
      <w:r w:rsidRPr="00B31907">
        <w:rPr>
          <w:rFonts w:cs="Arial"/>
        </w:rPr>
        <w:t>, pogodbeno kazen, zamudne obresti in eventuelno izkazano škodo. Uveljavljanje pogodbene kazni ne izključuje unovčitve zavarovanja.</w:t>
      </w:r>
    </w:p>
    <w:p w14:paraId="7B691F8F" w14:textId="77777777" w:rsidR="00713E86" w:rsidRPr="00B31907" w:rsidRDefault="00713E86" w:rsidP="00713E86">
      <w:pPr>
        <w:rPr>
          <w:rFonts w:cs="Arial"/>
        </w:rPr>
      </w:pPr>
    </w:p>
    <w:p w14:paraId="0AECAB3C" w14:textId="77777777" w:rsidR="00713E86" w:rsidRPr="00B31907" w:rsidRDefault="00713E86" w:rsidP="00713E86">
      <w:pPr>
        <w:rPr>
          <w:rFonts w:cs="Arial"/>
        </w:rPr>
      </w:pPr>
    </w:p>
    <w:p w14:paraId="3471E10F" w14:textId="77777777" w:rsidR="00713E86" w:rsidRPr="00B31907" w:rsidRDefault="00713E86" w:rsidP="00C36DD7">
      <w:pPr>
        <w:pStyle w:val="ListParagraph"/>
        <w:numPr>
          <w:ilvl w:val="0"/>
          <w:numId w:val="27"/>
        </w:numPr>
        <w:rPr>
          <w:rFonts w:cs="Arial"/>
        </w:rPr>
      </w:pPr>
      <w:r w:rsidRPr="00B31907">
        <w:rPr>
          <w:rFonts w:cs="Arial"/>
        </w:rPr>
        <w:t>NEPRIDOBITEV PONUDB IN GOSPODARNOST</w:t>
      </w:r>
    </w:p>
    <w:p w14:paraId="0FD3C223" w14:textId="77777777" w:rsidR="00713E86" w:rsidRPr="00B31907" w:rsidRDefault="00713E86" w:rsidP="00713E86">
      <w:pPr>
        <w:rPr>
          <w:rFonts w:eastAsia="Arial Unicode MS" w:cs="Arial"/>
          <w:kern w:val="1"/>
        </w:rPr>
      </w:pPr>
    </w:p>
    <w:p w14:paraId="49CB6958" w14:textId="77777777" w:rsidR="00713E86" w:rsidRPr="00B31907" w:rsidRDefault="00713E86" w:rsidP="00713E86">
      <w:pPr>
        <w:jc w:val="center"/>
        <w:rPr>
          <w:rFonts w:cs="Arial"/>
        </w:rPr>
      </w:pPr>
      <w:r w:rsidRPr="00B31907">
        <w:rPr>
          <w:rFonts w:cs="Arial"/>
        </w:rPr>
        <w:t>12. člen</w:t>
      </w:r>
    </w:p>
    <w:p w14:paraId="1B952A64" w14:textId="77777777" w:rsidR="00713E86" w:rsidRPr="00B31907" w:rsidRDefault="00713E86" w:rsidP="00713E86">
      <w:pPr>
        <w:rPr>
          <w:rFonts w:cs="Arial"/>
          <w:lang w:eastAsia="ar-SA"/>
        </w:rPr>
      </w:pPr>
    </w:p>
    <w:p w14:paraId="4487F480" w14:textId="77777777" w:rsidR="00713E86" w:rsidRPr="00B31907" w:rsidRDefault="00713E86" w:rsidP="00713E86">
      <w:pPr>
        <w:jc w:val="both"/>
        <w:rPr>
          <w:rFonts w:cs="Arial"/>
          <w:lang w:eastAsia="ar-SA"/>
        </w:rPr>
      </w:pPr>
      <w:r w:rsidRPr="00B31907">
        <w:rPr>
          <w:rFonts w:cs="Arial"/>
          <w:lang w:eastAsia="ar-SA"/>
        </w:rPr>
        <w:t xml:space="preserve">Če naročnik za posamezno povpraševanje ne prejme nobene ponudbe, je dolžan posebej skrbno preveriti ali razlog nepridobitve ponudb ne izvira iz njegove sfere (npr. objektivno nemogoče povpraševanje ali podobno). </w:t>
      </w:r>
      <w:r w:rsidR="004141D4" w:rsidRPr="00B31907">
        <w:rPr>
          <w:rFonts w:cs="Arial"/>
          <w:lang w:eastAsia="ar-SA"/>
        </w:rPr>
        <w:t>Gospoda</w:t>
      </w:r>
      <w:r w:rsidR="00A57B4E" w:rsidRPr="00B31907">
        <w:rPr>
          <w:rFonts w:cs="Arial"/>
          <w:lang w:eastAsia="ar-SA"/>
        </w:rPr>
        <w:t>r</w:t>
      </w:r>
      <w:r w:rsidR="004141D4" w:rsidRPr="00B31907">
        <w:rPr>
          <w:rFonts w:cs="Arial"/>
          <w:lang w:eastAsia="ar-SA"/>
        </w:rPr>
        <w:t>ski subjekt</w:t>
      </w:r>
      <w:r w:rsidRPr="00B31907">
        <w:rPr>
          <w:rFonts w:cs="Arial"/>
          <w:lang w:eastAsia="ar-SA"/>
        </w:rPr>
        <w:t xml:space="preserve"> je kot strokovnjak dolžan naročnika čim prej opozoriti na morebitno objektivno absolutno nezmožnost izvedbe posameznega povpraševanja (možno je, da naročnik s posameznimi objektivnimi dejstvi ni seznanjen). </w:t>
      </w:r>
    </w:p>
    <w:p w14:paraId="2EBBB8DA" w14:textId="77777777" w:rsidR="00713E86" w:rsidRPr="00B31907" w:rsidRDefault="00713E86" w:rsidP="00713E86">
      <w:pPr>
        <w:jc w:val="both"/>
        <w:rPr>
          <w:rFonts w:cs="Arial"/>
          <w:kern w:val="2"/>
        </w:rPr>
      </w:pPr>
    </w:p>
    <w:p w14:paraId="72AF61AD" w14:textId="77777777" w:rsidR="00713E86" w:rsidRPr="00B31907" w:rsidRDefault="00713E86" w:rsidP="00713E86">
      <w:pPr>
        <w:jc w:val="both"/>
        <w:rPr>
          <w:rFonts w:cs="Arial"/>
          <w:kern w:val="2"/>
        </w:rPr>
      </w:pPr>
      <w:r w:rsidRPr="00B31907">
        <w:rPr>
          <w:rFonts w:cs="Arial"/>
          <w:kern w:val="2"/>
        </w:rPr>
        <w:t>V kolikor naročnik ob posameznem povpraševanju ne pridobi nobene ponudbe, lahko blago kupi na trgu</w:t>
      </w:r>
      <w:r w:rsidR="00A57B4E" w:rsidRPr="00B31907">
        <w:rPr>
          <w:rFonts w:cs="Arial"/>
          <w:kern w:val="2"/>
        </w:rPr>
        <w:t xml:space="preserve"> </w:t>
      </w:r>
      <w:r w:rsidRPr="00B31907">
        <w:rPr>
          <w:rFonts w:cs="Arial"/>
          <w:kern w:val="2"/>
        </w:rPr>
        <w:t xml:space="preserve">in jih ni zavezan kupiti po tem okvirnem sporazumu. Pri tem pogoji nakupa na trgu ne smejo bistveno odstopati od zahtev, ki jih je naročnik navedel v povabilu k oddaji ponudbe. </w:t>
      </w:r>
    </w:p>
    <w:p w14:paraId="4D432BEC" w14:textId="77777777" w:rsidR="00A57B4E" w:rsidRPr="00B31907" w:rsidRDefault="00713E86" w:rsidP="00713E86">
      <w:pPr>
        <w:jc w:val="both"/>
        <w:rPr>
          <w:rFonts w:cs="Arial"/>
          <w:lang w:eastAsia="ar-SA"/>
        </w:rPr>
      </w:pPr>
      <w:r w:rsidRPr="00B31907">
        <w:rPr>
          <w:rFonts w:cs="Arial"/>
          <w:lang w:eastAsia="ar-SA"/>
        </w:rPr>
        <w:t xml:space="preserve">Naročnik se v primeru, da ne dobi nobene ponudbe, namesto za oddajo na prostem trgu lahko odloči tudi za ponovitev </w:t>
      </w:r>
      <w:r w:rsidR="00A57B4E" w:rsidRPr="00B31907">
        <w:rPr>
          <w:rFonts w:cs="Arial"/>
          <w:lang w:eastAsia="ar-SA"/>
        </w:rPr>
        <w:t>povpraševanja</w:t>
      </w:r>
      <w:r w:rsidRPr="00B31907">
        <w:rPr>
          <w:rFonts w:cs="Arial"/>
          <w:lang w:eastAsia="ar-SA"/>
        </w:rPr>
        <w:t>.</w:t>
      </w:r>
      <w:r w:rsidR="00A57B4E" w:rsidRPr="00B31907">
        <w:rPr>
          <w:rFonts w:cs="Arial"/>
          <w:lang w:eastAsia="ar-SA"/>
        </w:rPr>
        <w:t xml:space="preserve"> </w:t>
      </w:r>
    </w:p>
    <w:p w14:paraId="24F8E32A" w14:textId="77777777" w:rsidR="00713E86" w:rsidRPr="00B31907" w:rsidRDefault="00713E86" w:rsidP="00713E86">
      <w:pPr>
        <w:jc w:val="both"/>
        <w:rPr>
          <w:rFonts w:cs="Arial"/>
          <w:lang w:eastAsia="ar-SA"/>
        </w:rPr>
      </w:pPr>
      <w:r w:rsidRPr="00B31907">
        <w:rPr>
          <w:rFonts w:cs="Arial"/>
          <w:lang w:eastAsia="ar-SA"/>
        </w:rPr>
        <w:t>Enak postopek lahko naročnik uporabi tudi, če sicer pridobi ponudbe, a so vse nepopolne.</w:t>
      </w:r>
    </w:p>
    <w:p w14:paraId="7B2F8158" w14:textId="77777777" w:rsidR="00713E86" w:rsidRPr="00B31907" w:rsidRDefault="00713E86" w:rsidP="00713E86">
      <w:pPr>
        <w:jc w:val="both"/>
        <w:rPr>
          <w:rFonts w:cs="Arial"/>
        </w:rPr>
      </w:pPr>
    </w:p>
    <w:p w14:paraId="68820AEC" w14:textId="77777777" w:rsidR="00713E86" w:rsidRPr="00B31907" w:rsidRDefault="00713E86" w:rsidP="00713E86">
      <w:pPr>
        <w:jc w:val="both"/>
        <w:rPr>
          <w:rFonts w:cs="Arial"/>
        </w:rPr>
      </w:pPr>
      <w:r w:rsidRPr="00B31907">
        <w:rPr>
          <w:rFonts w:cs="Arial"/>
        </w:rPr>
        <w:t>Ta okvirni sporazum naročnika ne zavezuje v primeru, da pridobi popolne ponudbe, a z lastno raziskavo trga ugotovi, da lahko isto naročilo pod enakimi pogoji na prostem trgu dobi ceneje. Naročnik namreč sledi načelu gospodarne porabe javnih sredstev in lahko z rutinskim preverjanjem cen preveri konkurenčnost ponujenih cen s cenami na trgu, ter v primeru gospodarnejšega ravnanja ni zavezan k temu okvirnemu sporazumu. Pri tem se naročnik zavezuje, da bo upošteval določbe zakona, ki ureja javno naročanje.</w:t>
      </w:r>
    </w:p>
    <w:p w14:paraId="5FE9E69C" w14:textId="77777777" w:rsidR="00713E86" w:rsidRPr="00B31907" w:rsidRDefault="00713E86" w:rsidP="00713E86">
      <w:pPr>
        <w:jc w:val="both"/>
        <w:rPr>
          <w:rFonts w:cs="Arial"/>
        </w:rPr>
      </w:pPr>
    </w:p>
    <w:p w14:paraId="2B40D793" w14:textId="77777777" w:rsidR="00713E86" w:rsidRPr="00B31907" w:rsidRDefault="00713E86" w:rsidP="00713E86">
      <w:pPr>
        <w:jc w:val="both"/>
        <w:rPr>
          <w:rFonts w:cs="Arial"/>
        </w:rPr>
      </w:pPr>
    </w:p>
    <w:p w14:paraId="719AE144" w14:textId="77777777" w:rsidR="00713E86" w:rsidRPr="00B31907" w:rsidRDefault="00713E86" w:rsidP="00C36DD7">
      <w:pPr>
        <w:pStyle w:val="ListParagraph"/>
        <w:numPr>
          <w:ilvl w:val="0"/>
          <w:numId w:val="27"/>
        </w:numPr>
        <w:rPr>
          <w:rFonts w:cs="Arial"/>
        </w:rPr>
      </w:pPr>
      <w:r w:rsidRPr="00B31907">
        <w:rPr>
          <w:rFonts w:cs="Arial"/>
        </w:rPr>
        <w:t xml:space="preserve">MERILA ZA DODELITEV </w:t>
      </w:r>
      <w:r w:rsidR="00A57B4E" w:rsidRPr="00B31907">
        <w:rPr>
          <w:rFonts w:cs="Arial"/>
        </w:rPr>
        <w:t xml:space="preserve">NAROČILA PO </w:t>
      </w:r>
      <w:r w:rsidRPr="00B31907">
        <w:rPr>
          <w:rFonts w:cs="Arial"/>
        </w:rPr>
        <w:t xml:space="preserve"> POSAMEZNE</w:t>
      </w:r>
      <w:r w:rsidR="00A57B4E" w:rsidRPr="00B31907">
        <w:rPr>
          <w:rFonts w:cs="Arial"/>
        </w:rPr>
        <w:t>M</w:t>
      </w:r>
      <w:r w:rsidRPr="00B31907">
        <w:rPr>
          <w:rFonts w:cs="Arial"/>
        </w:rPr>
        <w:t xml:space="preserve"> POVPRAŠEVANJ</w:t>
      </w:r>
      <w:r w:rsidR="00A57B4E" w:rsidRPr="00B31907">
        <w:rPr>
          <w:rFonts w:cs="Arial"/>
        </w:rPr>
        <w:t>U</w:t>
      </w:r>
    </w:p>
    <w:p w14:paraId="5DC0D6C0" w14:textId="77777777" w:rsidR="00713E86" w:rsidRPr="00B31907" w:rsidRDefault="00713E86" w:rsidP="00713E86">
      <w:pPr>
        <w:rPr>
          <w:rFonts w:cs="Arial"/>
        </w:rPr>
      </w:pPr>
    </w:p>
    <w:p w14:paraId="49FB7710" w14:textId="77777777" w:rsidR="00713E86" w:rsidRPr="00B31907" w:rsidRDefault="00713E86" w:rsidP="00713E86">
      <w:pPr>
        <w:jc w:val="center"/>
        <w:rPr>
          <w:rFonts w:cs="Arial"/>
        </w:rPr>
      </w:pPr>
      <w:r w:rsidRPr="00B31907">
        <w:rPr>
          <w:rFonts w:cs="Arial"/>
        </w:rPr>
        <w:t>13. člen</w:t>
      </w:r>
    </w:p>
    <w:p w14:paraId="4F138F8E" w14:textId="77777777" w:rsidR="00713E86" w:rsidRPr="00B31907" w:rsidRDefault="00713E86" w:rsidP="00713E86">
      <w:pPr>
        <w:jc w:val="center"/>
        <w:rPr>
          <w:rFonts w:cs="Arial"/>
        </w:rPr>
      </w:pPr>
    </w:p>
    <w:p w14:paraId="3C772642" w14:textId="77777777" w:rsidR="00C4503F" w:rsidRPr="00B31907" w:rsidRDefault="00A57B4E" w:rsidP="00713E86">
      <w:pPr>
        <w:jc w:val="both"/>
        <w:rPr>
          <w:rFonts w:cs="Arial"/>
        </w:rPr>
      </w:pPr>
      <w:r w:rsidRPr="00B31907">
        <w:rPr>
          <w:rFonts w:cs="Arial"/>
        </w:rPr>
        <w:t>Naročnik odda p</w:t>
      </w:r>
      <w:r w:rsidR="00713E86" w:rsidRPr="00B31907">
        <w:rPr>
          <w:rFonts w:cs="Arial"/>
        </w:rPr>
        <w:t>osamez</w:t>
      </w:r>
      <w:r w:rsidRPr="00B31907">
        <w:rPr>
          <w:rFonts w:cs="Arial"/>
        </w:rPr>
        <w:t>no naročilo</w:t>
      </w:r>
      <w:r w:rsidR="00713E86" w:rsidRPr="00B31907">
        <w:rPr>
          <w:rFonts w:cs="Arial"/>
        </w:rPr>
        <w:t xml:space="preserve"> </w:t>
      </w:r>
      <w:r w:rsidRPr="00B31907">
        <w:rPr>
          <w:rFonts w:cs="Arial"/>
        </w:rPr>
        <w:t xml:space="preserve">tistemu </w:t>
      </w:r>
      <w:r w:rsidR="004141D4" w:rsidRPr="00B31907">
        <w:rPr>
          <w:rFonts w:cs="Arial"/>
        </w:rPr>
        <w:t>gospoda</w:t>
      </w:r>
      <w:r w:rsidR="00476A44" w:rsidRPr="00B31907">
        <w:rPr>
          <w:rFonts w:cs="Arial"/>
        </w:rPr>
        <w:t>r</w:t>
      </w:r>
      <w:r w:rsidR="004141D4" w:rsidRPr="00B31907">
        <w:rPr>
          <w:rFonts w:cs="Arial"/>
        </w:rPr>
        <w:t>skemu subjektu</w:t>
      </w:r>
      <w:r w:rsidR="00713E86" w:rsidRPr="00B31907">
        <w:rPr>
          <w:rFonts w:cs="Arial"/>
        </w:rPr>
        <w:t xml:space="preserve">, ki </w:t>
      </w:r>
      <w:r w:rsidRPr="00B31907">
        <w:rPr>
          <w:rFonts w:cs="Arial"/>
        </w:rPr>
        <w:t xml:space="preserve">je na </w:t>
      </w:r>
      <w:r w:rsidR="00713E86" w:rsidRPr="00B31907">
        <w:rPr>
          <w:rFonts w:cs="Arial"/>
        </w:rPr>
        <w:t>posameznem povpraševanju ponudi najnižjo ceno</w:t>
      </w:r>
      <w:r w:rsidRPr="00B31907">
        <w:rPr>
          <w:rFonts w:cs="Arial"/>
        </w:rPr>
        <w:t xml:space="preserve"> ob pogoju, da njegova ponudba izpo</w:t>
      </w:r>
      <w:r w:rsidR="00C4503F" w:rsidRPr="00B31907">
        <w:rPr>
          <w:rFonts w:cs="Arial"/>
        </w:rPr>
        <w:t>l</w:t>
      </w:r>
      <w:r w:rsidRPr="00B31907">
        <w:rPr>
          <w:rFonts w:cs="Arial"/>
        </w:rPr>
        <w:t>njuje</w:t>
      </w:r>
      <w:r w:rsidR="00C4503F" w:rsidRPr="00B31907">
        <w:rPr>
          <w:rFonts w:cs="Arial"/>
        </w:rPr>
        <w:t xml:space="preserve"> vse tehnične zahteve, ki so bile navedene v povpraševanju</w:t>
      </w:r>
      <w:r w:rsidR="00713E86" w:rsidRPr="00B31907">
        <w:rPr>
          <w:rFonts w:cs="Arial"/>
        </w:rPr>
        <w:t xml:space="preserve">. </w:t>
      </w:r>
    </w:p>
    <w:p w14:paraId="42038C7D" w14:textId="77777777" w:rsidR="00C4503F" w:rsidRPr="00B31907" w:rsidRDefault="00C4503F" w:rsidP="00713E86">
      <w:pPr>
        <w:jc w:val="both"/>
        <w:rPr>
          <w:rFonts w:cs="Arial"/>
        </w:rPr>
      </w:pPr>
    </w:p>
    <w:p w14:paraId="1D318170" w14:textId="77777777" w:rsidR="00C4503F" w:rsidRPr="00B31907" w:rsidRDefault="00C4503F" w:rsidP="00C4503F">
      <w:pPr>
        <w:pStyle w:val="BodyText"/>
      </w:pPr>
      <w:r w:rsidRPr="00B31907">
        <w:lastRenderedPageBreak/>
        <w:t>V primeru, da bo naročnik za posamezni sklop prejel dve ali več ponudb, ki bosta/ bodo glede na merilo enakovredni/ enakovredne, bo naročnik izbral ponudbo, katere ponudnik, ki je navedel krajši dobavni rok;</w:t>
      </w:r>
    </w:p>
    <w:p w14:paraId="0F3F59FE" w14:textId="77777777" w:rsidR="00C4503F" w:rsidRPr="00B31907" w:rsidRDefault="00C4503F" w:rsidP="00C4503F">
      <w:pPr>
        <w:pStyle w:val="BodyText"/>
      </w:pPr>
    </w:p>
    <w:p w14:paraId="0C6C1083" w14:textId="77777777" w:rsidR="00C4503F" w:rsidRPr="00B31907" w:rsidRDefault="00C4503F" w:rsidP="00C4503F">
      <w:pPr>
        <w:pStyle w:val="BodyText"/>
      </w:pPr>
      <w:r w:rsidRPr="00B31907">
        <w:t>V primeru, da po bosta dve ali več ponudb glede na merilo najnižje cene in glede na dobavni rok enakovredni/ enakovredne, bo naročnik med enakovrednimi ponudbami izbral ponudbo z javnim žrebom.</w:t>
      </w:r>
    </w:p>
    <w:p w14:paraId="28C21DA6" w14:textId="77777777" w:rsidR="00C4503F" w:rsidRPr="00B31907" w:rsidRDefault="00C4503F" w:rsidP="00C4503F">
      <w:pPr>
        <w:jc w:val="both"/>
        <w:rPr>
          <w:rFonts w:eastAsia="Calibri" w:cs="Arial"/>
          <w:lang w:eastAsia="en-US"/>
        </w:rPr>
      </w:pPr>
      <w:r w:rsidRPr="00B31907">
        <w:rPr>
          <w:rFonts w:eastAsia="Calibri" w:cs="Arial"/>
          <w:lang w:eastAsia="en-US"/>
        </w:rPr>
        <w:t>Protokol žreba:</w:t>
      </w:r>
    </w:p>
    <w:p w14:paraId="39F83BA7" w14:textId="77777777" w:rsidR="00C4503F" w:rsidRPr="00B31907" w:rsidRDefault="00C4503F" w:rsidP="00C36DD7">
      <w:pPr>
        <w:numPr>
          <w:ilvl w:val="0"/>
          <w:numId w:val="4"/>
        </w:numPr>
        <w:ind w:left="154" w:firstLine="130"/>
        <w:jc w:val="both"/>
        <w:rPr>
          <w:rFonts w:eastAsia="Calibri" w:cs="Arial"/>
          <w:lang w:eastAsia="en-US"/>
        </w:rPr>
      </w:pPr>
      <w:r w:rsidRPr="00B31907">
        <w:rPr>
          <w:rFonts w:eastAsia="Calibri" w:cs="Arial"/>
          <w:lang w:eastAsia="en-US"/>
        </w:rPr>
        <w:t>Žreb bo javen in se bo izvedel v prostorih naročnika.</w:t>
      </w:r>
    </w:p>
    <w:p w14:paraId="0315410D" w14:textId="77777777" w:rsidR="00C4503F" w:rsidRPr="00B31907" w:rsidRDefault="00C4503F" w:rsidP="00C36DD7">
      <w:pPr>
        <w:numPr>
          <w:ilvl w:val="0"/>
          <w:numId w:val="4"/>
        </w:numPr>
        <w:ind w:left="567" w:hanging="283"/>
        <w:jc w:val="both"/>
        <w:rPr>
          <w:rFonts w:eastAsia="Calibri" w:cs="Arial"/>
          <w:lang w:eastAsia="en-US"/>
        </w:rPr>
      </w:pPr>
      <w:r w:rsidRPr="00B31907">
        <w:rPr>
          <w:rFonts w:eastAsia="Calibri" w:cs="Arial"/>
          <w:lang w:eastAsia="en-US"/>
        </w:rPr>
        <w:t>Ponudniki, bodo o tem obveščeni in povabljeni po e-pošti najmanj tri delovne dni pred izvedbo  žreba.</w:t>
      </w:r>
    </w:p>
    <w:p w14:paraId="616D38DB" w14:textId="77777777" w:rsidR="00C4503F" w:rsidRPr="00B31907" w:rsidRDefault="00C4503F" w:rsidP="00C36DD7">
      <w:pPr>
        <w:numPr>
          <w:ilvl w:val="0"/>
          <w:numId w:val="4"/>
        </w:numPr>
        <w:ind w:left="154" w:firstLine="130"/>
        <w:jc w:val="both"/>
        <w:rPr>
          <w:rFonts w:eastAsia="Calibri" w:cs="Arial"/>
          <w:lang w:eastAsia="en-US"/>
        </w:rPr>
      </w:pPr>
      <w:r w:rsidRPr="00B31907">
        <w:rPr>
          <w:rFonts w:eastAsia="Calibri" w:cs="Arial"/>
          <w:lang w:eastAsia="en-US"/>
        </w:rPr>
        <w:t>Postopek žrebanja bo izvedla imenovana komisija naročnika.</w:t>
      </w:r>
    </w:p>
    <w:p w14:paraId="362B1F0D" w14:textId="77777777" w:rsidR="00C4503F" w:rsidRPr="00B31907" w:rsidRDefault="00C4503F" w:rsidP="00C36DD7">
      <w:pPr>
        <w:numPr>
          <w:ilvl w:val="0"/>
          <w:numId w:val="4"/>
        </w:numPr>
        <w:ind w:left="154" w:firstLine="130"/>
        <w:jc w:val="both"/>
        <w:rPr>
          <w:rFonts w:eastAsia="Calibri" w:cs="Arial"/>
          <w:lang w:eastAsia="en-US"/>
        </w:rPr>
      </w:pPr>
      <w:r w:rsidRPr="00B31907">
        <w:rPr>
          <w:rFonts w:eastAsia="Calibri" w:cs="Arial"/>
          <w:lang w:eastAsia="en-US"/>
        </w:rPr>
        <w:t>Žreb bo izvedel predstavnik komisije naročnika v enem krogu.</w:t>
      </w:r>
    </w:p>
    <w:p w14:paraId="2F52F902" w14:textId="77777777" w:rsidR="00C4503F" w:rsidRPr="00B31907" w:rsidRDefault="00C4503F" w:rsidP="00C36DD7">
      <w:pPr>
        <w:numPr>
          <w:ilvl w:val="0"/>
          <w:numId w:val="4"/>
        </w:numPr>
        <w:ind w:left="567" w:hanging="283"/>
        <w:jc w:val="both"/>
        <w:rPr>
          <w:rFonts w:eastAsia="Calibri" w:cs="Arial"/>
          <w:lang w:eastAsia="en-US"/>
        </w:rPr>
      </w:pPr>
      <w:r w:rsidRPr="00B31907">
        <w:rPr>
          <w:rFonts w:eastAsia="Calibri" w:cs="Arial"/>
          <w:lang w:eastAsia="en-US"/>
        </w:rPr>
        <w:t>Za vsakega ponudnika, ki bo sodeloval na javnem žrebu, bo napisan en listek z njegovim   imenom podjetij.  Vsi  listki bodo vstavljeni v vrečo za žreb.</w:t>
      </w:r>
    </w:p>
    <w:p w14:paraId="1D279FEA" w14:textId="77777777" w:rsidR="00C4503F" w:rsidRPr="00B31907" w:rsidRDefault="00C4503F" w:rsidP="00C36DD7">
      <w:pPr>
        <w:numPr>
          <w:ilvl w:val="0"/>
          <w:numId w:val="4"/>
        </w:numPr>
        <w:ind w:left="154" w:firstLine="130"/>
        <w:jc w:val="both"/>
        <w:rPr>
          <w:rFonts w:eastAsia="Calibri" w:cs="Arial"/>
          <w:lang w:eastAsia="en-US"/>
        </w:rPr>
      </w:pPr>
      <w:r w:rsidRPr="00B31907">
        <w:rPr>
          <w:rFonts w:eastAsia="Calibri" w:cs="Arial"/>
          <w:lang w:eastAsia="en-US"/>
        </w:rPr>
        <w:t xml:space="preserve">Predstavnik  komisije naročnika bo iz vreče izvlekel  en listek. </w:t>
      </w:r>
    </w:p>
    <w:p w14:paraId="142E93DA" w14:textId="77777777" w:rsidR="00957F8D" w:rsidRPr="00B31907" w:rsidRDefault="00C4503F" w:rsidP="00C36DD7">
      <w:pPr>
        <w:numPr>
          <w:ilvl w:val="0"/>
          <w:numId w:val="4"/>
        </w:numPr>
        <w:ind w:left="154" w:firstLine="130"/>
        <w:jc w:val="both"/>
        <w:rPr>
          <w:rFonts w:eastAsia="Calibri" w:cs="Arial"/>
          <w:lang w:eastAsia="en-US"/>
        </w:rPr>
      </w:pPr>
      <w:r w:rsidRPr="00B31907">
        <w:rPr>
          <w:rFonts w:eastAsia="Calibri" w:cs="Arial"/>
          <w:lang w:eastAsia="en-US"/>
        </w:rPr>
        <w:t>Ponudnik, ki bo naveden na izvlečenem / izžrebanem listku, bo izbran kot najugodnejši.</w:t>
      </w:r>
    </w:p>
    <w:p w14:paraId="59EABC61" w14:textId="77777777" w:rsidR="00C4503F" w:rsidRPr="00B31907" w:rsidRDefault="00C4503F" w:rsidP="00C36DD7">
      <w:pPr>
        <w:numPr>
          <w:ilvl w:val="0"/>
          <w:numId w:val="4"/>
        </w:numPr>
        <w:ind w:left="567" w:hanging="283"/>
        <w:jc w:val="both"/>
        <w:rPr>
          <w:rFonts w:eastAsia="Calibri" w:cs="Arial"/>
          <w:lang w:eastAsia="en-US"/>
        </w:rPr>
      </w:pPr>
      <w:r w:rsidRPr="00B31907">
        <w:rPr>
          <w:rFonts w:eastAsia="Calibri" w:cs="Arial"/>
          <w:lang w:eastAsia="en-US"/>
        </w:rPr>
        <w:t>O žrebanju bo imenovana komisija sestavila zapisnik, ki bo posredovan vsem povabljenim ponudnikom.</w:t>
      </w:r>
    </w:p>
    <w:p w14:paraId="1D49B932" w14:textId="77777777" w:rsidR="00713E86" w:rsidRPr="00B31907" w:rsidRDefault="00713E86" w:rsidP="00713E86">
      <w:pPr>
        <w:rPr>
          <w:rFonts w:cs="Arial"/>
        </w:rPr>
      </w:pPr>
    </w:p>
    <w:p w14:paraId="3052727B" w14:textId="77777777" w:rsidR="00713E86" w:rsidRPr="00B31907" w:rsidRDefault="00713E86" w:rsidP="00713E86">
      <w:pPr>
        <w:rPr>
          <w:rFonts w:cs="Arial"/>
        </w:rPr>
      </w:pPr>
    </w:p>
    <w:p w14:paraId="65FE9ED1" w14:textId="77777777" w:rsidR="00713E86" w:rsidRPr="00B31907" w:rsidRDefault="00713E86" w:rsidP="00C36DD7">
      <w:pPr>
        <w:pStyle w:val="ListParagraph"/>
        <w:numPr>
          <w:ilvl w:val="0"/>
          <w:numId w:val="27"/>
        </w:numPr>
        <w:rPr>
          <w:rFonts w:cs="Arial"/>
        </w:rPr>
      </w:pPr>
      <w:r w:rsidRPr="00B31907">
        <w:rPr>
          <w:rFonts w:cs="Arial"/>
        </w:rPr>
        <w:t>NAČIN PLAČILA IN PREVZEM</w:t>
      </w:r>
    </w:p>
    <w:p w14:paraId="741F925D" w14:textId="77777777" w:rsidR="00713E86" w:rsidRPr="00B31907" w:rsidRDefault="00713E86" w:rsidP="00713E86">
      <w:pPr>
        <w:rPr>
          <w:rFonts w:cs="Arial"/>
        </w:rPr>
      </w:pPr>
    </w:p>
    <w:p w14:paraId="7A3EDCD6" w14:textId="77777777" w:rsidR="00713E86" w:rsidRPr="00B31907" w:rsidRDefault="00713E86" w:rsidP="00713E86">
      <w:pPr>
        <w:jc w:val="center"/>
        <w:rPr>
          <w:rFonts w:cs="Arial"/>
        </w:rPr>
      </w:pPr>
      <w:r w:rsidRPr="00B31907">
        <w:rPr>
          <w:rFonts w:cs="Arial"/>
        </w:rPr>
        <w:t>14. člen</w:t>
      </w:r>
    </w:p>
    <w:p w14:paraId="58AB030A" w14:textId="77777777" w:rsidR="00713E86" w:rsidRPr="00B31907" w:rsidRDefault="00713E86" w:rsidP="00713E86">
      <w:pPr>
        <w:jc w:val="center"/>
        <w:rPr>
          <w:rFonts w:cs="Arial"/>
        </w:rPr>
      </w:pPr>
    </w:p>
    <w:p w14:paraId="33A075DE" w14:textId="77777777" w:rsidR="00713E86" w:rsidRPr="00B31907" w:rsidRDefault="00713E86" w:rsidP="00713E86">
      <w:pPr>
        <w:jc w:val="both"/>
        <w:rPr>
          <w:rFonts w:cs="Arial"/>
        </w:rPr>
      </w:pPr>
      <w:r w:rsidRPr="00B31907">
        <w:rPr>
          <w:rFonts w:cs="Arial"/>
        </w:rPr>
        <w:t xml:space="preserve">Račun se izda po posamezni opravljeni </w:t>
      </w:r>
      <w:r w:rsidR="00957F8D" w:rsidRPr="00B31907">
        <w:rPr>
          <w:rFonts w:cs="Arial"/>
        </w:rPr>
        <w:t>dobavi</w:t>
      </w:r>
      <w:r w:rsidRPr="00B31907">
        <w:rPr>
          <w:rFonts w:cs="Arial"/>
        </w:rPr>
        <w:t xml:space="preserve">. </w:t>
      </w:r>
      <w:r w:rsidR="004141D4" w:rsidRPr="00B31907">
        <w:rPr>
          <w:rFonts w:cs="Arial"/>
        </w:rPr>
        <w:t>Gospodaski subjekt</w:t>
      </w:r>
      <w:r w:rsidRPr="00B31907">
        <w:rPr>
          <w:rFonts w:cs="Arial"/>
        </w:rPr>
        <w:t xml:space="preserve"> mora izdanemu računu priložiti kopijo dobavnice podpisane s strani naročnika, oziroma mora biti iz računa razvidna specifikacija </w:t>
      </w:r>
      <w:r w:rsidR="00957F8D" w:rsidRPr="00B31907">
        <w:rPr>
          <w:rFonts w:cs="Arial"/>
        </w:rPr>
        <w:t>dobavljenega blaga</w:t>
      </w:r>
      <w:r w:rsidRPr="00B31907">
        <w:rPr>
          <w:rFonts w:cs="Arial"/>
        </w:rPr>
        <w:t>.</w:t>
      </w:r>
    </w:p>
    <w:p w14:paraId="2DD69A52" w14:textId="77777777" w:rsidR="00713E86" w:rsidRPr="00B31907" w:rsidRDefault="00713E86" w:rsidP="00713E86">
      <w:pPr>
        <w:jc w:val="both"/>
        <w:rPr>
          <w:rFonts w:cs="Arial"/>
        </w:rPr>
      </w:pPr>
    </w:p>
    <w:p w14:paraId="1CEAF902" w14:textId="77777777" w:rsidR="00713E86" w:rsidRPr="00B31907" w:rsidRDefault="00713E86" w:rsidP="00713E86">
      <w:pPr>
        <w:jc w:val="both"/>
        <w:rPr>
          <w:rFonts w:cs="Arial"/>
        </w:rPr>
      </w:pPr>
      <w:r w:rsidRPr="00B31907">
        <w:rPr>
          <w:rFonts w:cs="Arial"/>
        </w:rPr>
        <w:t xml:space="preserve">Če naročnik za specifikacijo izdela lastne obrazce, mora </w:t>
      </w:r>
      <w:r w:rsidR="004141D4" w:rsidRPr="00B31907">
        <w:rPr>
          <w:rFonts w:cs="Arial"/>
        </w:rPr>
        <w:t>gospodarski subjekt</w:t>
      </w:r>
      <w:r w:rsidRPr="00B31907">
        <w:rPr>
          <w:rFonts w:cs="Arial"/>
        </w:rPr>
        <w:t xml:space="preserve"> podatke posredovati na teh obrazcih na način, ki ga predpiše naročnik. Če naročnik predvidi elektronsko izmenjavo podatkov ali vpisovanje podatkov v zvezi s storitvami </w:t>
      </w:r>
      <w:r w:rsidR="004141D4" w:rsidRPr="00B31907">
        <w:rPr>
          <w:rFonts w:cs="Arial"/>
        </w:rPr>
        <w:t>gospodaskega subjekta</w:t>
      </w:r>
      <w:r w:rsidRPr="00B31907">
        <w:rPr>
          <w:rFonts w:cs="Arial"/>
        </w:rPr>
        <w:t xml:space="preserve"> v podatkovno bazo, mora izvajalec te podatke ažurno dostavljati naročniku.  </w:t>
      </w:r>
    </w:p>
    <w:p w14:paraId="7D5F848F" w14:textId="77777777" w:rsidR="00713E86" w:rsidRPr="00B31907" w:rsidRDefault="00713E86" w:rsidP="00713E86">
      <w:pPr>
        <w:jc w:val="both"/>
        <w:rPr>
          <w:rFonts w:cs="Arial"/>
        </w:rPr>
      </w:pPr>
    </w:p>
    <w:p w14:paraId="546D630D" w14:textId="77777777" w:rsidR="00713E86" w:rsidRPr="00B31907" w:rsidRDefault="00713E86" w:rsidP="00713E86">
      <w:pPr>
        <w:jc w:val="center"/>
        <w:rPr>
          <w:rFonts w:cs="Arial"/>
        </w:rPr>
      </w:pPr>
      <w:r w:rsidRPr="00B31907">
        <w:rPr>
          <w:rFonts w:cs="Arial"/>
        </w:rPr>
        <w:t>15. člen</w:t>
      </w:r>
    </w:p>
    <w:p w14:paraId="037DC25E" w14:textId="77777777" w:rsidR="00713E86" w:rsidRPr="00B31907" w:rsidRDefault="00713E86" w:rsidP="00713E86">
      <w:pPr>
        <w:jc w:val="center"/>
        <w:rPr>
          <w:rFonts w:cs="Arial"/>
        </w:rPr>
      </w:pPr>
    </w:p>
    <w:p w14:paraId="0A963F0F" w14:textId="77777777" w:rsidR="00713E86" w:rsidRPr="00B31907" w:rsidRDefault="00713E86" w:rsidP="00713E86">
      <w:pPr>
        <w:jc w:val="both"/>
        <w:rPr>
          <w:rFonts w:cs="Arial"/>
        </w:rPr>
      </w:pPr>
      <w:r w:rsidRPr="00B31907">
        <w:rPr>
          <w:rFonts w:cs="Arial"/>
        </w:rPr>
        <w:t xml:space="preserve">Rok plačila je 30. dan po posamezni opravljeni storitvi in po prejemu pravilnega računa. </w:t>
      </w:r>
    </w:p>
    <w:p w14:paraId="40FDCAB0" w14:textId="77777777" w:rsidR="00713E86" w:rsidRPr="00B31907" w:rsidRDefault="00713E86" w:rsidP="00713E86">
      <w:pPr>
        <w:jc w:val="both"/>
        <w:rPr>
          <w:rFonts w:cs="Arial"/>
        </w:rPr>
      </w:pPr>
    </w:p>
    <w:p w14:paraId="63558A2B" w14:textId="77777777" w:rsidR="00713E86" w:rsidRPr="00B31907" w:rsidRDefault="00713E86" w:rsidP="00713E86">
      <w:pPr>
        <w:jc w:val="both"/>
        <w:rPr>
          <w:rFonts w:cs="Arial"/>
        </w:rPr>
      </w:pPr>
      <w:r w:rsidRPr="00B31907">
        <w:rPr>
          <w:rFonts w:cs="Arial"/>
        </w:rPr>
        <w:t xml:space="preserve">Naročnik se obvezuje, da bo po prejemu računa in prilog v roku 8-ih dni le te pregledal, ter </w:t>
      </w:r>
      <w:r w:rsidR="004141D4" w:rsidRPr="00B31907">
        <w:rPr>
          <w:rFonts w:cs="Arial"/>
        </w:rPr>
        <w:t>gospodarskemu subjektu</w:t>
      </w:r>
      <w:r w:rsidRPr="00B31907">
        <w:rPr>
          <w:rFonts w:cs="Arial"/>
        </w:rPr>
        <w:t xml:space="preserve"> sporočil morebitne nepravilnosti in pomanjkljivosti. Naročnik ima pravico obrazloženo zavrniti račun s priloženo dokumentacijo v roku 8-ih dni po prejemu.</w:t>
      </w:r>
    </w:p>
    <w:p w14:paraId="63A2715B" w14:textId="77777777" w:rsidR="00713E86" w:rsidRPr="00B31907" w:rsidRDefault="00713E86" w:rsidP="00713E86">
      <w:pPr>
        <w:jc w:val="both"/>
        <w:rPr>
          <w:rFonts w:cs="Arial"/>
        </w:rPr>
      </w:pPr>
    </w:p>
    <w:p w14:paraId="69E392D0" w14:textId="77777777" w:rsidR="00713E86" w:rsidRPr="00B31907" w:rsidRDefault="00713E86" w:rsidP="00713E86">
      <w:pPr>
        <w:jc w:val="both"/>
        <w:rPr>
          <w:rFonts w:cs="Arial"/>
        </w:rPr>
      </w:pPr>
      <w:r w:rsidRPr="00B31907">
        <w:rPr>
          <w:rFonts w:cs="Arial"/>
        </w:rPr>
        <w:t>Če naročnik poročila o opravljenem delu ne zavrne delno ali v celoti v roku 8-ih dni od prejema, je dolžan vsak račun plačati v pogodbenem roku, šteto od dneva prejema računa. Če je naročnikova zavrnitev delna, je nesporni del računa dolžan plačati v istem roku.</w:t>
      </w:r>
    </w:p>
    <w:p w14:paraId="5A841ED6" w14:textId="77777777" w:rsidR="00713E86" w:rsidRPr="00B31907" w:rsidRDefault="00713E86" w:rsidP="00713E86">
      <w:pPr>
        <w:jc w:val="both"/>
        <w:rPr>
          <w:rFonts w:cs="Arial"/>
        </w:rPr>
      </w:pPr>
    </w:p>
    <w:p w14:paraId="199FD974" w14:textId="77777777" w:rsidR="00713E86" w:rsidRPr="00B31907" w:rsidRDefault="004141D4" w:rsidP="00713E86">
      <w:pPr>
        <w:jc w:val="both"/>
        <w:rPr>
          <w:rFonts w:cs="Arial"/>
        </w:rPr>
      </w:pPr>
      <w:r w:rsidRPr="00B31907">
        <w:rPr>
          <w:rFonts w:cs="Arial"/>
        </w:rPr>
        <w:t>Gospodarski subjekt</w:t>
      </w:r>
      <w:r w:rsidR="00713E86" w:rsidRPr="00B31907">
        <w:rPr>
          <w:rFonts w:cs="Arial"/>
        </w:rPr>
        <w:t xml:space="preserve"> lahko v primeru zakasnitve plačila zaračuna naročniku zamudne obresti v skladu z veljavnimi predpisi. V primeru ponavljanja zamud pri plačilu lahko </w:t>
      </w:r>
      <w:r w:rsidRPr="00B31907">
        <w:rPr>
          <w:rFonts w:cs="Arial"/>
        </w:rPr>
        <w:t>gospodarski subjekt</w:t>
      </w:r>
      <w:r w:rsidR="00713E86" w:rsidRPr="00B31907">
        <w:rPr>
          <w:rFonts w:cs="Arial"/>
        </w:rPr>
        <w:t xml:space="preserve"> po pisnem opominu razdre okvirni sporazum.</w:t>
      </w:r>
    </w:p>
    <w:p w14:paraId="2465E539" w14:textId="77777777" w:rsidR="00713E86" w:rsidRPr="00B31907" w:rsidRDefault="00713E86" w:rsidP="00713E86">
      <w:pPr>
        <w:rPr>
          <w:rFonts w:cs="Arial"/>
        </w:rPr>
      </w:pPr>
    </w:p>
    <w:p w14:paraId="74178A61" w14:textId="77777777" w:rsidR="00713E86" w:rsidRPr="00B31907" w:rsidRDefault="00713E86" w:rsidP="00713E86">
      <w:pPr>
        <w:rPr>
          <w:rFonts w:cs="Arial"/>
        </w:rPr>
      </w:pPr>
    </w:p>
    <w:p w14:paraId="4624A0CD" w14:textId="77777777" w:rsidR="00713E86" w:rsidRPr="00B31907" w:rsidRDefault="00713E86" w:rsidP="00C36DD7">
      <w:pPr>
        <w:pStyle w:val="ListParagraph"/>
        <w:numPr>
          <w:ilvl w:val="0"/>
          <w:numId w:val="27"/>
        </w:numPr>
        <w:rPr>
          <w:rFonts w:cs="Arial"/>
        </w:rPr>
      </w:pPr>
      <w:r w:rsidRPr="00B31907">
        <w:rPr>
          <w:rFonts w:cs="Arial"/>
        </w:rPr>
        <w:t>JAMSTVA IN GARANCIJSKE OBVEZNOSTI IZVAJALCA</w:t>
      </w:r>
    </w:p>
    <w:p w14:paraId="0639B22A" w14:textId="77777777" w:rsidR="00713E86" w:rsidRPr="00B31907" w:rsidRDefault="00713E86" w:rsidP="00713E86">
      <w:pPr>
        <w:rPr>
          <w:rFonts w:cs="Arial"/>
        </w:rPr>
      </w:pPr>
    </w:p>
    <w:p w14:paraId="6E74B8FE" w14:textId="77777777" w:rsidR="00713E86" w:rsidRPr="00B31907" w:rsidRDefault="00713E86" w:rsidP="00713E86">
      <w:pPr>
        <w:jc w:val="center"/>
        <w:rPr>
          <w:rFonts w:cs="Arial"/>
        </w:rPr>
      </w:pPr>
      <w:r w:rsidRPr="00B31907">
        <w:rPr>
          <w:rFonts w:cs="Arial"/>
        </w:rPr>
        <w:t>16. člen</w:t>
      </w:r>
    </w:p>
    <w:p w14:paraId="0EE9C9E9" w14:textId="77777777" w:rsidR="00713E86" w:rsidRPr="00B31907" w:rsidRDefault="00713E86" w:rsidP="00713E86">
      <w:pPr>
        <w:rPr>
          <w:rFonts w:cs="Arial"/>
        </w:rPr>
      </w:pPr>
    </w:p>
    <w:p w14:paraId="39F396D5" w14:textId="77777777" w:rsidR="00713E86" w:rsidRPr="00B31907" w:rsidRDefault="004141D4" w:rsidP="00713E86">
      <w:pPr>
        <w:jc w:val="both"/>
        <w:rPr>
          <w:rFonts w:cs="Arial"/>
        </w:rPr>
      </w:pPr>
      <w:r w:rsidRPr="00B31907">
        <w:rPr>
          <w:rFonts w:cs="Arial"/>
        </w:rPr>
        <w:t>Gospodarski subjekt</w:t>
      </w:r>
      <w:r w:rsidR="00713E86" w:rsidRPr="00B31907">
        <w:rPr>
          <w:rFonts w:cs="Arial"/>
        </w:rPr>
        <w:t xml:space="preserve"> jamči, da bodo storitve izvedene kakovostno, v skladu z veljavnimi predpisi in standardi in v skladu s specificiranimi zahtevami naročnika. </w:t>
      </w:r>
      <w:r w:rsidRPr="00B31907">
        <w:rPr>
          <w:rFonts w:cs="Arial"/>
        </w:rPr>
        <w:t>Gospodarski subjekt</w:t>
      </w:r>
      <w:r w:rsidR="00713E86" w:rsidRPr="00B31907">
        <w:rPr>
          <w:rFonts w:cs="Arial"/>
        </w:rPr>
        <w:t xml:space="preserve"> priznava naročniku garancijski rok, kot ga ima posamezno dobavljeno blago s strani </w:t>
      </w:r>
      <w:r w:rsidRPr="00B31907">
        <w:rPr>
          <w:rFonts w:cs="Arial"/>
        </w:rPr>
        <w:t>gospodarskega subjekta</w:t>
      </w:r>
      <w:r w:rsidR="00713E86" w:rsidRPr="00B31907">
        <w:rPr>
          <w:rFonts w:cs="Arial"/>
        </w:rPr>
        <w:t xml:space="preserve"> in v skladu z proizvajalčevimi navodili.</w:t>
      </w:r>
    </w:p>
    <w:p w14:paraId="50EE4324" w14:textId="77777777" w:rsidR="00713E86" w:rsidRPr="00B31907" w:rsidRDefault="00713E86" w:rsidP="00713E86">
      <w:pPr>
        <w:jc w:val="both"/>
        <w:rPr>
          <w:rFonts w:cs="Arial"/>
        </w:rPr>
      </w:pPr>
    </w:p>
    <w:p w14:paraId="5F92AD25" w14:textId="77777777" w:rsidR="00713E86" w:rsidRPr="00B31907" w:rsidRDefault="004141D4" w:rsidP="00713E86">
      <w:pPr>
        <w:jc w:val="both"/>
        <w:rPr>
          <w:rFonts w:cs="Arial"/>
        </w:rPr>
      </w:pPr>
      <w:r w:rsidRPr="00B31907">
        <w:rPr>
          <w:rFonts w:cs="Arial"/>
        </w:rPr>
        <w:t>Gospodarski subjekt</w:t>
      </w:r>
      <w:r w:rsidR="00713E86" w:rsidRPr="00B31907">
        <w:rPr>
          <w:rFonts w:cs="Arial"/>
        </w:rPr>
        <w:t xml:space="preserve"> se zavezuje, da bo storitve opravljal s kvalificiranimi kadri, da bo kakovost opravljenih storitev preverjal in stalno skrbel za odpravo pomanjkljivosti, za katere bo izvedel na podlagi preverjanj ali informacij naročnika.</w:t>
      </w:r>
    </w:p>
    <w:p w14:paraId="190941F4" w14:textId="77777777" w:rsidR="00713E86" w:rsidRPr="00B31907" w:rsidRDefault="00713E86" w:rsidP="00713E86">
      <w:pPr>
        <w:rPr>
          <w:rFonts w:cs="Arial"/>
        </w:rPr>
      </w:pPr>
    </w:p>
    <w:p w14:paraId="1333FB7F" w14:textId="77777777" w:rsidR="00713E86" w:rsidRPr="00B31907" w:rsidRDefault="00713E86" w:rsidP="00713E86">
      <w:pPr>
        <w:jc w:val="center"/>
        <w:rPr>
          <w:rFonts w:cs="Arial"/>
        </w:rPr>
      </w:pPr>
      <w:r w:rsidRPr="00B31907">
        <w:rPr>
          <w:rFonts w:cs="Arial"/>
        </w:rPr>
        <w:t>17. člen</w:t>
      </w:r>
    </w:p>
    <w:p w14:paraId="4C43E00C" w14:textId="77777777" w:rsidR="00713E86" w:rsidRPr="00B31907" w:rsidRDefault="00713E86" w:rsidP="00713E86">
      <w:pPr>
        <w:jc w:val="both"/>
        <w:rPr>
          <w:rFonts w:cs="Arial"/>
        </w:rPr>
      </w:pPr>
    </w:p>
    <w:p w14:paraId="62F70CF1" w14:textId="77777777" w:rsidR="00713E86" w:rsidRPr="00B31907" w:rsidRDefault="004141D4" w:rsidP="00713E86">
      <w:pPr>
        <w:jc w:val="both"/>
        <w:rPr>
          <w:rFonts w:cs="Arial"/>
        </w:rPr>
      </w:pPr>
      <w:r w:rsidRPr="00B31907">
        <w:rPr>
          <w:rFonts w:cs="Arial"/>
        </w:rPr>
        <w:t>Gospodarski subjekt</w:t>
      </w:r>
      <w:r w:rsidR="00713E86" w:rsidRPr="00B31907">
        <w:rPr>
          <w:rFonts w:cs="Arial"/>
        </w:rPr>
        <w:t xml:space="preserve"> naročniku jamči:</w:t>
      </w:r>
    </w:p>
    <w:p w14:paraId="3AB8588F" w14:textId="77777777" w:rsidR="00713E86" w:rsidRPr="00B31907" w:rsidRDefault="00713E86" w:rsidP="00C36DD7">
      <w:pPr>
        <w:pStyle w:val="ListParagraph"/>
        <w:numPr>
          <w:ilvl w:val="0"/>
          <w:numId w:val="30"/>
        </w:numPr>
        <w:jc w:val="both"/>
        <w:rPr>
          <w:rFonts w:cs="Arial"/>
        </w:rPr>
      </w:pPr>
      <w:r w:rsidRPr="00B31907">
        <w:rPr>
          <w:rFonts w:cs="Arial"/>
        </w:rPr>
        <w:t xml:space="preserve">da kupljeno blago </w:t>
      </w:r>
      <w:r w:rsidR="00957F8D" w:rsidRPr="00B31907">
        <w:rPr>
          <w:rFonts w:cs="Arial"/>
        </w:rPr>
        <w:t xml:space="preserve">novo, </w:t>
      </w:r>
      <w:r w:rsidRPr="00B31907">
        <w:rPr>
          <w:rFonts w:cs="Arial"/>
        </w:rPr>
        <w:t>deluje brezhib</w:t>
      </w:r>
      <w:r w:rsidRPr="00B31907">
        <w:rPr>
          <w:rFonts w:cs="Arial"/>
        </w:rPr>
        <w:softHyphen/>
        <w:t>no in nima stvarnih napak;</w:t>
      </w:r>
    </w:p>
    <w:p w14:paraId="4D2A4C13" w14:textId="77777777" w:rsidR="00713E86" w:rsidRPr="00B31907" w:rsidRDefault="00713E86" w:rsidP="00C36DD7">
      <w:pPr>
        <w:pStyle w:val="ListParagraph"/>
        <w:numPr>
          <w:ilvl w:val="0"/>
          <w:numId w:val="30"/>
        </w:numPr>
        <w:jc w:val="both"/>
        <w:rPr>
          <w:rFonts w:cs="Arial"/>
        </w:rPr>
      </w:pPr>
      <w:r w:rsidRPr="00B31907">
        <w:rPr>
          <w:rFonts w:cs="Arial"/>
        </w:rPr>
        <w:t>da nima pravnih napak;</w:t>
      </w:r>
    </w:p>
    <w:p w14:paraId="6AB564D8" w14:textId="77777777" w:rsidR="00713E86" w:rsidRPr="00B31907" w:rsidRDefault="00713E86" w:rsidP="00C36DD7">
      <w:pPr>
        <w:pStyle w:val="ListParagraph"/>
        <w:numPr>
          <w:ilvl w:val="0"/>
          <w:numId w:val="30"/>
        </w:numPr>
        <w:jc w:val="both"/>
        <w:rPr>
          <w:rFonts w:cs="Arial"/>
        </w:rPr>
      </w:pPr>
      <w:r w:rsidRPr="00B31907">
        <w:rPr>
          <w:rFonts w:cs="Arial"/>
        </w:rPr>
        <w:t>da popolnoma ustreza vsem tehničnim opisom, karakteristikam in specifikacijam, ki so bili dani v ponudbi;</w:t>
      </w:r>
    </w:p>
    <w:p w14:paraId="4BEA9A8B" w14:textId="77777777" w:rsidR="00713E86" w:rsidRPr="00B31907" w:rsidRDefault="00713E86" w:rsidP="00C36DD7">
      <w:pPr>
        <w:pStyle w:val="ListParagraph"/>
        <w:numPr>
          <w:ilvl w:val="0"/>
          <w:numId w:val="30"/>
        </w:numPr>
        <w:jc w:val="both"/>
        <w:rPr>
          <w:rFonts w:cs="Arial"/>
        </w:rPr>
      </w:pPr>
      <w:r w:rsidRPr="00B31907">
        <w:rPr>
          <w:rFonts w:cs="Arial"/>
        </w:rPr>
        <w:t>da je popolnoma enako vzorčnemu blagu ki je bilo dano na testiranje, če je bilo pred nakupom s strani naročnika to opravljeno;</w:t>
      </w:r>
    </w:p>
    <w:p w14:paraId="0237ABCE" w14:textId="77777777" w:rsidR="00713E86" w:rsidRPr="00B31907" w:rsidRDefault="00713E86" w:rsidP="00C36DD7">
      <w:pPr>
        <w:pStyle w:val="ListParagraph"/>
        <w:numPr>
          <w:ilvl w:val="0"/>
          <w:numId w:val="30"/>
        </w:numPr>
        <w:jc w:val="both"/>
        <w:rPr>
          <w:rFonts w:cs="Arial"/>
        </w:rPr>
      </w:pPr>
      <w:r w:rsidRPr="00B31907">
        <w:rPr>
          <w:rFonts w:cs="Arial"/>
        </w:rPr>
        <w:t>da bodo postranske storitve (instalacija, postavitev) opravljene brezhibno;</w:t>
      </w:r>
    </w:p>
    <w:p w14:paraId="2CC6A121" w14:textId="77777777" w:rsidR="00713E86" w:rsidRPr="00B31907" w:rsidRDefault="00713E86" w:rsidP="00C36DD7">
      <w:pPr>
        <w:pStyle w:val="ListParagraph"/>
        <w:numPr>
          <w:ilvl w:val="0"/>
          <w:numId w:val="30"/>
        </w:numPr>
        <w:jc w:val="both"/>
        <w:rPr>
          <w:rFonts w:cs="Arial"/>
        </w:rPr>
      </w:pPr>
      <w:r w:rsidRPr="00B31907">
        <w:rPr>
          <w:rFonts w:cs="Arial"/>
        </w:rPr>
        <w:t>da bo naročnik pridobil vse pravice, ki so vezane na blago, izvajalec pa bo brezhibno izvrševal vse obveznosti, ki so vezane na blago.</w:t>
      </w:r>
    </w:p>
    <w:p w14:paraId="5B2037AB" w14:textId="77777777" w:rsidR="004141D4" w:rsidRPr="00B31907" w:rsidRDefault="004141D4" w:rsidP="00713E86">
      <w:pPr>
        <w:jc w:val="both"/>
        <w:rPr>
          <w:rFonts w:cs="Arial"/>
        </w:rPr>
      </w:pPr>
    </w:p>
    <w:p w14:paraId="7E04934D" w14:textId="0EFEF521" w:rsidR="00713E86" w:rsidRPr="00B31907" w:rsidRDefault="00713E86" w:rsidP="00713E86">
      <w:pPr>
        <w:jc w:val="both"/>
        <w:rPr>
          <w:rFonts w:cs="Arial"/>
        </w:rPr>
      </w:pPr>
      <w:r w:rsidRPr="00B31907">
        <w:rPr>
          <w:rFonts w:cs="Arial"/>
        </w:rPr>
        <w:t xml:space="preserve">Jamstvo </w:t>
      </w:r>
      <w:r w:rsidR="004141D4" w:rsidRPr="00B31907">
        <w:rPr>
          <w:rFonts w:cs="Arial"/>
        </w:rPr>
        <w:t>gospodarskega subjekta</w:t>
      </w:r>
      <w:r w:rsidRPr="00B31907">
        <w:rPr>
          <w:rFonts w:cs="Arial"/>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w:t>
      </w:r>
      <w:r w:rsidR="00A529A0">
        <w:rPr>
          <w:rFonts w:cs="Arial"/>
        </w:rPr>
        <w:t>.</w:t>
      </w:r>
    </w:p>
    <w:p w14:paraId="1093FEAA" w14:textId="77777777" w:rsidR="00713E86" w:rsidRPr="00B31907" w:rsidRDefault="00713E86" w:rsidP="00713E86">
      <w:pPr>
        <w:jc w:val="both"/>
        <w:rPr>
          <w:rFonts w:cs="Arial"/>
          <w:highlight w:val="magenta"/>
        </w:rPr>
      </w:pPr>
    </w:p>
    <w:p w14:paraId="189D85D2" w14:textId="77777777" w:rsidR="00713E86" w:rsidRPr="00B31907" w:rsidRDefault="00713E86" w:rsidP="00713E86">
      <w:pPr>
        <w:jc w:val="both"/>
        <w:rPr>
          <w:rFonts w:cs="Arial"/>
        </w:rPr>
      </w:pPr>
      <w:r w:rsidRPr="00B31907">
        <w:rPr>
          <w:rFonts w:cs="Arial"/>
        </w:rPr>
        <w:t xml:space="preserve">Za celotno količino blaga, ki je predmet tega okvirnega sporazuma in je tehnične narave, daje </w:t>
      </w:r>
      <w:r w:rsidR="004141D4" w:rsidRPr="00B31907">
        <w:rPr>
          <w:rFonts w:cs="Arial"/>
        </w:rPr>
        <w:t>gospodarski subjekt</w:t>
      </w:r>
      <w:r w:rsidRPr="00B31907">
        <w:rPr>
          <w:rFonts w:cs="Arial"/>
        </w:rPr>
        <w:t xml:space="preserve"> garancijo za brezhibno tehnično delovanje v roku, ki je določen v tem okvirnem sporazumu (garancijski rok). Garancijski rok teče od dneva podpisa prevzemnega zapisnika. Če je bilo blago v garancijskem roku zamenjano ali bistveno popravljeno, začne teči garancijski rok znova in je </w:t>
      </w:r>
      <w:r w:rsidR="004141D4" w:rsidRPr="00B31907">
        <w:rPr>
          <w:rFonts w:cs="Arial"/>
        </w:rPr>
        <w:t>gospodarski subjekt</w:t>
      </w:r>
      <w:r w:rsidRPr="00B31907">
        <w:rPr>
          <w:rFonts w:cs="Arial"/>
        </w:rPr>
        <w:t xml:space="preserve"> dolžan izdati nov garancijski list. Garancijski roki za posamezno blago ali komponente blaga so lahko tudi drugačni, če je tako opredeljeno</w:t>
      </w:r>
      <w:r w:rsidRPr="00B31907">
        <w:rPr>
          <w:rFonts w:cs="Arial"/>
        </w:rPr>
        <w:softHyphen/>
        <w:t xml:space="preserve"> v posameznem povpraševanju. </w:t>
      </w:r>
    </w:p>
    <w:p w14:paraId="6E237665" w14:textId="77777777" w:rsidR="00713E86" w:rsidRPr="00B31907" w:rsidRDefault="00713E86" w:rsidP="00713E86">
      <w:pPr>
        <w:rPr>
          <w:rFonts w:cs="Arial"/>
        </w:rPr>
      </w:pPr>
    </w:p>
    <w:p w14:paraId="6181E7DE" w14:textId="77777777" w:rsidR="00713E86" w:rsidRPr="00B31907" w:rsidRDefault="00713E86" w:rsidP="00713E86">
      <w:pPr>
        <w:rPr>
          <w:rFonts w:cs="Arial"/>
        </w:rPr>
      </w:pPr>
    </w:p>
    <w:p w14:paraId="4FA90E22" w14:textId="77777777" w:rsidR="00713E86" w:rsidRPr="00B31907" w:rsidRDefault="00713E86" w:rsidP="00C36DD7">
      <w:pPr>
        <w:pStyle w:val="ListParagraph"/>
        <w:numPr>
          <w:ilvl w:val="0"/>
          <w:numId w:val="27"/>
        </w:numPr>
        <w:rPr>
          <w:rFonts w:cs="Arial"/>
        </w:rPr>
      </w:pPr>
      <w:r w:rsidRPr="00B31907">
        <w:rPr>
          <w:rFonts w:cs="Arial"/>
        </w:rPr>
        <w:t>ODPRAVA NAPAKE IN NADOMESTNI DELI</w:t>
      </w:r>
    </w:p>
    <w:p w14:paraId="23900A11" w14:textId="77777777" w:rsidR="00713E86" w:rsidRPr="00B31907" w:rsidRDefault="00713E86" w:rsidP="00713E86">
      <w:pPr>
        <w:rPr>
          <w:rFonts w:cs="Arial"/>
        </w:rPr>
      </w:pPr>
    </w:p>
    <w:p w14:paraId="67DEEE3D" w14:textId="77777777" w:rsidR="00713E86" w:rsidRPr="00B31907" w:rsidRDefault="00713E86" w:rsidP="00713E86">
      <w:pPr>
        <w:jc w:val="center"/>
        <w:rPr>
          <w:rFonts w:cs="Arial"/>
        </w:rPr>
      </w:pPr>
      <w:r w:rsidRPr="00B31907">
        <w:rPr>
          <w:rFonts w:cs="Arial"/>
        </w:rPr>
        <w:t>18. člen</w:t>
      </w:r>
    </w:p>
    <w:p w14:paraId="6E667F9C" w14:textId="77777777" w:rsidR="00713E86" w:rsidRPr="00B31907" w:rsidRDefault="00713E86" w:rsidP="00713E86">
      <w:pPr>
        <w:rPr>
          <w:rFonts w:cs="Arial"/>
        </w:rPr>
      </w:pPr>
    </w:p>
    <w:p w14:paraId="6D3A81A0" w14:textId="77777777" w:rsidR="00713E86" w:rsidRPr="00B31907" w:rsidRDefault="00713E86" w:rsidP="00713E86">
      <w:pPr>
        <w:jc w:val="both"/>
        <w:rPr>
          <w:rFonts w:cs="Arial"/>
        </w:rPr>
      </w:pPr>
      <w:r w:rsidRPr="00B31907">
        <w:rPr>
          <w:rFonts w:cs="Arial"/>
        </w:rPr>
        <w:t xml:space="preserve">Naročnik je dolžan vse napake in pomanjkljivosti, ki jih bo odkril, javiti </w:t>
      </w:r>
      <w:r w:rsidR="004141D4" w:rsidRPr="00B31907">
        <w:rPr>
          <w:rFonts w:cs="Arial"/>
        </w:rPr>
        <w:t>gospodarskemu subjektu</w:t>
      </w:r>
      <w:r w:rsidRPr="00B31907">
        <w:rPr>
          <w:rFonts w:cs="Arial"/>
        </w:rPr>
        <w:t xml:space="preserve"> pisno, po elektronski pošti ali telefaksu. Odzivni čas </w:t>
      </w:r>
      <w:r w:rsidR="004141D4" w:rsidRPr="00B31907">
        <w:rPr>
          <w:rFonts w:cs="Arial"/>
        </w:rPr>
        <w:t xml:space="preserve">gospodarskega subjekta </w:t>
      </w:r>
      <w:r w:rsidRPr="00B31907">
        <w:rPr>
          <w:rFonts w:cs="Arial"/>
        </w:rPr>
        <w:t xml:space="preserve">je največ 4 ure med delovnim časom od 7. do 15. ure vsak delavnik. </w:t>
      </w:r>
      <w:r w:rsidR="004141D4" w:rsidRPr="00B31907">
        <w:rPr>
          <w:rFonts w:cs="Arial"/>
        </w:rPr>
        <w:t>Gospodarski subjekt</w:t>
      </w:r>
      <w:r w:rsidRPr="00B31907">
        <w:rPr>
          <w:rFonts w:cs="Arial"/>
        </w:rPr>
        <w:t xml:space="preserve"> je dolžan napake in pomanjkljivosti odpraviti takoj, če pa to ni možno, pa v primernem času. V primeru, da popravilo traja več kot 30 dni, je</w:t>
      </w:r>
      <w:r w:rsidR="004141D4" w:rsidRPr="00B31907">
        <w:rPr>
          <w:rFonts w:cs="Arial"/>
        </w:rPr>
        <w:t xml:space="preserve"> gospodarski subjekt</w:t>
      </w:r>
      <w:r w:rsidRPr="00B31907">
        <w:rPr>
          <w:rFonts w:cs="Arial"/>
        </w:rPr>
        <w:t xml:space="preserve"> dolžan zamenjati pokvarjeno opremo z enako (ali enakovredno opremo, če obstoječa ni več v prodaji) novo opremo.</w:t>
      </w:r>
    </w:p>
    <w:p w14:paraId="788BBE00" w14:textId="77777777" w:rsidR="004141D4" w:rsidRPr="00B31907" w:rsidRDefault="004141D4" w:rsidP="00713E86">
      <w:pPr>
        <w:jc w:val="both"/>
        <w:rPr>
          <w:rFonts w:cs="Arial"/>
        </w:rPr>
      </w:pPr>
    </w:p>
    <w:p w14:paraId="2404EEFA" w14:textId="77777777" w:rsidR="00713E86" w:rsidRPr="00B31907" w:rsidRDefault="004141D4" w:rsidP="00713E86">
      <w:pPr>
        <w:jc w:val="both"/>
        <w:rPr>
          <w:rFonts w:cs="Arial"/>
        </w:rPr>
      </w:pPr>
      <w:r w:rsidRPr="00B31907">
        <w:rPr>
          <w:rFonts w:cs="Arial"/>
        </w:rPr>
        <w:t>Gospodarski subjekt</w:t>
      </w:r>
      <w:r w:rsidR="00713E86" w:rsidRPr="00B31907">
        <w:rPr>
          <w:rFonts w:cs="Arial"/>
        </w:rPr>
        <w:t xml:space="preserve"> se zaveže, da bo za odpravo napake dobavljenega blaga v času garancijskega roka nemoteno zagotavljal servis na lastne stroške na lokaciji </w:t>
      </w:r>
      <w:r w:rsidR="0087664E" w:rsidRPr="00B31907">
        <w:rPr>
          <w:rFonts w:cs="Arial"/>
        </w:rPr>
        <w:t>naročnika</w:t>
      </w:r>
      <w:r w:rsidR="00713E86" w:rsidRPr="00B31907">
        <w:rPr>
          <w:rFonts w:cs="Arial"/>
        </w:rPr>
        <w:t xml:space="preserve">, vključno s prevoznimi stroški. Za čas obvestila se šteje čas, ko je sporočilo dospelo do </w:t>
      </w:r>
      <w:r w:rsidRPr="00B31907">
        <w:rPr>
          <w:rFonts w:cs="Arial"/>
        </w:rPr>
        <w:t>gospodarskega subjekta</w:t>
      </w:r>
      <w:r w:rsidR="00713E86" w:rsidRPr="00B31907">
        <w:rPr>
          <w:rFonts w:cs="Arial"/>
        </w:rPr>
        <w:t xml:space="preserve"> na številko ali e-pošto, navedeno v tem okvirnem sporazumu, pod pogojem, da je bilo oddano s strani naročnika in vsebuje najmanj nujno potrebne podatke za identifikacijo blaga.</w:t>
      </w:r>
    </w:p>
    <w:p w14:paraId="6C50B2BA" w14:textId="77777777" w:rsidR="00713E86" w:rsidRPr="00B31907" w:rsidRDefault="00713E86" w:rsidP="00713E86">
      <w:pPr>
        <w:jc w:val="both"/>
        <w:rPr>
          <w:rFonts w:cs="Arial"/>
        </w:rPr>
      </w:pPr>
    </w:p>
    <w:p w14:paraId="6EE57577" w14:textId="77777777" w:rsidR="005875A5" w:rsidRDefault="00713E86" w:rsidP="00CC3BF4">
      <w:pPr>
        <w:jc w:val="both"/>
        <w:rPr>
          <w:rFonts w:cs="Arial"/>
        </w:rPr>
      </w:pPr>
      <w:r w:rsidRPr="00B31907">
        <w:rPr>
          <w:rFonts w:cs="Arial"/>
        </w:rPr>
        <w:t xml:space="preserve">Če napaka ni odpravljena v pogodbenem roku, mora </w:t>
      </w:r>
      <w:r w:rsidR="0087664E" w:rsidRPr="00B31907">
        <w:rPr>
          <w:rFonts w:cs="Arial"/>
        </w:rPr>
        <w:t>gospodarski subjekt</w:t>
      </w:r>
      <w:r w:rsidRPr="00B31907">
        <w:rPr>
          <w:rFonts w:cs="Arial"/>
        </w:rPr>
        <w:t xml:space="preserve"> </w:t>
      </w:r>
      <w:r w:rsidR="0087664E" w:rsidRPr="00B31907">
        <w:rPr>
          <w:rFonts w:cs="Arial"/>
        </w:rPr>
        <w:t>naročniku</w:t>
      </w:r>
      <w:r w:rsidRPr="00B31907">
        <w:rPr>
          <w:rFonts w:cs="Arial"/>
        </w:rPr>
        <w:t xml:space="preserve"> po preteku tega roka za čas odprave napake zagotoviti enakovredno nadomestno blago. V tem primeru se garancijski rok podaljša za čas odprave napake. </w:t>
      </w:r>
      <w:r w:rsidR="0087664E" w:rsidRPr="00B31907">
        <w:rPr>
          <w:rFonts w:cs="Arial"/>
        </w:rPr>
        <w:t>Gospodarski subjekt</w:t>
      </w:r>
      <w:r w:rsidRPr="00B31907">
        <w:rPr>
          <w:rFonts w:cs="Arial"/>
        </w:rPr>
        <w:t xml:space="preserve"> se zaveže, da bo v primeru, če bo odprava napake na blagu trajala dalj časa, kot je navedeno v okvirnem sporazumu, oziroma če se bo enaka napaka na posameznem kosu blaga ponovi</w:t>
      </w:r>
      <w:r w:rsidRPr="00B31907">
        <w:rPr>
          <w:rFonts w:cs="Arial"/>
        </w:rPr>
        <w:softHyphen/>
        <w:t xml:space="preserve">la najmanj trikrat, tako blago zamenjal z enakovrednim novim blagom. Vsi transportni in drugi stroški v zvezi z odpravo napake v času garancijskega roka bremenijo </w:t>
      </w:r>
      <w:r w:rsidR="0087664E" w:rsidRPr="00B31907">
        <w:rPr>
          <w:rFonts w:cs="Arial"/>
        </w:rPr>
        <w:t>gospodarski subjekt</w:t>
      </w:r>
      <w:r w:rsidRPr="00B31907">
        <w:rPr>
          <w:rFonts w:cs="Arial"/>
        </w:rPr>
        <w:t xml:space="preserve">. </w:t>
      </w:r>
    </w:p>
    <w:p w14:paraId="73D845A5" w14:textId="77777777" w:rsidR="00713E86" w:rsidRPr="00B31907" w:rsidRDefault="00713E86" w:rsidP="00713E86">
      <w:pPr>
        <w:jc w:val="center"/>
        <w:rPr>
          <w:rFonts w:cs="Arial"/>
        </w:rPr>
      </w:pPr>
      <w:r w:rsidRPr="00B31907">
        <w:rPr>
          <w:rFonts w:cs="Arial"/>
        </w:rPr>
        <w:t>19. člen</w:t>
      </w:r>
    </w:p>
    <w:p w14:paraId="4AF4CF0A" w14:textId="77777777" w:rsidR="00713E86" w:rsidRPr="00B31907" w:rsidRDefault="00713E86" w:rsidP="00713E86">
      <w:pPr>
        <w:jc w:val="center"/>
        <w:rPr>
          <w:rFonts w:cs="Arial"/>
        </w:rPr>
      </w:pPr>
    </w:p>
    <w:p w14:paraId="2CB79577" w14:textId="77777777" w:rsidR="00713E86" w:rsidRPr="00B31907" w:rsidRDefault="0087664E" w:rsidP="00713E86">
      <w:pPr>
        <w:jc w:val="both"/>
        <w:rPr>
          <w:rFonts w:cs="Arial"/>
        </w:rPr>
      </w:pPr>
      <w:r w:rsidRPr="00B31907">
        <w:rPr>
          <w:rFonts w:cs="Arial"/>
        </w:rPr>
        <w:lastRenderedPageBreak/>
        <w:t>Gospodarski subjekt</w:t>
      </w:r>
      <w:r w:rsidR="00713E86" w:rsidRPr="00B31907">
        <w:rPr>
          <w:rFonts w:cs="Arial"/>
        </w:rPr>
        <w:t xml:space="preserve"> se zavezuje, da bo vsaj 3 leta od prevzema blaga zagotavljal nadomestne dele. V primeru neizpolnitve obveznosti iz prejšnjega odstavka je </w:t>
      </w:r>
      <w:r w:rsidRPr="00B31907">
        <w:rPr>
          <w:rFonts w:cs="Arial"/>
        </w:rPr>
        <w:t>gospodarski subjekt</w:t>
      </w:r>
      <w:r w:rsidR="00713E86" w:rsidRPr="00B31907">
        <w:rPr>
          <w:rFonts w:cs="Arial"/>
        </w:rPr>
        <w:t xml:space="preserve"> dolžan naročniku povrniti vse dodatne stroške in škodo, ki bi jih naročnik zaradi tega utrpel. </w:t>
      </w:r>
    </w:p>
    <w:p w14:paraId="19EDC01D" w14:textId="77777777" w:rsidR="00713E86" w:rsidRPr="00B31907" w:rsidRDefault="00713E86" w:rsidP="00713E86">
      <w:pPr>
        <w:jc w:val="both"/>
        <w:rPr>
          <w:rFonts w:cs="Arial"/>
        </w:rPr>
      </w:pPr>
    </w:p>
    <w:p w14:paraId="50EFCFC2" w14:textId="77777777" w:rsidR="00713E86" w:rsidRPr="00B31907" w:rsidRDefault="00713E86" w:rsidP="00713E86">
      <w:pPr>
        <w:jc w:val="both"/>
        <w:rPr>
          <w:rFonts w:cs="Arial"/>
        </w:rPr>
      </w:pPr>
    </w:p>
    <w:p w14:paraId="1B021A4C" w14:textId="77777777" w:rsidR="00713E86" w:rsidRPr="00B31907" w:rsidRDefault="00713E86" w:rsidP="00C36DD7">
      <w:pPr>
        <w:pStyle w:val="ListParagraph"/>
        <w:numPr>
          <w:ilvl w:val="0"/>
          <w:numId w:val="27"/>
        </w:numPr>
        <w:rPr>
          <w:rFonts w:cs="Arial"/>
        </w:rPr>
      </w:pPr>
      <w:r w:rsidRPr="00B31907">
        <w:rPr>
          <w:rFonts w:cs="Arial"/>
        </w:rPr>
        <w:t xml:space="preserve">KAZEN ZARADI ZAMUDE PRI DOBAVI </w:t>
      </w:r>
    </w:p>
    <w:p w14:paraId="3AB7A0C3" w14:textId="77777777" w:rsidR="00713E86" w:rsidRPr="00B31907" w:rsidRDefault="00713E86" w:rsidP="00713E86">
      <w:pPr>
        <w:rPr>
          <w:rFonts w:eastAsia="Arial Unicode MS" w:cs="Arial"/>
          <w:b/>
          <w:kern w:val="1"/>
          <w:highlight w:val="magenta"/>
        </w:rPr>
      </w:pPr>
    </w:p>
    <w:p w14:paraId="319F39CC" w14:textId="77777777" w:rsidR="00713E86" w:rsidRPr="00B31907" w:rsidRDefault="00713E86" w:rsidP="00713E86">
      <w:pPr>
        <w:jc w:val="center"/>
        <w:rPr>
          <w:rFonts w:eastAsia="Arial Unicode MS" w:cs="Arial"/>
          <w:kern w:val="1"/>
        </w:rPr>
      </w:pPr>
      <w:r w:rsidRPr="00B31907">
        <w:rPr>
          <w:rFonts w:eastAsia="Arial Unicode MS" w:cs="Arial"/>
          <w:kern w:val="1"/>
        </w:rPr>
        <w:t>20. člen</w:t>
      </w:r>
    </w:p>
    <w:p w14:paraId="44792299" w14:textId="77777777" w:rsidR="00713E86" w:rsidRPr="00B31907" w:rsidRDefault="00713E86" w:rsidP="00713E86">
      <w:pPr>
        <w:jc w:val="center"/>
        <w:rPr>
          <w:rFonts w:eastAsia="Arial Unicode MS" w:cs="Arial"/>
          <w:kern w:val="1"/>
          <w:highlight w:val="magenta"/>
        </w:rPr>
      </w:pPr>
    </w:p>
    <w:p w14:paraId="7631191A" w14:textId="77777777" w:rsidR="00713E86" w:rsidRPr="00B31907" w:rsidRDefault="00713E86" w:rsidP="00713E86">
      <w:pPr>
        <w:jc w:val="both"/>
        <w:rPr>
          <w:rFonts w:eastAsia="Arial Unicode MS" w:cs="Arial"/>
          <w:kern w:val="1"/>
        </w:rPr>
      </w:pPr>
      <w:r w:rsidRPr="00B31907">
        <w:rPr>
          <w:rFonts w:eastAsia="Arial Unicode MS" w:cs="Arial"/>
          <w:kern w:val="1"/>
        </w:rPr>
        <w:t>V kolikor ni pri posameznem povpraševanju določeno drugače, velja za zamudo pri dobavi spodaj opredeljena kazen zaradi zamude pri dobavi.</w:t>
      </w:r>
    </w:p>
    <w:p w14:paraId="549CEC43" w14:textId="77777777" w:rsidR="00713E86" w:rsidRPr="00B31907" w:rsidRDefault="00713E86" w:rsidP="00713E86">
      <w:pPr>
        <w:jc w:val="both"/>
        <w:rPr>
          <w:rFonts w:eastAsia="Arial Unicode MS" w:cs="Arial"/>
          <w:kern w:val="1"/>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19"/>
      </w:tblGrid>
      <w:tr w:rsidR="00713E86" w:rsidRPr="00B31907" w14:paraId="352F5C13" w14:textId="77777777" w:rsidTr="00AD10BD">
        <w:tc>
          <w:tcPr>
            <w:tcW w:w="9637" w:type="dxa"/>
            <w:gridSpan w:val="2"/>
            <w:tcBorders>
              <w:top w:val="single" w:sz="2" w:space="0" w:color="000000"/>
              <w:left w:val="single" w:sz="2" w:space="0" w:color="000000"/>
              <w:bottom w:val="single" w:sz="1" w:space="0" w:color="000000"/>
              <w:right w:val="single" w:sz="2" w:space="0" w:color="000000"/>
            </w:tcBorders>
            <w:shd w:val="clear" w:color="auto" w:fill="auto"/>
          </w:tcPr>
          <w:p w14:paraId="23209CE2" w14:textId="77777777" w:rsidR="00713E86" w:rsidRPr="00B31907" w:rsidRDefault="00713E86" w:rsidP="00AD10BD">
            <w:pPr>
              <w:jc w:val="both"/>
              <w:rPr>
                <w:rFonts w:eastAsia="Arial Unicode MS" w:cs="Arial"/>
                <w:b/>
                <w:bCs/>
                <w:kern w:val="1"/>
              </w:rPr>
            </w:pPr>
            <w:r w:rsidRPr="00B31907">
              <w:rPr>
                <w:rFonts w:eastAsia="Arial Unicode MS" w:cs="Arial"/>
                <w:b/>
                <w:bCs/>
                <w:kern w:val="1"/>
              </w:rPr>
              <w:t>Pogodbena kazen</w:t>
            </w:r>
          </w:p>
        </w:tc>
      </w:tr>
      <w:tr w:rsidR="00713E86" w:rsidRPr="00B31907" w14:paraId="37849204" w14:textId="77777777" w:rsidTr="00AD10BD">
        <w:tc>
          <w:tcPr>
            <w:tcW w:w="4818" w:type="dxa"/>
            <w:tcBorders>
              <w:left w:val="single" w:sz="2" w:space="0" w:color="000000"/>
              <w:bottom w:val="single" w:sz="1" w:space="0" w:color="000000"/>
              <w:right w:val="single" w:sz="2" w:space="0" w:color="000000"/>
            </w:tcBorders>
            <w:shd w:val="clear" w:color="auto" w:fill="auto"/>
          </w:tcPr>
          <w:p w14:paraId="74EC13CD" w14:textId="77777777" w:rsidR="00713E86" w:rsidRPr="00B31907" w:rsidRDefault="00713E86" w:rsidP="00AD10BD">
            <w:pPr>
              <w:jc w:val="both"/>
              <w:rPr>
                <w:rFonts w:eastAsia="Arial Unicode MS" w:cs="Arial"/>
                <w:b/>
                <w:bCs/>
                <w:kern w:val="1"/>
              </w:rPr>
            </w:pPr>
            <w:r w:rsidRPr="00B31907">
              <w:rPr>
                <w:rFonts w:eastAsia="Arial Unicode MS" w:cs="Arial"/>
                <w:b/>
                <w:bCs/>
                <w:kern w:val="1"/>
              </w:rPr>
              <w:t>Višina</w:t>
            </w:r>
          </w:p>
        </w:tc>
        <w:tc>
          <w:tcPr>
            <w:tcW w:w="4819" w:type="dxa"/>
            <w:tcBorders>
              <w:left w:val="single" w:sz="2" w:space="0" w:color="000000"/>
              <w:bottom w:val="single" w:sz="1" w:space="0" w:color="000000"/>
              <w:right w:val="single" w:sz="2" w:space="0" w:color="000000"/>
            </w:tcBorders>
            <w:shd w:val="clear" w:color="auto" w:fill="auto"/>
          </w:tcPr>
          <w:p w14:paraId="1FC08394" w14:textId="77777777" w:rsidR="00713E86" w:rsidRPr="00B31907" w:rsidRDefault="00713E86" w:rsidP="00AD10BD">
            <w:pPr>
              <w:jc w:val="both"/>
              <w:rPr>
                <w:rFonts w:eastAsia="Arial Unicode MS" w:cs="Arial"/>
                <w:b/>
                <w:bCs/>
                <w:kern w:val="1"/>
              </w:rPr>
            </w:pPr>
            <w:r w:rsidRPr="00B31907">
              <w:rPr>
                <w:rFonts w:eastAsia="Arial Unicode MS" w:cs="Arial"/>
                <w:b/>
                <w:bCs/>
                <w:kern w:val="1"/>
              </w:rPr>
              <w:t>Maksimalna višina</w:t>
            </w:r>
          </w:p>
        </w:tc>
      </w:tr>
      <w:tr w:rsidR="00713E86" w:rsidRPr="00B31907" w14:paraId="5B59CAA3" w14:textId="77777777" w:rsidTr="00AD10BD">
        <w:tc>
          <w:tcPr>
            <w:tcW w:w="4818" w:type="dxa"/>
            <w:tcBorders>
              <w:left w:val="single" w:sz="2" w:space="0" w:color="000000"/>
              <w:bottom w:val="single" w:sz="2" w:space="0" w:color="000000"/>
              <w:right w:val="single" w:sz="2" w:space="0" w:color="000000"/>
            </w:tcBorders>
            <w:shd w:val="clear" w:color="auto" w:fill="auto"/>
          </w:tcPr>
          <w:p w14:paraId="73E287B4" w14:textId="77777777" w:rsidR="00713E86" w:rsidRPr="00B31907" w:rsidRDefault="00713E86" w:rsidP="00AD10BD">
            <w:pPr>
              <w:jc w:val="both"/>
              <w:rPr>
                <w:rFonts w:eastAsia="Arial Unicode MS" w:cs="Arial"/>
                <w:kern w:val="1"/>
              </w:rPr>
            </w:pPr>
            <w:r w:rsidRPr="00B31907">
              <w:rPr>
                <w:rFonts w:eastAsia="Arial Unicode MS" w:cs="Arial"/>
                <w:kern w:val="1"/>
              </w:rPr>
              <w:t>0,5 % od vrednosti za vsak dan zamude,</w:t>
            </w:r>
          </w:p>
        </w:tc>
        <w:tc>
          <w:tcPr>
            <w:tcW w:w="4819" w:type="dxa"/>
            <w:tcBorders>
              <w:left w:val="single" w:sz="2" w:space="0" w:color="000000"/>
              <w:bottom w:val="single" w:sz="2" w:space="0" w:color="000000"/>
              <w:right w:val="single" w:sz="2" w:space="0" w:color="000000"/>
            </w:tcBorders>
            <w:shd w:val="clear" w:color="auto" w:fill="auto"/>
          </w:tcPr>
          <w:p w14:paraId="547D05F1" w14:textId="77777777" w:rsidR="00713E86" w:rsidRPr="00B31907" w:rsidRDefault="00713E86" w:rsidP="00AD10BD">
            <w:pPr>
              <w:jc w:val="both"/>
              <w:rPr>
                <w:rFonts w:eastAsia="Arial Unicode MS" w:cs="Arial"/>
                <w:kern w:val="1"/>
              </w:rPr>
            </w:pPr>
            <w:r w:rsidRPr="00B31907">
              <w:rPr>
                <w:rFonts w:eastAsia="Arial Unicode MS" w:cs="Arial"/>
                <w:kern w:val="1"/>
              </w:rPr>
              <w:t xml:space="preserve">vendar največ </w:t>
            </w:r>
            <w:r w:rsidR="0055682E" w:rsidRPr="00B31907">
              <w:rPr>
                <w:rFonts w:eastAsia="Arial Unicode MS" w:cs="Arial"/>
                <w:kern w:val="1"/>
              </w:rPr>
              <w:t xml:space="preserve"> 1</w:t>
            </w:r>
            <w:r w:rsidR="00957F8D" w:rsidRPr="00B31907">
              <w:rPr>
                <w:rFonts w:eastAsia="Arial Unicode MS" w:cs="Arial"/>
                <w:kern w:val="1"/>
              </w:rPr>
              <w:t xml:space="preserve">0 </w:t>
            </w:r>
            <w:r w:rsidRPr="00B31907">
              <w:rPr>
                <w:rFonts w:eastAsia="Arial Unicode MS" w:cs="Arial"/>
                <w:kern w:val="1"/>
              </w:rPr>
              <w:t>% vrednosti.</w:t>
            </w:r>
          </w:p>
        </w:tc>
      </w:tr>
    </w:tbl>
    <w:p w14:paraId="1EBFB21F" w14:textId="77777777" w:rsidR="00713E86" w:rsidRPr="00B31907" w:rsidRDefault="00713E86" w:rsidP="00713E86">
      <w:pPr>
        <w:rPr>
          <w:rFonts w:eastAsia="Arial Unicode MS" w:cs="Arial"/>
          <w:kern w:val="1"/>
          <w:highlight w:val="magenta"/>
        </w:rPr>
      </w:pPr>
    </w:p>
    <w:p w14:paraId="3B21201C" w14:textId="77777777" w:rsidR="00713E86" w:rsidRPr="00B31907" w:rsidRDefault="00713E86" w:rsidP="00713E86">
      <w:pPr>
        <w:rPr>
          <w:rFonts w:eastAsia="Arial Unicode MS" w:cs="Arial"/>
          <w:kern w:val="1"/>
          <w:highlight w:val="magenta"/>
        </w:rPr>
      </w:pPr>
    </w:p>
    <w:p w14:paraId="00D9ABA4" w14:textId="77777777" w:rsidR="00713E86" w:rsidRPr="00B31907" w:rsidRDefault="00713E86" w:rsidP="00C36DD7">
      <w:pPr>
        <w:pStyle w:val="ListParagraph"/>
        <w:numPr>
          <w:ilvl w:val="0"/>
          <w:numId w:val="27"/>
        </w:numPr>
        <w:rPr>
          <w:rFonts w:cs="Arial"/>
        </w:rPr>
      </w:pPr>
      <w:r w:rsidRPr="00B31907">
        <w:rPr>
          <w:rFonts w:cs="Arial"/>
        </w:rPr>
        <w:t>VIŠJA SILA</w:t>
      </w:r>
    </w:p>
    <w:p w14:paraId="399A6169" w14:textId="77777777" w:rsidR="00713E86" w:rsidRPr="00B31907" w:rsidRDefault="00713E86" w:rsidP="00713E86">
      <w:pPr>
        <w:rPr>
          <w:rFonts w:cs="Arial"/>
        </w:rPr>
      </w:pPr>
    </w:p>
    <w:p w14:paraId="7297C0C6" w14:textId="77777777" w:rsidR="00713E86" w:rsidRPr="00B31907" w:rsidRDefault="00713E86" w:rsidP="00713E86">
      <w:pPr>
        <w:jc w:val="center"/>
        <w:rPr>
          <w:rFonts w:cs="Arial"/>
        </w:rPr>
      </w:pPr>
      <w:r w:rsidRPr="00B31907">
        <w:rPr>
          <w:rFonts w:cs="Arial"/>
        </w:rPr>
        <w:t>21. člen</w:t>
      </w:r>
    </w:p>
    <w:p w14:paraId="42CB6A1C" w14:textId="77777777" w:rsidR="00713E86" w:rsidRPr="00B31907" w:rsidRDefault="00713E86" w:rsidP="00713E86">
      <w:pPr>
        <w:jc w:val="both"/>
        <w:rPr>
          <w:rFonts w:cs="Arial"/>
        </w:rPr>
      </w:pPr>
    </w:p>
    <w:p w14:paraId="10B28985" w14:textId="77777777" w:rsidR="00713E86" w:rsidRPr="00B31907" w:rsidRDefault="00713E86" w:rsidP="00713E86">
      <w:pPr>
        <w:jc w:val="both"/>
        <w:rPr>
          <w:rFonts w:cs="Arial"/>
        </w:rPr>
      </w:pPr>
      <w:r w:rsidRPr="00B31907">
        <w:rPr>
          <w:rFonts w:cs="Arial"/>
        </w:rPr>
        <w:t>Pod višjo silo se razumejo vsi nepredvideni in nepričakovani dogodki, ki nastopijo neodvisno od volje pogodbenih strank in ki jih pogodbeni stranki nista mogli predvideti ob sklepanju okvirnega sporazuma ter kakorkoli vplivajo na izvedbo pogodbenih obveznosti.</w:t>
      </w:r>
    </w:p>
    <w:p w14:paraId="2C526286" w14:textId="77777777" w:rsidR="00713E86" w:rsidRPr="00B31907" w:rsidRDefault="00713E86" w:rsidP="00713E86">
      <w:pPr>
        <w:jc w:val="both"/>
        <w:rPr>
          <w:rFonts w:cs="Arial"/>
        </w:rPr>
      </w:pPr>
    </w:p>
    <w:p w14:paraId="6F9A72C9" w14:textId="77777777" w:rsidR="00713E86" w:rsidRPr="00B31907" w:rsidRDefault="0087664E" w:rsidP="00713E86">
      <w:pPr>
        <w:jc w:val="both"/>
        <w:rPr>
          <w:rFonts w:cs="Arial"/>
        </w:rPr>
      </w:pPr>
      <w:r w:rsidRPr="00B31907">
        <w:rPr>
          <w:rFonts w:cs="Arial"/>
        </w:rPr>
        <w:t>Gospodarski subjekt</w:t>
      </w:r>
      <w:r w:rsidR="00713E86" w:rsidRPr="00B31907">
        <w:rPr>
          <w:rFonts w:cs="Arial"/>
        </w:rPr>
        <w:t xml:space="preserve"> je dolžan pismeno obvestiti naročnika o nastanku višje sile takoj ko je to mogoče, najkasneje pa v dveh delovnih dneh po nastanku le te.</w:t>
      </w:r>
    </w:p>
    <w:p w14:paraId="13328D7F" w14:textId="77777777" w:rsidR="00713E86" w:rsidRPr="00B31907" w:rsidRDefault="00713E86" w:rsidP="00713E86">
      <w:pPr>
        <w:jc w:val="both"/>
        <w:rPr>
          <w:rFonts w:cs="Arial"/>
        </w:rPr>
      </w:pPr>
      <w:r w:rsidRPr="00B31907">
        <w:rPr>
          <w:rFonts w:cs="Arial"/>
        </w:rPr>
        <w:t>Nobena od pogodbenih strank ni odgovorna za neizpolnitev katerekoli izmed svojih obveznosti iz razlogov, ki so posledica višje sile.</w:t>
      </w:r>
    </w:p>
    <w:p w14:paraId="156AFA03" w14:textId="77777777" w:rsidR="00713E86" w:rsidRPr="00B31907" w:rsidRDefault="00713E86" w:rsidP="00713E86">
      <w:pPr>
        <w:rPr>
          <w:rFonts w:cs="Arial"/>
        </w:rPr>
      </w:pPr>
    </w:p>
    <w:p w14:paraId="4405F365" w14:textId="77777777" w:rsidR="00713E86" w:rsidRPr="00B31907" w:rsidRDefault="00713E86" w:rsidP="00713E86">
      <w:pPr>
        <w:rPr>
          <w:rFonts w:cs="Arial"/>
        </w:rPr>
      </w:pPr>
    </w:p>
    <w:p w14:paraId="33574D46" w14:textId="77777777" w:rsidR="00713E86" w:rsidRPr="00B31907" w:rsidRDefault="00713E86" w:rsidP="00C36DD7">
      <w:pPr>
        <w:pStyle w:val="ListParagraph"/>
        <w:numPr>
          <w:ilvl w:val="0"/>
          <w:numId w:val="27"/>
        </w:numPr>
        <w:rPr>
          <w:rFonts w:cs="Arial"/>
        </w:rPr>
      </w:pPr>
      <w:r w:rsidRPr="00B31907">
        <w:rPr>
          <w:rFonts w:cs="Arial"/>
        </w:rPr>
        <w:t>VAROVANJE ZAUPNIH PODATKOV</w:t>
      </w:r>
    </w:p>
    <w:p w14:paraId="373C3944" w14:textId="77777777" w:rsidR="00713E86" w:rsidRPr="00B31907" w:rsidRDefault="00713E86" w:rsidP="00713E86">
      <w:pPr>
        <w:rPr>
          <w:rFonts w:cs="Arial"/>
        </w:rPr>
      </w:pPr>
    </w:p>
    <w:p w14:paraId="1C6DC072" w14:textId="77777777" w:rsidR="00713E86" w:rsidRPr="00B31907" w:rsidRDefault="00713E86" w:rsidP="00713E86">
      <w:pPr>
        <w:jc w:val="center"/>
        <w:rPr>
          <w:rFonts w:cs="Arial"/>
        </w:rPr>
      </w:pPr>
      <w:r w:rsidRPr="00B31907">
        <w:rPr>
          <w:rFonts w:cs="Arial"/>
        </w:rPr>
        <w:t xml:space="preserve">22. člen </w:t>
      </w:r>
    </w:p>
    <w:p w14:paraId="397C879E" w14:textId="77777777" w:rsidR="00713E86" w:rsidRPr="00B31907" w:rsidRDefault="00713E86" w:rsidP="00713E86">
      <w:pPr>
        <w:rPr>
          <w:rFonts w:cs="Arial"/>
        </w:rPr>
      </w:pPr>
    </w:p>
    <w:p w14:paraId="796B86B2" w14:textId="77777777" w:rsidR="00713E86" w:rsidRPr="00B31907" w:rsidRDefault="00713E86" w:rsidP="00713E86">
      <w:pPr>
        <w:jc w:val="both"/>
        <w:rPr>
          <w:rFonts w:cs="Arial"/>
        </w:rPr>
      </w:pPr>
      <w:r w:rsidRPr="00B31907">
        <w:rPr>
          <w:rFonts w:cs="Arial"/>
        </w:rPr>
        <w:t>Vsi podatki in informacije, ki jih stranki sporazuma prejmeta druga od druge v okviru te pogodbe, se uporabljajo samo za namene izvršitve pogodbenih obveznosti in so zaupne narave. Pogodbeni stranki sta zavezani k varovanju zaupnosti teh podatkov tudi po prenehanju veljavnosti pogodbe iz kateregakoli razloga.</w:t>
      </w:r>
    </w:p>
    <w:p w14:paraId="2D1B53C0" w14:textId="77777777" w:rsidR="00713E86" w:rsidRPr="00B31907" w:rsidRDefault="00713E86" w:rsidP="00713E86">
      <w:pPr>
        <w:rPr>
          <w:rFonts w:cs="Arial"/>
          <w:highlight w:val="yellow"/>
        </w:rPr>
      </w:pPr>
    </w:p>
    <w:p w14:paraId="0C68B49C" w14:textId="77777777" w:rsidR="00713E86" w:rsidRPr="00B31907" w:rsidRDefault="00713E86" w:rsidP="00713E86">
      <w:pPr>
        <w:jc w:val="center"/>
        <w:rPr>
          <w:rFonts w:cs="Arial"/>
        </w:rPr>
      </w:pPr>
      <w:r w:rsidRPr="00B31907">
        <w:rPr>
          <w:rFonts w:cs="Arial"/>
        </w:rPr>
        <w:t>23. člen</w:t>
      </w:r>
    </w:p>
    <w:p w14:paraId="27E57F91" w14:textId="77777777" w:rsidR="00713E86" w:rsidRPr="00B31907" w:rsidRDefault="00713E86" w:rsidP="00713E86">
      <w:pPr>
        <w:rPr>
          <w:rFonts w:cs="Arial"/>
          <w:highlight w:val="yellow"/>
        </w:rPr>
      </w:pPr>
    </w:p>
    <w:p w14:paraId="2A5BAEAD" w14:textId="77777777" w:rsidR="00713E86" w:rsidRPr="00B31907" w:rsidRDefault="00713E86" w:rsidP="00713E86">
      <w:pPr>
        <w:autoSpaceDE w:val="0"/>
        <w:autoSpaceDN w:val="0"/>
        <w:jc w:val="both"/>
        <w:rPr>
          <w:rFonts w:cs="Arial"/>
        </w:rPr>
      </w:pPr>
      <w:r w:rsidRPr="00B31907">
        <w:rPr>
          <w:rFonts w:cs="Arial"/>
        </w:rPr>
        <w:t xml:space="preserve">Pogodbeni stranki  ugotavljata, da se zavedata pomembnosti zaščite pravice do zasebnosti in sta seznanjeni z veljavnimi zakoni in predpisi o varstvu osebnih podatkov. </w:t>
      </w:r>
    </w:p>
    <w:p w14:paraId="1A48E3E3" w14:textId="77777777" w:rsidR="00713E86" w:rsidRPr="00B31907" w:rsidRDefault="00713E86" w:rsidP="00713E86">
      <w:pPr>
        <w:autoSpaceDE w:val="0"/>
        <w:autoSpaceDN w:val="0"/>
        <w:jc w:val="both"/>
        <w:rPr>
          <w:rFonts w:cs="Arial"/>
        </w:rPr>
      </w:pPr>
    </w:p>
    <w:p w14:paraId="795B486A" w14:textId="77777777" w:rsidR="00713E86" w:rsidRPr="00B31907" w:rsidRDefault="00713E86" w:rsidP="00713E86">
      <w:pPr>
        <w:autoSpaceDE w:val="0"/>
        <w:autoSpaceDN w:val="0"/>
        <w:jc w:val="both"/>
        <w:rPr>
          <w:rFonts w:cs="Arial"/>
        </w:rPr>
      </w:pPr>
      <w:r w:rsidRPr="00B31907">
        <w:rPr>
          <w:rFonts w:cs="Arial"/>
        </w:rPr>
        <w:t>Pogodbeni stranki nadalje ugotavljata, da 28/3 člen Uredbe EU 2016/679 Evropskega parlamenta in Sveta z dne 27. aprila 2016 o varstvu posameznikov pri obdelavi osebnih podatkov in o prostem pretoku takih podatkov - General Data Protection Regulation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14:paraId="3DF5F941" w14:textId="77777777" w:rsidR="00713E86" w:rsidRPr="00B31907" w:rsidRDefault="00713E86" w:rsidP="00713E86">
      <w:pPr>
        <w:autoSpaceDE w:val="0"/>
        <w:autoSpaceDN w:val="0"/>
        <w:jc w:val="both"/>
        <w:rPr>
          <w:rFonts w:cs="Arial"/>
        </w:rPr>
      </w:pPr>
    </w:p>
    <w:p w14:paraId="2067F813" w14:textId="77777777" w:rsidR="00713E86" w:rsidRDefault="00713E86" w:rsidP="005875A5">
      <w:pPr>
        <w:autoSpaceDE w:val="0"/>
        <w:autoSpaceDN w:val="0"/>
        <w:jc w:val="both"/>
        <w:rPr>
          <w:rFonts w:cs="Arial"/>
        </w:rPr>
      </w:pPr>
      <w:r w:rsidRPr="00B31907">
        <w:rPr>
          <w:rFonts w:cs="Arial"/>
        </w:rPr>
        <w:t>Pogodbeni izvajalec se zavezuje, da bo osebne podatke varoval v skladu s predpisi s področja varstva osebnih podatkov in z naročnikom sklenil Sporazum o obdelavi osebnih podatkov, ki podrobno določa medsebojna razmerja glede obdelave osebnih podatkov</w:t>
      </w:r>
      <w:r w:rsidR="005875A5">
        <w:rPr>
          <w:rFonts w:cs="Arial"/>
        </w:rPr>
        <w:t>.</w:t>
      </w:r>
    </w:p>
    <w:p w14:paraId="4FA4B2FD" w14:textId="77777777" w:rsidR="005875A5" w:rsidRDefault="005875A5" w:rsidP="005875A5">
      <w:pPr>
        <w:autoSpaceDE w:val="0"/>
        <w:autoSpaceDN w:val="0"/>
        <w:jc w:val="both"/>
        <w:rPr>
          <w:rFonts w:cs="Arial"/>
        </w:rPr>
      </w:pPr>
    </w:p>
    <w:p w14:paraId="7C7375B0" w14:textId="77777777" w:rsidR="005875A5" w:rsidRPr="00B31907" w:rsidRDefault="005875A5" w:rsidP="005875A5">
      <w:pPr>
        <w:autoSpaceDE w:val="0"/>
        <w:autoSpaceDN w:val="0"/>
        <w:jc w:val="both"/>
        <w:rPr>
          <w:rFonts w:cs="Arial"/>
        </w:rPr>
      </w:pPr>
    </w:p>
    <w:p w14:paraId="7476E2B6" w14:textId="77777777" w:rsidR="00713E86" w:rsidRPr="00B31907" w:rsidRDefault="00713E86" w:rsidP="00C36DD7">
      <w:pPr>
        <w:pStyle w:val="ListParagraph"/>
        <w:numPr>
          <w:ilvl w:val="0"/>
          <w:numId w:val="27"/>
        </w:numPr>
        <w:rPr>
          <w:rFonts w:cs="Arial"/>
        </w:rPr>
      </w:pPr>
      <w:bookmarkStart w:id="4" w:name="_Hlk170822574"/>
      <w:r w:rsidRPr="00B31907">
        <w:rPr>
          <w:rFonts w:cs="Arial"/>
        </w:rPr>
        <w:t>ZAVAROVANJE POSLA</w:t>
      </w:r>
    </w:p>
    <w:p w14:paraId="0FE4510A" w14:textId="77777777" w:rsidR="00713E86" w:rsidRPr="00B31907" w:rsidRDefault="00713E86" w:rsidP="00713E86">
      <w:pPr>
        <w:rPr>
          <w:rFonts w:cs="Arial"/>
        </w:rPr>
      </w:pPr>
    </w:p>
    <w:p w14:paraId="450595EB" w14:textId="77777777" w:rsidR="00713E86" w:rsidRPr="00B31907" w:rsidRDefault="00713E86" w:rsidP="00713E86">
      <w:pPr>
        <w:jc w:val="center"/>
        <w:rPr>
          <w:rFonts w:cs="Arial"/>
        </w:rPr>
      </w:pPr>
      <w:r w:rsidRPr="00B31907">
        <w:rPr>
          <w:rFonts w:cs="Arial"/>
        </w:rPr>
        <w:t>24. člen</w:t>
      </w:r>
    </w:p>
    <w:p w14:paraId="02553570" w14:textId="77777777" w:rsidR="00713E86" w:rsidRPr="00B31907" w:rsidRDefault="00713E86" w:rsidP="00713E86">
      <w:pPr>
        <w:jc w:val="center"/>
        <w:rPr>
          <w:rFonts w:cs="Arial"/>
        </w:rPr>
      </w:pPr>
    </w:p>
    <w:p w14:paraId="19EFADBB" w14:textId="77777777" w:rsidR="00385832" w:rsidRPr="00B31907" w:rsidRDefault="00385832" w:rsidP="00385832">
      <w:pPr>
        <w:pStyle w:val="BodyText"/>
      </w:pPr>
      <w:r w:rsidRPr="00B31907">
        <w:t>Gospodarski subjekt, kateremu naročnik  na posameznem povpraševanju odda naročilo</w:t>
      </w:r>
      <w:r w:rsidR="00E61439" w:rsidRPr="00B31907">
        <w:t xml:space="preserve">: </w:t>
      </w:r>
    </w:p>
    <w:p w14:paraId="1AE8A093" w14:textId="4E23386A" w:rsidR="00385832" w:rsidRPr="00B31907" w:rsidRDefault="00E61439" w:rsidP="00C36DD7">
      <w:pPr>
        <w:pStyle w:val="BodyText"/>
        <w:numPr>
          <w:ilvl w:val="0"/>
          <w:numId w:val="37"/>
        </w:numPr>
      </w:pPr>
      <w:r w:rsidRPr="00B31907">
        <w:t xml:space="preserve">z </w:t>
      </w:r>
      <w:r w:rsidR="00385832" w:rsidRPr="00B31907">
        <w:t>vrednost</w:t>
      </w:r>
      <w:r w:rsidRPr="00B31907">
        <w:t>jo</w:t>
      </w:r>
      <w:r w:rsidR="00385832" w:rsidRPr="00B31907">
        <w:t xml:space="preserve">  višj</w:t>
      </w:r>
      <w:r w:rsidRPr="00B31907">
        <w:t>o</w:t>
      </w:r>
      <w:r w:rsidR="00385832" w:rsidRPr="00B31907">
        <w:t xml:space="preserve"> od 100.000</w:t>
      </w:r>
      <w:r w:rsidR="00A529A0">
        <w:t>,00</w:t>
      </w:r>
      <w:r w:rsidR="00385832" w:rsidRPr="00B31907">
        <w:t xml:space="preserve"> EUR z DDV, mora </w:t>
      </w:r>
      <w:r w:rsidRPr="00B31907">
        <w:t xml:space="preserve">naročniku </w:t>
      </w:r>
      <w:r w:rsidR="00385832" w:rsidRPr="00B31907">
        <w:t>predložit</w:t>
      </w:r>
      <w:r w:rsidRPr="00B31907">
        <w:t>i finančno zavarovanje za dobro izvedbo pogodbenih obveznosti;</w:t>
      </w:r>
    </w:p>
    <w:p w14:paraId="6964F660" w14:textId="127E8469" w:rsidR="00385832" w:rsidRPr="00B31907" w:rsidRDefault="00385832" w:rsidP="00C36DD7">
      <w:pPr>
        <w:pStyle w:val="BodyText"/>
        <w:numPr>
          <w:ilvl w:val="0"/>
          <w:numId w:val="37"/>
        </w:numPr>
        <w:rPr>
          <w:bCs/>
        </w:rPr>
      </w:pPr>
      <w:r w:rsidRPr="00B31907">
        <w:t>v primeru, da je vrednost pogodbe nižja od 100.000</w:t>
      </w:r>
      <w:r w:rsidR="00A529A0">
        <w:t>,00</w:t>
      </w:r>
      <w:r w:rsidRPr="00B31907">
        <w:t xml:space="preserve"> EUR z DDV in višja od 20.000</w:t>
      </w:r>
      <w:r w:rsidR="00A529A0">
        <w:t>,00</w:t>
      </w:r>
      <w:r w:rsidRPr="00B31907">
        <w:t xml:space="preserve"> EUR z DDV ponudniku </w:t>
      </w:r>
      <w:r w:rsidRPr="00B31907">
        <w:rPr>
          <w:bCs/>
        </w:rPr>
        <w:t xml:space="preserve">ni potrebno predložiti </w:t>
      </w:r>
      <w:r w:rsidR="00E61439" w:rsidRPr="00B31907">
        <w:rPr>
          <w:bCs/>
        </w:rPr>
        <w:t xml:space="preserve">finančnega zavarovanja </w:t>
      </w:r>
      <w:r w:rsidRPr="00B31907">
        <w:rPr>
          <w:rFonts w:eastAsia="Arial Unicode MS" w:cs="Arial"/>
          <w:bCs/>
          <w:kern w:val="1"/>
        </w:rPr>
        <w:t xml:space="preserve">za dobro izvedbo pogodbenih obveznosti </w:t>
      </w:r>
      <w:r w:rsidRPr="00B31907">
        <w:rPr>
          <w:bCs/>
        </w:rPr>
        <w:t>vrednosti, razen, če je naročnik tako specificiral v posameznem povabilu k oddaji ponudbe za posamezno povpraševanje;</w:t>
      </w:r>
    </w:p>
    <w:p w14:paraId="614CABF2" w14:textId="5C9535B5" w:rsidR="00385832" w:rsidRPr="00B31907" w:rsidRDefault="00385832" w:rsidP="00C36DD7">
      <w:pPr>
        <w:pStyle w:val="BodyText"/>
        <w:numPr>
          <w:ilvl w:val="0"/>
          <w:numId w:val="37"/>
        </w:numPr>
        <w:rPr>
          <w:bCs/>
        </w:rPr>
      </w:pPr>
      <w:r w:rsidRPr="00B31907">
        <w:t>v primeru, da je vrednost pogodbe nižja od 20.000</w:t>
      </w:r>
      <w:r w:rsidR="00A529A0">
        <w:t>,00</w:t>
      </w:r>
      <w:r w:rsidRPr="00B31907">
        <w:t xml:space="preserve"> EUR z DDV ponudniku </w:t>
      </w:r>
      <w:r w:rsidRPr="00B31907">
        <w:rPr>
          <w:bCs/>
        </w:rPr>
        <w:t>ni potrebno predložiti finančnega zavarovanja za dobro izvedbo pogodbenih obveznosti.</w:t>
      </w:r>
    </w:p>
    <w:p w14:paraId="556D5268" w14:textId="77777777" w:rsidR="00385832" w:rsidRPr="00B31907" w:rsidRDefault="00385832" w:rsidP="00385832">
      <w:pPr>
        <w:pStyle w:val="BodyText"/>
        <w:rPr>
          <w:b/>
          <w:u w:val="single"/>
        </w:rPr>
      </w:pPr>
    </w:p>
    <w:p w14:paraId="5DFF4469" w14:textId="77777777" w:rsidR="00970BFF" w:rsidRPr="00B31907" w:rsidRDefault="00970BFF" w:rsidP="00970BFF">
      <w:pPr>
        <w:jc w:val="both"/>
        <w:rPr>
          <w:rFonts w:cs="Arial"/>
        </w:rPr>
      </w:pPr>
      <w:r w:rsidRPr="00B31907">
        <w:rPr>
          <w:rFonts w:cs="Arial"/>
        </w:rPr>
        <w:t xml:space="preserve">Zavarovanje je potrebno predložiti najkasneje v osmih dneh po prejemu naročila. </w:t>
      </w:r>
    </w:p>
    <w:p w14:paraId="24F047D0" w14:textId="77777777" w:rsidR="00385832" w:rsidRPr="00B31907" w:rsidRDefault="00385832" w:rsidP="00385832">
      <w:pPr>
        <w:jc w:val="both"/>
        <w:rPr>
          <w:rFonts w:cs="Arial"/>
        </w:rPr>
      </w:pPr>
      <w:r w:rsidRPr="00B31907">
        <w:rPr>
          <w:rFonts w:cs="Arial"/>
        </w:rPr>
        <w:t>Predložitev zavarovanja za dobro izvedbo pogodbenih obveznosti je pogoj za veljavnost naročila</w:t>
      </w:r>
      <w:r w:rsidR="00970BFF" w:rsidRPr="00B31907">
        <w:rPr>
          <w:rFonts w:cs="Arial"/>
        </w:rPr>
        <w:t>.</w:t>
      </w:r>
      <w:r w:rsidRPr="00B31907">
        <w:rPr>
          <w:rFonts w:cs="Arial"/>
        </w:rPr>
        <w:t xml:space="preserve"> </w:t>
      </w:r>
    </w:p>
    <w:p w14:paraId="30FFBDF8" w14:textId="77777777" w:rsidR="00385832" w:rsidRPr="00B31907" w:rsidRDefault="00970BFF" w:rsidP="00385832">
      <w:pPr>
        <w:jc w:val="both"/>
        <w:rPr>
          <w:rFonts w:cs="Arial"/>
        </w:rPr>
      </w:pPr>
      <w:r w:rsidRPr="00B31907">
        <w:rPr>
          <w:rFonts w:cs="Arial"/>
        </w:rPr>
        <w:t>V kolikor gospodarski subjekt finančnega zavarovanja ne predloži, se šteje, da</w:t>
      </w:r>
      <w:r w:rsidR="00A40BCA">
        <w:rPr>
          <w:rFonts w:cs="Arial"/>
        </w:rPr>
        <w:t xml:space="preserve"> </w:t>
      </w:r>
      <w:r w:rsidR="0048283F" w:rsidRPr="00B31907">
        <w:rPr>
          <w:rFonts w:cs="Arial"/>
        </w:rPr>
        <w:t>naročilo ni bilo oddano.</w:t>
      </w:r>
      <w:r w:rsidRPr="00B31907">
        <w:rPr>
          <w:rFonts w:cs="Arial"/>
        </w:rPr>
        <w:t xml:space="preserve">  </w:t>
      </w:r>
    </w:p>
    <w:p w14:paraId="5E27B0E7" w14:textId="77777777" w:rsidR="00E61439" w:rsidRPr="00B31907" w:rsidRDefault="00E61439" w:rsidP="00385832">
      <w:pPr>
        <w:jc w:val="both"/>
        <w:rPr>
          <w:rFonts w:cs="Arial"/>
        </w:rPr>
      </w:pPr>
    </w:p>
    <w:p w14:paraId="33BA77A5" w14:textId="77777777" w:rsidR="00385832" w:rsidRPr="00B31907" w:rsidRDefault="00970BFF" w:rsidP="00385832">
      <w:pPr>
        <w:jc w:val="both"/>
        <w:rPr>
          <w:rFonts w:cs="Arial"/>
        </w:rPr>
      </w:pPr>
      <w:r w:rsidRPr="00B31907">
        <w:rPr>
          <w:rFonts w:cs="Arial"/>
        </w:rPr>
        <w:t>Z</w:t>
      </w:r>
      <w:r w:rsidR="00385832" w:rsidRPr="00B31907">
        <w:rPr>
          <w:rFonts w:cs="Arial"/>
        </w:rPr>
        <w:t xml:space="preserve">avarovanje za dobro izvedbo pogodbenih obveznosti mora </w:t>
      </w:r>
      <w:r w:rsidRPr="00B31907">
        <w:rPr>
          <w:rFonts w:cs="Arial"/>
        </w:rPr>
        <w:t>biti izdano v v višini 10% skupne pogodbene vrednosti naročila v EUR z DDV, z veljavnostjo</w:t>
      </w:r>
      <w:r w:rsidR="00385832" w:rsidRPr="00B31907">
        <w:rPr>
          <w:rFonts w:cs="Arial"/>
        </w:rPr>
        <w:t xml:space="preserve"> še 30 dni </w:t>
      </w:r>
      <w:r w:rsidR="0048283F" w:rsidRPr="00B31907">
        <w:rPr>
          <w:rFonts w:cs="Arial"/>
        </w:rPr>
        <w:t>od</w:t>
      </w:r>
      <w:r w:rsidR="00385832" w:rsidRPr="00B31907">
        <w:rPr>
          <w:rFonts w:cs="Arial"/>
        </w:rPr>
        <w:t xml:space="preserve"> zadnje</w:t>
      </w:r>
      <w:r w:rsidR="0048283F" w:rsidRPr="00B31907">
        <w:rPr>
          <w:rFonts w:cs="Arial"/>
        </w:rPr>
        <w:t>ga</w:t>
      </w:r>
      <w:r w:rsidR="00385832" w:rsidRPr="00B31907">
        <w:rPr>
          <w:rFonts w:cs="Arial"/>
        </w:rPr>
        <w:t xml:space="preserve"> dne</w:t>
      </w:r>
      <w:r w:rsidRPr="00B31907">
        <w:rPr>
          <w:rFonts w:cs="Arial"/>
        </w:rPr>
        <w:t xml:space="preserve"> dobavnega roka</w:t>
      </w:r>
      <w:r w:rsidR="00385832" w:rsidRPr="00B31907">
        <w:rPr>
          <w:rFonts w:cs="Arial"/>
        </w:rPr>
        <w:t xml:space="preserve">, ki je določen v ponudbi za dobavo opreme. </w:t>
      </w:r>
    </w:p>
    <w:p w14:paraId="138CB3BC" w14:textId="77777777" w:rsidR="00E61439" w:rsidRPr="00B31907" w:rsidRDefault="00E61439" w:rsidP="00385832">
      <w:pPr>
        <w:jc w:val="both"/>
        <w:rPr>
          <w:rFonts w:cs="Arial"/>
        </w:rPr>
      </w:pPr>
    </w:p>
    <w:p w14:paraId="17D7EF04" w14:textId="710F40A5" w:rsidR="00385832" w:rsidRPr="00B31907" w:rsidRDefault="00385832" w:rsidP="00E61439">
      <w:pPr>
        <w:jc w:val="both"/>
        <w:rPr>
          <w:rFonts w:cs="Arial"/>
        </w:rPr>
      </w:pPr>
      <w:r w:rsidRPr="00B31907">
        <w:rPr>
          <w:rFonts w:cs="Arial"/>
        </w:rPr>
        <w:t xml:space="preserve">Naročnik </w:t>
      </w:r>
      <w:r w:rsidR="00A529A0">
        <w:rPr>
          <w:rFonts w:cs="Arial"/>
        </w:rPr>
        <w:t>lahko</w:t>
      </w:r>
      <w:r w:rsidRPr="00B31907">
        <w:rPr>
          <w:rFonts w:cs="Arial"/>
        </w:rPr>
        <w:t xml:space="preserve"> unovčil zavarovanje za dobro izvedbo pogodbenih obveznosti, če se bo izkazalo</w:t>
      </w:r>
      <w:r w:rsidR="00E61439" w:rsidRPr="00B31907">
        <w:rPr>
          <w:rFonts w:cs="Arial"/>
        </w:rPr>
        <w:t xml:space="preserve">, </w:t>
      </w:r>
      <w:r w:rsidRPr="00B31907">
        <w:rPr>
          <w:rFonts w:cs="Arial"/>
        </w:rPr>
        <w:t xml:space="preserve"> da naročilo ni izvedeno v rokih, kvaliteti in količini</w:t>
      </w:r>
      <w:r w:rsidR="00970BFF" w:rsidRPr="00B31907">
        <w:rPr>
          <w:rFonts w:cs="Arial"/>
        </w:rPr>
        <w:t>, ki so zahtevani</w:t>
      </w:r>
      <w:r w:rsidRPr="00B31907">
        <w:rPr>
          <w:rFonts w:cs="Arial"/>
        </w:rPr>
        <w:t xml:space="preserve"> v povabilu k oddaji ponudbe za posamezno povpraševanje</w:t>
      </w:r>
      <w:r w:rsidR="00970BFF" w:rsidRPr="00B31907">
        <w:rPr>
          <w:rFonts w:cs="Arial"/>
        </w:rPr>
        <w:t xml:space="preserve"> in ponudbi izbranega ponudnika, kateremu je bilo naročilo oddano</w:t>
      </w:r>
      <w:r w:rsidRPr="00B31907">
        <w:rPr>
          <w:rFonts w:cs="Arial"/>
        </w:rPr>
        <w:t xml:space="preserve">. </w:t>
      </w:r>
    </w:p>
    <w:p w14:paraId="51F93D60" w14:textId="77777777" w:rsidR="00E61439" w:rsidRPr="00B31907" w:rsidRDefault="00E61439" w:rsidP="00385832">
      <w:pPr>
        <w:jc w:val="both"/>
        <w:rPr>
          <w:rFonts w:cs="Arial"/>
        </w:rPr>
      </w:pPr>
    </w:p>
    <w:p w14:paraId="61B46C4E" w14:textId="77777777" w:rsidR="00385832" w:rsidRPr="00B31907" w:rsidRDefault="00385832" w:rsidP="00385832">
      <w:pPr>
        <w:jc w:val="both"/>
        <w:rPr>
          <w:rFonts w:cs="Arial"/>
        </w:rPr>
      </w:pPr>
      <w:r w:rsidRPr="00B31907">
        <w:rPr>
          <w:rFonts w:cs="Arial"/>
        </w:rPr>
        <w:t>Izvajalec lahko namesto menice naročniku izroči drugo vrsto zavarovanja za dobro izvedbo pogodbenih obveznosti (npr. bančno garancijo, kavcijskega zavarovanja slovenske zavarovalnice, brezobrestni denarni depozit v isti višini in z isto dobo trajanja).</w:t>
      </w:r>
    </w:p>
    <w:p w14:paraId="61ABE3C5" w14:textId="77777777" w:rsidR="00385832" w:rsidRPr="00B31907" w:rsidRDefault="00385832" w:rsidP="00385832">
      <w:pPr>
        <w:jc w:val="both"/>
        <w:rPr>
          <w:rFonts w:cs="Arial"/>
        </w:rPr>
      </w:pPr>
    </w:p>
    <w:p w14:paraId="1A4DEAF0" w14:textId="77777777" w:rsidR="00713E86" w:rsidRPr="00B31907" w:rsidRDefault="00713E86" w:rsidP="00713E86">
      <w:pPr>
        <w:jc w:val="both"/>
        <w:rPr>
          <w:rFonts w:cs="Arial"/>
          <w:strike/>
          <w:kern w:val="1"/>
          <w:lang w:eastAsia="ar-SA"/>
        </w:rPr>
      </w:pPr>
    </w:p>
    <w:p w14:paraId="3A3AC205" w14:textId="77777777" w:rsidR="00713E86" w:rsidRPr="00B31907" w:rsidRDefault="00713E86" w:rsidP="00713E86">
      <w:pPr>
        <w:jc w:val="center"/>
        <w:rPr>
          <w:rFonts w:cs="Arial"/>
          <w:kern w:val="1"/>
          <w:lang w:eastAsia="ar-SA"/>
        </w:rPr>
      </w:pPr>
      <w:r w:rsidRPr="00B31907">
        <w:rPr>
          <w:rFonts w:cs="Arial"/>
          <w:kern w:val="1"/>
          <w:lang w:eastAsia="ar-SA"/>
        </w:rPr>
        <w:t>25. člen</w:t>
      </w:r>
    </w:p>
    <w:p w14:paraId="7B320292" w14:textId="77777777" w:rsidR="0009133F" w:rsidRPr="00B31907" w:rsidRDefault="0009133F" w:rsidP="0009133F">
      <w:pPr>
        <w:widowControl w:val="0"/>
        <w:suppressLineNumbers/>
        <w:suppressAutoHyphens/>
        <w:jc w:val="both"/>
        <w:rPr>
          <w:rFonts w:eastAsia="Arial Unicode MS" w:cs="Arial"/>
          <w:kern w:val="1"/>
        </w:rPr>
      </w:pPr>
    </w:p>
    <w:p w14:paraId="48998330" w14:textId="77777777" w:rsidR="0009133F" w:rsidRPr="00B31907" w:rsidRDefault="0009133F" w:rsidP="0009133F">
      <w:pPr>
        <w:jc w:val="both"/>
        <w:rPr>
          <w:rFonts w:eastAsia="Arial Unicode MS" w:cs="Arial"/>
          <w:kern w:val="1"/>
        </w:rPr>
      </w:pPr>
      <w:r w:rsidRPr="00B31907">
        <w:rPr>
          <w:rFonts w:eastAsia="Arial Unicode MS" w:cs="Arial"/>
          <w:kern w:val="1"/>
        </w:rPr>
        <w:t xml:space="preserve">Gospodarski subjekt je dolžan predložiti finančno zavarovanje za odpravo napak v garancijski dobi (bianco menico in menično izjavo s pooblastilom za izpolnitev,  v višini 5% pogodbene vrednosti z DDV,  z veljavnostjo </w:t>
      </w:r>
      <w:r w:rsidR="0048283F" w:rsidRPr="00B31907">
        <w:rPr>
          <w:rFonts w:eastAsia="Arial Unicode MS" w:cs="Arial"/>
          <w:kern w:val="1"/>
        </w:rPr>
        <w:t xml:space="preserve">od dobave opreme do izteka </w:t>
      </w:r>
      <w:r w:rsidRPr="00B31907">
        <w:rPr>
          <w:rFonts w:eastAsia="Arial Unicode MS" w:cs="Arial"/>
          <w:kern w:val="1"/>
        </w:rPr>
        <w:t>garancijske dobe</w:t>
      </w:r>
      <w:r w:rsidR="00EB7757" w:rsidRPr="00B31907">
        <w:rPr>
          <w:rFonts w:eastAsia="Arial Unicode MS" w:cs="Arial"/>
          <w:kern w:val="1"/>
        </w:rPr>
        <w:t xml:space="preserve"> za vso dobavljeno opremo</w:t>
      </w:r>
      <w:r w:rsidRPr="00B31907">
        <w:rPr>
          <w:rFonts w:eastAsia="Arial Unicode MS" w:cs="Arial"/>
          <w:kern w:val="1"/>
        </w:rPr>
        <w:t xml:space="preserve">), kadar je vrednost </w:t>
      </w:r>
      <w:r w:rsidR="00EB7757" w:rsidRPr="00B31907">
        <w:rPr>
          <w:rFonts w:eastAsia="Arial Unicode MS" w:cs="Arial"/>
          <w:kern w:val="1"/>
        </w:rPr>
        <w:t xml:space="preserve">naročila </w:t>
      </w:r>
      <w:r w:rsidRPr="00B31907">
        <w:rPr>
          <w:rFonts w:eastAsia="Arial Unicode MS" w:cs="Arial"/>
          <w:kern w:val="1"/>
        </w:rPr>
        <w:t xml:space="preserve">enaka ali višja od </w:t>
      </w:r>
      <w:r w:rsidR="00EB7757" w:rsidRPr="00B31907">
        <w:rPr>
          <w:rFonts w:eastAsia="Arial Unicode MS" w:cs="Arial"/>
          <w:kern w:val="1"/>
        </w:rPr>
        <w:t>10</w:t>
      </w:r>
      <w:r w:rsidRPr="00B31907">
        <w:rPr>
          <w:rFonts w:eastAsia="Arial Unicode MS" w:cs="Arial"/>
          <w:kern w:val="1"/>
        </w:rPr>
        <w:t xml:space="preserve">0.000 EUR z DDV. </w:t>
      </w:r>
    </w:p>
    <w:p w14:paraId="444AB4DC" w14:textId="77777777" w:rsidR="00EB7757" w:rsidRPr="00B31907" w:rsidRDefault="00EB7757" w:rsidP="00EB7757">
      <w:pPr>
        <w:pStyle w:val="BodyText"/>
      </w:pPr>
    </w:p>
    <w:p w14:paraId="01092F65" w14:textId="77777777" w:rsidR="00EB7757" w:rsidRPr="00B31907" w:rsidRDefault="00EB7757" w:rsidP="00EB7757">
      <w:pPr>
        <w:pStyle w:val="BodyText"/>
      </w:pPr>
      <w:r w:rsidRPr="00B31907">
        <w:t xml:space="preserve">V primeru, da je vrednost  naročila nižja od 100.000,00 EUR z DDV ponudniku ni potrebno </w:t>
      </w:r>
      <w:r w:rsidR="0048283F" w:rsidRPr="00B31907">
        <w:t xml:space="preserve">naročniku </w:t>
      </w:r>
      <w:r w:rsidRPr="00B31907">
        <w:t>pr</w:t>
      </w:r>
      <w:r w:rsidR="0048283F" w:rsidRPr="00B31907">
        <w:t>edložiti</w:t>
      </w:r>
      <w:r w:rsidRPr="00B31907">
        <w:t xml:space="preserve"> zavarovanja za odpravo napak v garancijski dobi, razen če </w:t>
      </w:r>
      <w:r w:rsidR="00E61439" w:rsidRPr="00B31907">
        <w:t xml:space="preserve">je tako </w:t>
      </w:r>
      <w:r w:rsidRPr="00B31907">
        <w:t>specificirano v posameznem povpraševanju.</w:t>
      </w:r>
      <w:r w:rsidR="00970BFF" w:rsidRPr="00B31907">
        <w:t xml:space="preserve"> </w:t>
      </w:r>
    </w:p>
    <w:p w14:paraId="586BF681" w14:textId="77777777" w:rsidR="0009133F" w:rsidRPr="00B31907" w:rsidRDefault="0009133F" w:rsidP="0009133F">
      <w:pPr>
        <w:jc w:val="both"/>
        <w:rPr>
          <w:rFonts w:eastAsia="Arial Unicode MS" w:cs="Arial"/>
          <w:kern w:val="1"/>
        </w:rPr>
      </w:pPr>
    </w:p>
    <w:p w14:paraId="40DC9146" w14:textId="77777777" w:rsidR="0009133F" w:rsidRPr="00B31907" w:rsidRDefault="0009133F" w:rsidP="0009133F">
      <w:pPr>
        <w:jc w:val="both"/>
        <w:rPr>
          <w:rFonts w:cs="Arial"/>
          <w:kern w:val="1"/>
          <w:lang w:eastAsia="ar-SA"/>
        </w:rPr>
      </w:pPr>
      <w:r w:rsidRPr="00B31907">
        <w:rPr>
          <w:rFonts w:cs="Arial"/>
          <w:kern w:val="1"/>
          <w:lang w:eastAsia="ar-SA"/>
        </w:rPr>
        <w:t>Predložitev zavarovanja</w:t>
      </w:r>
      <w:r w:rsidR="00EB7757" w:rsidRPr="00B31907">
        <w:rPr>
          <w:rFonts w:cs="Arial"/>
          <w:kern w:val="1"/>
          <w:lang w:eastAsia="ar-SA"/>
        </w:rPr>
        <w:t xml:space="preserve"> za odpravo napak v garancijski dobi</w:t>
      </w:r>
      <w:r w:rsidRPr="00B31907">
        <w:rPr>
          <w:rFonts w:cs="Arial"/>
          <w:kern w:val="1"/>
          <w:lang w:eastAsia="ar-SA"/>
        </w:rPr>
        <w:t xml:space="preserve">, kadar je </w:t>
      </w:r>
      <w:r w:rsidR="0048283F" w:rsidRPr="00B31907">
        <w:rPr>
          <w:rFonts w:cs="Arial"/>
          <w:kern w:val="1"/>
          <w:lang w:eastAsia="ar-SA"/>
        </w:rPr>
        <w:t xml:space="preserve">to </w:t>
      </w:r>
      <w:r w:rsidRPr="00B31907">
        <w:rPr>
          <w:rFonts w:cs="Arial"/>
          <w:kern w:val="1"/>
          <w:lang w:eastAsia="ar-SA"/>
        </w:rPr>
        <w:t>zahtevano, je pogoj za pravilen prevzem blaga.</w:t>
      </w:r>
    </w:p>
    <w:p w14:paraId="68BE0AA3" w14:textId="77777777" w:rsidR="00EB7757" w:rsidRPr="00B31907" w:rsidRDefault="00EB7757" w:rsidP="0009133F">
      <w:pPr>
        <w:pStyle w:val="BodyText"/>
      </w:pPr>
    </w:p>
    <w:p w14:paraId="5DAAF1BE" w14:textId="711BF58F" w:rsidR="00B31907" w:rsidRPr="00B31907" w:rsidRDefault="00B31907" w:rsidP="0009133F">
      <w:pPr>
        <w:pStyle w:val="BodyText"/>
      </w:pPr>
      <w:r w:rsidRPr="00B31907">
        <w:rPr>
          <w:rFonts w:cs="Arial"/>
        </w:rPr>
        <w:t xml:space="preserve">Naročnik </w:t>
      </w:r>
      <w:r w:rsidR="00A529A0">
        <w:rPr>
          <w:rFonts w:cs="Arial"/>
        </w:rPr>
        <w:t>lahko</w:t>
      </w:r>
      <w:r w:rsidRPr="00B31907">
        <w:rPr>
          <w:rFonts w:cs="Arial"/>
        </w:rPr>
        <w:t xml:space="preserve"> unovčil zavarovanje za dobro izvedbo pogodbenih obveznosti, če se bo izkazalo, da gospodarski subjekt ni odpravil reklamiranih napak na dobavljeni opremi </w:t>
      </w:r>
      <w:r w:rsidR="00CC3BF4">
        <w:rPr>
          <w:rFonts w:cs="Arial"/>
        </w:rPr>
        <w:t xml:space="preserve">in/ ali izvedel storitev garancijskega vzdrževanja </w:t>
      </w:r>
      <w:r w:rsidRPr="00B31907">
        <w:rPr>
          <w:rFonts w:cs="Arial"/>
        </w:rPr>
        <w:t>v pogodbenem roku oz. v  kolikor ta ni bil specificiran, v razumnem roku oz. običajnem roku za dobavljeno opremo.</w:t>
      </w:r>
    </w:p>
    <w:p w14:paraId="020900C3" w14:textId="77777777" w:rsidR="00B31907" w:rsidRPr="00B31907" w:rsidRDefault="00B31907" w:rsidP="0009133F">
      <w:pPr>
        <w:jc w:val="both"/>
        <w:rPr>
          <w:rFonts w:cs="Arial"/>
        </w:rPr>
      </w:pPr>
    </w:p>
    <w:p w14:paraId="2E6EDA2F" w14:textId="77777777" w:rsidR="0009133F" w:rsidRPr="00B31907" w:rsidRDefault="0009133F" w:rsidP="0009133F">
      <w:pPr>
        <w:jc w:val="both"/>
        <w:rPr>
          <w:rFonts w:cs="Arial"/>
        </w:rPr>
      </w:pPr>
      <w:r w:rsidRPr="00B31907">
        <w:rPr>
          <w:rFonts w:cs="Arial"/>
        </w:rPr>
        <w:t>Izvajalec lahko namesto menice naročniku izroči drugo vrsto zavarovanja za odpravo napak v garancijski dobi (npr. bančno garancijo, kavcijskega zavarovanja slovenske zavarovalnice, brezobrestni denarni depozit v isti višini in z isto dobo trajanja).</w:t>
      </w:r>
    </w:p>
    <w:bookmarkEnd w:id="4"/>
    <w:p w14:paraId="6DB51065" w14:textId="77777777" w:rsidR="0009133F" w:rsidRDefault="0009133F" w:rsidP="0009133F">
      <w:pPr>
        <w:pStyle w:val="BodyText"/>
      </w:pPr>
    </w:p>
    <w:p w14:paraId="5642E2EF" w14:textId="77777777" w:rsidR="00B31907" w:rsidRDefault="00B31907" w:rsidP="0009133F">
      <w:pPr>
        <w:pStyle w:val="BodyText"/>
      </w:pPr>
    </w:p>
    <w:p w14:paraId="5F08C88F" w14:textId="77777777" w:rsidR="00914D75" w:rsidRDefault="00914D75" w:rsidP="0009133F">
      <w:pPr>
        <w:pStyle w:val="BodyText"/>
      </w:pPr>
    </w:p>
    <w:p w14:paraId="6F02F8B4" w14:textId="77777777" w:rsidR="00914D75" w:rsidRPr="00B31907" w:rsidRDefault="00914D75" w:rsidP="0009133F">
      <w:pPr>
        <w:pStyle w:val="BodyText"/>
      </w:pPr>
    </w:p>
    <w:p w14:paraId="600BFAAA" w14:textId="77777777" w:rsidR="00713E86" w:rsidRPr="00B31907" w:rsidRDefault="00713E86" w:rsidP="00C36DD7">
      <w:pPr>
        <w:pStyle w:val="ListParagraph"/>
        <w:numPr>
          <w:ilvl w:val="0"/>
          <w:numId w:val="27"/>
        </w:numPr>
        <w:rPr>
          <w:rFonts w:cs="Arial"/>
        </w:rPr>
      </w:pPr>
      <w:r w:rsidRPr="00B31907">
        <w:rPr>
          <w:rFonts w:cs="Arial"/>
        </w:rPr>
        <w:lastRenderedPageBreak/>
        <w:t>PODIZVAJALCI</w:t>
      </w:r>
    </w:p>
    <w:p w14:paraId="469C2D8A" w14:textId="77777777" w:rsidR="00713E86" w:rsidRPr="00B31907" w:rsidRDefault="00713E86" w:rsidP="00713E86">
      <w:pPr>
        <w:rPr>
          <w:rFonts w:cs="Arial"/>
        </w:rPr>
      </w:pPr>
    </w:p>
    <w:p w14:paraId="708BE28B" w14:textId="77777777" w:rsidR="00713E86" w:rsidRPr="00B31907" w:rsidRDefault="00713E86" w:rsidP="00713E86">
      <w:pPr>
        <w:jc w:val="center"/>
        <w:rPr>
          <w:rFonts w:cs="Arial"/>
          <w:bCs/>
        </w:rPr>
      </w:pPr>
      <w:r w:rsidRPr="00B31907">
        <w:rPr>
          <w:rFonts w:cs="Arial"/>
          <w:bCs/>
        </w:rPr>
        <w:t>26. člen</w:t>
      </w:r>
    </w:p>
    <w:p w14:paraId="417EDF6A" w14:textId="77777777" w:rsidR="00713E86" w:rsidRPr="00B31907" w:rsidRDefault="00713E86" w:rsidP="00713E86">
      <w:pPr>
        <w:rPr>
          <w:rFonts w:cs="Arial"/>
          <w:bCs/>
        </w:rPr>
      </w:pPr>
    </w:p>
    <w:p w14:paraId="3B4DB528" w14:textId="77777777" w:rsidR="00713E86" w:rsidRPr="00B31907" w:rsidRDefault="0087664E" w:rsidP="00713E86">
      <w:pPr>
        <w:jc w:val="both"/>
        <w:rPr>
          <w:rFonts w:cs="Arial"/>
          <w:vertAlign w:val="subscript"/>
        </w:rPr>
      </w:pPr>
      <w:r w:rsidRPr="00B31907">
        <w:rPr>
          <w:rFonts w:cs="Arial"/>
        </w:rPr>
        <w:t>Gospodarski subjekt</w:t>
      </w:r>
      <w:r w:rsidR="00713E86" w:rsidRPr="00B31907">
        <w:rPr>
          <w:rFonts w:cs="Arial"/>
        </w:rPr>
        <w:t xml:space="preserve"> bo izpolnil obveznosti, prevzete s to pogodbo, s/brez podizvajalcev </w:t>
      </w:r>
      <w:r w:rsidR="00713E86" w:rsidRPr="00B31907">
        <w:rPr>
          <w:rFonts w:cs="Arial"/>
          <w:i/>
          <w:vertAlign w:val="subscript"/>
        </w:rPr>
        <w:t>(ustrezno označi):</w:t>
      </w:r>
    </w:p>
    <w:p w14:paraId="2F2B9C98" w14:textId="77777777" w:rsidR="00713E86" w:rsidRPr="00B31907" w:rsidRDefault="00713E86" w:rsidP="00C36DD7">
      <w:pPr>
        <w:pStyle w:val="ListParagraph"/>
        <w:numPr>
          <w:ilvl w:val="0"/>
          <w:numId w:val="31"/>
        </w:numPr>
        <w:jc w:val="both"/>
        <w:rPr>
          <w:rFonts w:cs="Arial"/>
        </w:rPr>
      </w:pPr>
      <w:r w:rsidRPr="00B31907">
        <w:rPr>
          <w:rFonts w:cs="Arial"/>
        </w:rPr>
        <w:t>podizvajalec:______________ (navedba vsake vrsta del, ki jih bo izvedel podizvajalec; podatki o podizvajalcu (naziv, polni naslov, matična številka, davčna številka in transakcijski račun); predmet, količina, vrednost, kraj in rok izvedbe teh del)</w:t>
      </w:r>
    </w:p>
    <w:p w14:paraId="37233DA0" w14:textId="77777777" w:rsidR="00713E86" w:rsidRPr="00B31907" w:rsidRDefault="00713E86" w:rsidP="00C36DD7">
      <w:pPr>
        <w:pStyle w:val="ListParagraph"/>
        <w:numPr>
          <w:ilvl w:val="0"/>
          <w:numId w:val="31"/>
        </w:numPr>
        <w:jc w:val="both"/>
        <w:rPr>
          <w:rFonts w:cs="Arial"/>
        </w:rPr>
      </w:pPr>
      <w:r w:rsidRPr="00B31907">
        <w:rPr>
          <w:rFonts w:cs="Arial"/>
        </w:rPr>
        <w:t>podizvajalec:______________ (navedba vsake vrsta del, ki jih bo izvedel podizvajalec; podatki o podizvajalcu (naziv, polni naslov, matična številka, davčna številka in transakcijski račun); predmet, količina, vrednost, kraj in rok izvedbe teh del)</w:t>
      </w:r>
    </w:p>
    <w:p w14:paraId="5DFFE4C3" w14:textId="77777777" w:rsidR="00713E86" w:rsidRPr="00B31907" w:rsidRDefault="00713E86" w:rsidP="00C36DD7">
      <w:pPr>
        <w:pStyle w:val="ListParagraph"/>
        <w:numPr>
          <w:ilvl w:val="0"/>
          <w:numId w:val="31"/>
        </w:numPr>
        <w:jc w:val="both"/>
        <w:rPr>
          <w:rFonts w:cs="Arial"/>
        </w:rPr>
      </w:pPr>
      <w:r w:rsidRPr="00B31907">
        <w:rPr>
          <w:rFonts w:cs="Arial"/>
        </w:rPr>
        <w:t>podizvajalec:______________ (navedba vsake vrsta del, ki jih bo izvedel podizvajalec; podatki o podizvajalcu (naziv, polni naslov, matična številka, davčna številka in transakcijski račun); predmet, količina, vrednost, kraj in rok izvedbe teh del)</w:t>
      </w:r>
    </w:p>
    <w:p w14:paraId="3CF7EB2D" w14:textId="77777777" w:rsidR="00713E86" w:rsidRPr="00B31907" w:rsidRDefault="00713E86" w:rsidP="00713E86">
      <w:pPr>
        <w:jc w:val="both"/>
        <w:rPr>
          <w:rFonts w:cs="Arial"/>
        </w:rPr>
      </w:pPr>
    </w:p>
    <w:p w14:paraId="0E05EB20" w14:textId="77777777" w:rsidR="00713E86" w:rsidRPr="00B31907" w:rsidRDefault="00713E86" w:rsidP="00713E86">
      <w:pPr>
        <w:jc w:val="both"/>
        <w:rPr>
          <w:rFonts w:cs="Arial"/>
        </w:rPr>
      </w:pPr>
      <w:r w:rsidRPr="00B31907">
        <w:rPr>
          <w:rFonts w:cs="Arial"/>
        </w:rPr>
        <w:t>Le če podizvajalec v skladu in na način, določen v drugem in tretjem odstavku 94. člena ZJN-3, zahteva neposredno plačilo, se šteje, da je neposredno plačilo podizvajalcu obvezno v skladu z ZJN-3 in obveznost zavezuje naročnika in glavnega</w:t>
      </w:r>
      <w:r w:rsidR="0087664E" w:rsidRPr="00B31907">
        <w:rPr>
          <w:rFonts w:cs="Arial"/>
        </w:rPr>
        <w:t xml:space="preserve"> glavnega gospodarskega subjekta</w:t>
      </w:r>
      <w:r w:rsidRPr="00B31907">
        <w:rPr>
          <w:rFonts w:cs="Arial"/>
        </w:rPr>
        <w:t xml:space="preserve">. Kadar namerava </w:t>
      </w:r>
      <w:r w:rsidR="0087664E" w:rsidRPr="00B31907">
        <w:rPr>
          <w:rFonts w:cs="Arial"/>
        </w:rPr>
        <w:t>gospodarski subjekt</w:t>
      </w:r>
      <w:r w:rsidRPr="00B31907">
        <w:rPr>
          <w:rFonts w:cs="Arial"/>
        </w:rPr>
        <w:t xml:space="preserve"> izvesti javno naročilo s podizvajalcem, ki zahteva neposredno plačilo v skladu s 94. členom ZJN-3, mora:</w:t>
      </w:r>
    </w:p>
    <w:p w14:paraId="1419F2EF" w14:textId="77777777" w:rsidR="00713E86" w:rsidRPr="00B31907" w:rsidRDefault="00713E86" w:rsidP="00713E86">
      <w:pPr>
        <w:jc w:val="both"/>
        <w:rPr>
          <w:rFonts w:cs="Arial"/>
        </w:rPr>
      </w:pPr>
      <w:r w:rsidRPr="00B31907">
        <w:rPr>
          <w:rFonts w:cs="Arial"/>
        </w:rPr>
        <w:t xml:space="preserve">– glavni  </w:t>
      </w:r>
      <w:r w:rsidR="0087664E" w:rsidRPr="00B31907">
        <w:rPr>
          <w:rFonts w:cs="Arial"/>
        </w:rPr>
        <w:t xml:space="preserve">gospodarski subjet </w:t>
      </w:r>
      <w:r w:rsidRPr="00B31907">
        <w:rPr>
          <w:rFonts w:cs="Arial"/>
        </w:rPr>
        <w:t xml:space="preserve">v pogodbi pooblastiti naročnika, da na podlagi potrjenega računa oziroma situacije s strani glavnega </w:t>
      </w:r>
      <w:r w:rsidR="0087664E" w:rsidRPr="00B31907">
        <w:rPr>
          <w:rFonts w:cs="Arial"/>
        </w:rPr>
        <w:t xml:space="preserve">gospodarskega subjekta </w:t>
      </w:r>
      <w:r w:rsidRPr="00B31907">
        <w:rPr>
          <w:rFonts w:cs="Arial"/>
        </w:rPr>
        <w:t>neposredno plačuje podizvajalcu,</w:t>
      </w:r>
    </w:p>
    <w:p w14:paraId="4289792A" w14:textId="77777777" w:rsidR="00713E86" w:rsidRPr="00B31907" w:rsidRDefault="00713E86" w:rsidP="00713E86">
      <w:pPr>
        <w:jc w:val="both"/>
        <w:rPr>
          <w:rFonts w:cs="Arial"/>
        </w:rPr>
      </w:pPr>
      <w:r w:rsidRPr="00B31907">
        <w:rPr>
          <w:rFonts w:cs="Arial"/>
        </w:rPr>
        <w:t xml:space="preserve">– podizvajalec predložiti soglasje, na podlagi katerega naročnik namesto  poravna podizvajalčevo terjatev do </w:t>
      </w:r>
      <w:r w:rsidR="0087664E" w:rsidRPr="00B31907">
        <w:rPr>
          <w:rFonts w:cs="Arial"/>
        </w:rPr>
        <w:t>gospodarskega subjekta</w:t>
      </w:r>
      <w:r w:rsidRPr="00B31907">
        <w:rPr>
          <w:rFonts w:cs="Arial"/>
        </w:rPr>
        <w:t>,</w:t>
      </w:r>
    </w:p>
    <w:p w14:paraId="2EFA1EE5" w14:textId="77777777" w:rsidR="00713E86" w:rsidRPr="00B31907" w:rsidRDefault="00713E86" w:rsidP="00713E86">
      <w:pPr>
        <w:jc w:val="both"/>
        <w:rPr>
          <w:rFonts w:cs="Arial"/>
        </w:rPr>
      </w:pPr>
      <w:r w:rsidRPr="00B31907">
        <w:rPr>
          <w:rFonts w:cs="Arial"/>
        </w:rPr>
        <w:t xml:space="preserve">– glavni </w:t>
      </w:r>
      <w:r w:rsidR="0087664E" w:rsidRPr="00B31907">
        <w:rPr>
          <w:rFonts w:cs="Arial"/>
        </w:rPr>
        <w:t>gospodarski subjekt</w:t>
      </w:r>
      <w:r w:rsidRPr="00B31907">
        <w:rPr>
          <w:rFonts w:cs="Arial"/>
        </w:rPr>
        <w:t xml:space="preserve"> svojemu računu ali situaciji priložiti račun ali situacijo podizvajalca, ki ga je predhodno potrdil.</w:t>
      </w:r>
    </w:p>
    <w:p w14:paraId="4C7FFA7A" w14:textId="77777777" w:rsidR="00713E86" w:rsidRPr="00B31907" w:rsidRDefault="00713E86" w:rsidP="00713E86">
      <w:pPr>
        <w:jc w:val="both"/>
        <w:rPr>
          <w:rFonts w:cs="Arial"/>
        </w:rPr>
      </w:pPr>
      <w:r w:rsidRPr="00B31907">
        <w:rPr>
          <w:rFonts w:cs="Arial"/>
        </w:rPr>
        <w:t xml:space="preserve">Če neposredno plačilo podizvajalcu ni obvezno v skladu s 94. členom ZJN-3, mora naročnik od glavnega </w:t>
      </w:r>
      <w:r w:rsidR="0087664E" w:rsidRPr="00B31907">
        <w:rPr>
          <w:rFonts w:cs="Arial"/>
        </w:rPr>
        <w:t>gospodarskega subjekta</w:t>
      </w:r>
      <w:r w:rsidRPr="00B31907">
        <w:rPr>
          <w:rFonts w:cs="Arial"/>
        </w:rPr>
        <w:t xml:space="preserve">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4B8F881" w14:textId="77777777" w:rsidR="00713E86" w:rsidRPr="00B31907" w:rsidRDefault="00713E86" w:rsidP="00713E86">
      <w:pPr>
        <w:rPr>
          <w:rFonts w:cs="Arial"/>
          <w:b/>
        </w:rPr>
      </w:pPr>
    </w:p>
    <w:p w14:paraId="27225311" w14:textId="77777777" w:rsidR="00713E86" w:rsidRPr="00B31907" w:rsidRDefault="00713E86" w:rsidP="00713E86">
      <w:pPr>
        <w:rPr>
          <w:rFonts w:cs="Arial"/>
          <w:b/>
        </w:rPr>
      </w:pPr>
    </w:p>
    <w:p w14:paraId="6AD983B9" w14:textId="77777777" w:rsidR="00713E86" w:rsidRPr="00B31907" w:rsidRDefault="00713E86" w:rsidP="00C36DD7">
      <w:pPr>
        <w:pStyle w:val="ListParagraph"/>
        <w:numPr>
          <w:ilvl w:val="0"/>
          <w:numId w:val="27"/>
        </w:numPr>
        <w:rPr>
          <w:rFonts w:cs="Arial"/>
        </w:rPr>
      </w:pPr>
      <w:r w:rsidRPr="00B31907">
        <w:rPr>
          <w:rFonts w:cs="Arial"/>
        </w:rPr>
        <w:t>KONČNE DOLOČBE</w:t>
      </w:r>
    </w:p>
    <w:p w14:paraId="359F342A" w14:textId="77777777" w:rsidR="00713E86" w:rsidRPr="00B31907" w:rsidRDefault="00713E86" w:rsidP="00713E86">
      <w:pPr>
        <w:pStyle w:val="ListParagraph"/>
        <w:rPr>
          <w:rFonts w:cs="Arial"/>
        </w:rPr>
      </w:pPr>
    </w:p>
    <w:p w14:paraId="37A0EEB9" w14:textId="77777777" w:rsidR="00713E86" w:rsidRPr="00B31907" w:rsidRDefault="00713E86" w:rsidP="00713E86">
      <w:pPr>
        <w:jc w:val="center"/>
        <w:rPr>
          <w:rFonts w:cs="Arial"/>
        </w:rPr>
      </w:pPr>
      <w:r w:rsidRPr="00B31907">
        <w:rPr>
          <w:rFonts w:cs="Arial"/>
        </w:rPr>
        <w:t>27. člen</w:t>
      </w:r>
    </w:p>
    <w:p w14:paraId="33F30347" w14:textId="77777777" w:rsidR="006A143E" w:rsidRPr="00B31907" w:rsidRDefault="006A143E" w:rsidP="006A143E">
      <w:pPr>
        <w:rPr>
          <w:rFonts w:cs="Arial"/>
        </w:rPr>
      </w:pPr>
    </w:p>
    <w:tbl>
      <w:tblPr>
        <w:tblW w:w="9644" w:type="dxa"/>
        <w:tblInd w:w="55" w:type="dxa"/>
        <w:tblLayout w:type="fixed"/>
        <w:tblCellMar>
          <w:top w:w="55" w:type="dxa"/>
          <w:left w:w="55" w:type="dxa"/>
          <w:bottom w:w="55" w:type="dxa"/>
          <w:right w:w="55" w:type="dxa"/>
        </w:tblCellMar>
        <w:tblLook w:val="0000" w:firstRow="0" w:lastRow="0" w:firstColumn="0" w:lastColumn="0" w:noHBand="0" w:noVBand="0"/>
      </w:tblPr>
      <w:tblGrid>
        <w:gridCol w:w="2079"/>
        <w:gridCol w:w="2741"/>
        <w:gridCol w:w="4824"/>
      </w:tblGrid>
      <w:tr w:rsidR="006A143E" w:rsidRPr="00B31907" w14:paraId="3FEDA939" w14:textId="77777777" w:rsidTr="00AD10BD">
        <w:tc>
          <w:tcPr>
            <w:tcW w:w="4820" w:type="dxa"/>
            <w:gridSpan w:val="2"/>
            <w:tcBorders>
              <w:top w:val="single" w:sz="2" w:space="0" w:color="000000"/>
              <w:left w:val="single" w:sz="2" w:space="0" w:color="000000"/>
              <w:bottom w:val="single" w:sz="2" w:space="0" w:color="000000"/>
              <w:right w:val="nil"/>
            </w:tcBorders>
            <w:shd w:val="clear" w:color="auto" w:fill="auto"/>
          </w:tcPr>
          <w:p w14:paraId="0CD18CFE" w14:textId="77777777" w:rsidR="006A143E" w:rsidRPr="00B31907" w:rsidRDefault="006A143E" w:rsidP="00AD10BD">
            <w:pPr>
              <w:jc w:val="both"/>
              <w:rPr>
                <w:rFonts w:cs="Arial"/>
                <w:b/>
                <w:bCs/>
                <w:kern w:val="2"/>
              </w:rPr>
            </w:pPr>
            <w:r w:rsidRPr="00B31907">
              <w:rPr>
                <w:rFonts w:cs="Arial"/>
                <w:b/>
                <w:bCs/>
                <w:kern w:val="2"/>
              </w:rPr>
              <w:t>Začetek veljavnosti</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5E1AA9B7" w14:textId="77777777" w:rsidR="006A143E" w:rsidRPr="00B31907" w:rsidRDefault="006A143E" w:rsidP="00AD10BD">
            <w:pPr>
              <w:jc w:val="both"/>
              <w:rPr>
                <w:rFonts w:cs="Arial"/>
                <w:b/>
                <w:bCs/>
                <w:kern w:val="2"/>
              </w:rPr>
            </w:pPr>
            <w:r w:rsidRPr="00B31907">
              <w:rPr>
                <w:rFonts w:cs="Arial"/>
                <w:b/>
                <w:bCs/>
                <w:kern w:val="2"/>
              </w:rPr>
              <w:t>Konec veljavnosti</w:t>
            </w:r>
          </w:p>
        </w:tc>
      </w:tr>
      <w:tr w:rsidR="006A143E" w:rsidRPr="00B31907" w14:paraId="73E6DE85" w14:textId="77777777" w:rsidTr="00AD10BD">
        <w:tc>
          <w:tcPr>
            <w:tcW w:w="4820" w:type="dxa"/>
            <w:gridSpan w:val="2"/>
            <w:tcBorders>
              <w:top w:val="nil"/>
              <w:left w:val="single" w:sz="2" w:space="0" w:color="000000"/>
              <w:bottom w:val="single" w:sz="2" w:space="0" w:color="000000"/>
              <w:right w:val="nil"/>
            </w:tcBorders>
            <w:shd w:val="clear" w:color="auto" w:fill="auto"/>
            <w:vAlign w:val="center"/>
          </w:tcPr>
          <w:p w14:paraId="1B81BE16" w14:textId="77777777" w:rsidR="006A143E" w:rsidRPr="00B31907" w:rsidRDefault="006A143E" w:rsidP="006A143E">
            <w:pPr>
              <w:jc w:val="both"/>
              <w:rPr>
                <w:rFonts w:cs="Arial"/>
                <w:b/>
                <w:bCs/>
                <w:kern w:val="2"/>
              </w:rPr>
            </w:pPr>
            <w:r w:rsidRPr="00B31907">
              <w:rPr>
                <w:rFonts w:ascii="Verdana" w:hAnsi="Verdana"/>
              </w:rPr>
              <w:t>Z dnem podpisa zadnje od pogodbenih strank, če se uresniči odložni pogoj iz te pogodbe (predložitev finančnega zavarovanja).</w:t>
            </w:r>
          </w:p>
        </w:tc>
        <w:tc>
          <w:tcPr>
            <w:tcW w:w="4824" w:type="dxa"/>
            <w:tcBorders>
              <w:top w:val="nil"/>
              <w:left w:val="single" w:sz="2" w:space="0" w:color="000000"/>
              <w:bottom w:val="single" w:sz="2" w:space="0" w:color="000000"/>
              <w:right w:val="single" w:sz="2" w:space="0" w:color="000000"/>
            </w:tcBorders>
            <w:shd w:val="clear" w:color="auto" w:fill="auto"/>
          </w:tcPr>
          <w:p w14:paraId="5B660551" w14:textId="77777777" w:rsidR="006A143E" w:rsidRPr="00B31907" w:rsidRDefault="006A143E" w:rsidP="006A143E">
            <w:pPr>
              <w:jc w:val="both"/>
              <w:rPr>
                <w:rFonts w:cs="Arial"/>
                <w:kern w:val="2"/>
                <w:lang w:eastAsia="ar-SA"/>
              </w:rPr>
            </w:pPr>
            <w:r w:rsidRPr="00B31907">
              <w:rPr>
                <w:rFonts w:cs="Arial"/>
                <w:kern w:val="2"/>
                <w:lang w:eastAsia="ar-SA"/>
              </w:rPr>
              <w:t xml:space="preserve">Po preteku štirih let od sklenitve okvirnega sporazuma </w:t>
            </w:r>
            <w:r w:rsidRPr="00B31907">
              <w:rPr>
                <w:rFonts w:cs="Arial"/>
                <w:kern w:val="2"/>
              </w:rPr>
              <w:t>ali do izvedbe novega postopka s področja predmeta naročila</w:t>
            </w:r>
            <w:r w:rsidR="002405E5" w:rsidRPr="00B31907">
              <w:rPr>
                <w:rFonts w:cs="Arial"/>
                <w:kern w:val="2"/>
              </w:rPr>
              <w:t xml:space="preserve"> (kar se zgodi prej).</w:t>
            </w:r>
          </w:p>
        </w:tc>
      </w:tr>
      <w:tr w:rsidR="006A143E" w:rsidRPr="00B31907" w14:paraId="6EC0769C" w14:textId="77777777" w:rsidTr="00AD10BD">
        <w:tc>
          <w:tcPr>
            <w:tcW w:w="9644" w:type="dxa"/>
            <w:gridSpan w:val="3"/>
            <w:tcBorders>
              <w:top w:val="nil"/>
              <w:left w:val="single" w:sz="2" w:space="0" w:color="000000"/>
              <w:bottom w:val="single" w:sz="2" w:space="0" w:color="000000"/>
              <w:right w:val="single" w:sz="2" w:space="0" w:color="000000"/>
            </w:tcBorders>
            <w:shd w:val="clear" w:color="auto" w:fill="auto"/>
          </w:tcPr>
          <w:p w14:paraId="7AF39C4F" w14:textId="77777777" w:rsidR="006A143E" w:rsidRPr="00B31907" w:rsidRDefault="006A143E" w:rsidP="006A143E">
            <w:pPr>
              <w:jc w:val="both"/>
              <w:rPr>
                <w:rFonts w:cs="Arial"/>
                <w:b/>
                <w:bCs/>
                <w:kern w:val="2"/>
              </w:rPr>
            </w:pPr>
            <w:r w:rsidRPr="00B31907">
              <w:rPr>
                <w:rFonts w:cs="Arial"/>
                <w:b/>
                <w:bCs/>
                <w:kern w:val="2"/>
              </w:rPr>
              <w:t>Predčasna odpoved / razdrtje okvirnega sporazuma</w:t>
            </w:r>
          </w:p>
        </w:tc>
      </w:tr>
      <w:tr w:rsidR="006A143E" w:rsidRPr="00B31907" w14:paraId="6FFF2A9E" w14:textId="77777777" w:rsidTr="00AD10BD">
        <w:tc>
          <w:tcPr>
            <w:tcW w:w="4820" w:type="dxa"/>
            <w:gridSpan w:val="2"/>
            <w:tcBorders>
              <w:top w:val="nil"/>
              <w:left w:val="single" w:sz="2" w:space="0" w:color="000000"/>
              <w:bottom w:val="single" w:sz="2" w:space="0" w:color="000000"/>
              <w:right w:val="nil"/>
            </w:tcBorders>
            <w:shd w:val="clear" w:color="auto" w:fill="auto"/>
          </w:tcPr>
          <w:p w14:paraId="68933EDF" w14:textId="77777777" w:rsidR="006A143E" w:rsidRPr="00B31907" w:rsidRDefault="006A143E" w:rsidP="006A143E">
            <w:pPr>
              <w:jc w:val="both"/>
              <w:rPr>
                <w:rFonts w:cs="Arial"/>
                <w:b/>
                <w:bCs/>
                <w:kern w:val="2"/>
              </w:rPr>
            </w:pPr>
            <w:r w:rsidRPr="00B31907">
              <w:rPr>
                <w:rFonts w:cs="Arial"/>
                <w:b/>
                <w:bCs/>
                <w:kern w:val="2"/>
              </w:rPr>
              <w:t>Razlogi</w:t>
            </w:r>
          </w:p>
        </w:tc>
        <w:tc>
          <w:tcPr>
            <w:tcW w:w="4824" w:type="dxa"/>
            <w:tcBorders>
              <w:top w:val="nil"/>
              <w:left w:val="single" w:sz="2" w:space="0" w:color="000000"/>
              <w:bottom w:val="single" w:sz="4" w:space="0" w:color="auto"/>
              <w:right w:val="single" w:sz="2" w:space="0" w:color="000000"/>
            </w:tcBorders>
            <w:shd w:val="clear" w:color="auto" w:fill="auto"/>
          </w:tcPr>
          <w:p w14:paraId="73DFE91E" w14:textId="77777777" w:rsidR="006A143E" w:rsidRPr="00B31907" w:rsidRDefault="006A143E" w:rsidP="006A143E">
            <w:pPr>
              <w:jc w:val="both"/>
              <w:rPr>
                <w:rFonts w:cs="Arial"/>
                <w:b/>
                <w:bCs/>
                <w:kern w:val="2"/>
              </w:rPr>
            </w:pPr>
            <w:r w:rsidRPr="00B31907">
              <w:rPr>
                <w:rFonts w:cs="Arial"/>
                <w:b/>
                <w:bCs/>
                <w:kern w:val="2"/>
              </w:rPr>
              <w:t>Odpovedni rok</w:t>
            </w:r>
          </w:p>
        </w:tc>
      </w:tr>
      <w:tr w:rsidR="006A143E" w:rsidRPr="00B31907" w14:paraId="6CEF7952" w14:textId="77777777" w:rsidTr="00AD10BD">
        <w:tc>
          <w:tcPr>
            <w:tcW w:w="4820" w:type="dxa"/>
            <w:gridSpan w:val="2"/>
            <w:tcBorders>
              <w:top w:val="nil"/>
              <w:left w:val="single" w:sz="2" w:space="0" w:color="000000"/>
              <w:bottom w:val="single" w:sz="2" w:space="0" w:color="000000"/>
              <w:right w:val="single" w:sz="4" w:space="0" w:color="auto"/>
            </w:tcBorders>
            <w:shd w:val="clear" w:color="auto" w:fill="auto"/>
          </w:tcPr>
          <w:p w14:paraId="2B12E004" w14:textId="77777777" w:rsidR="006A143E" w:rsidRPr="00B31907" w:rsidRDefault="006A143E" w:rsidP="006A143E">
            <w:pPr>
              <w:jc w:val="both"/>
              <w:rPr>
                <w:rFonts w:cs="Arial"/>
                <w:bCs/>
                <w:kern w:val="2"/>
              </w:rPr>
            </w:pPr>
            <w:r w:rsidRPr="00B31907">
              <w:rPr>
                <w:rFonts w:cs="Arial"/>
                <w:bCs/>
                <w:kern w:val="2"/>
              </w:rPr>
              <w:t>1. Uveljavljeno finančno zavarovanje za dobro izvedbo pogodbenih obveznosti.</w:t>
            </w:r>
          </w:p>
        </w:tc>
        <w:tc>
          <w:tcPr>
            <w:tcW w:w="4824" w:type="dxa"/>
            <w:tcBorders>
              <w:top w:val="single" w:sz="4" w:space="0" w:color="auto"/>
              <w:left w:val="single" w:sz="4" w:space="0" w:color="auto"/>
              <w:bottom w:val="single" w:sz="4" w:space="0" w:color="auto"/>
              <w:right w:val="single" w:sz="4" w:space="0" w:color="auto"/>
            </w:tcBorders>
            <w:shd w:val="clear" w:color="auto" w:fill="auto"/>
          </w:tcPr>
          <w:p w14:paraId="0E28D398" w14:textId="77777777" w:rsidR="006A143E" w:rsidRPr="00B31907" w:rsidRDefault="006A143E" w:rsidP="006A143E">
            <w:pPr>
              <w:jc w:val="both"/>
              <w:rPr>
                <w:rFonts w:cs="Arial"/>
              </w:rPr>
            </w:pPr>
            <w:r w:rsidRPr="00B31907">
              <w:rPr>
                <w:rFonts w:cs="Arial"/>
              </w:rPr>
              <w:t>Ad 1. Z dnem vnovčitve finančnega zavarovanja.</w:t>
            </w:r>
          </w:p>
          <w:p w14:paraId="4F4A3566" w14:textId="77777777" w:rsidR="006A143E" w:rsidRPr="00B31907" w:rsidRDefault="006A143E" w:rsidP="006A143E">
            <w:pPr>
              <w:jc w:val="both"/>
              <w:rPr>
                <w:rFonts w:cs="Arial"/>
                <w:b/>
                <w:bCs/>
              </w:rPr>
            </w:pPr>
          </w:p>
        </w:tc>
      </w:tr>
      <w:tr w:rsidR="006A143E" w:rsidRPr="00B31907" w14:paraId="3DE5B110" w14:textId="77777777" w:rsidTr="00AD10BD">
        <w:tc>
          <w:tcPr>
            <w:tcW w:w="4820" w:type="dxa"/>
            <w:gridSpan w:val="2"/>
            <w:tcBorders>
              <w:top w:val="nil"/>
              <w:left w:val="single" w:sz="2" w:space="0" w:color="000000"/>
              <w:bottom w:val="single" w:sz="2" w:space="0" w:color="000000"/>
              <w:right w:val="single" w:sz="4" w:space="0" w:color="auto"/>
            </w:tcBorders>
            <w:shd w:val="clear" w:color="auto" w:fill="auto"/>
          </w:tcPr>
          <w:p w14:paraId="3A0E34E0" w14:textId="77777777" w:rsidR="006A143E" w:rsidRPr="00B31907" w:rsidRDefault="006A143E" w:rsidP="006A143E">
            <w:pPr>
              <w:jc w:val="both"/>
              <w:rPr>
                <w:rFonts w:cs="Arial"/>
                <w:kern w:val="2"/>
              </w:rPr>
            </w:pPr>
            <w:r w:rsidRPr="00B31907">
              <w:rPr>
                <w:rFonts w:cs="Arial"/>
                <w:kern w:val="2"/>
              </w:rPr>
              <w:t>2. Neaktivnosti gospodarskega subjekta ob posameznih povpraševanjih (če se izvajalec vsaj trikrat zaporedoma ne odzove na povpraševanje).</w:t>
            </w:r>
          </w:p>
        </w:tc>
        <w:tc>
          <w:tcPr>
            <w:tcW w:w="4824" w:type="dxa"/>
            <w:tcBorders>
              <w:top w:val="single" w:sz="4" w:space="0" w:color="auto"/>
              <w:left w:val="single" w:sz="4" w:space="0" w:color="auto"/>
              <w:bottom w:val="single" w:sz="4" w:space="0" w:color="auto"/>
              <w:right w:val="single" w:sz="4" w:space="0" w:color="auto"/>
            </w:tcBorders>
            <w:shd w:val="clear" w:color="auto" w:fill="auto"/>
          </w:tcPr>
          <w:p w14:paraId="4E0F5967" w14:textId="77777777" w:rsidR="006A143E" w:rsidRPr="00B31907" w:rsidRDefault="006A143E" w:rsidP="006A143E">
            <w:pPr>
              <w:jc w:val="both"/>
              <w:rPr>
                <w:rFonts w:cs="Arial"/>
                <w:kern w:val="2"/>
                <w:highlight w:val="yellow"/>
              </w:rPr>
            </w:pPr>
            <w:r w:rsidRPr="00B31907">
              <w:rPr>
                <w:rFonts w:cs="Arial"/>
                <w:kern w:val="2"/>
              </w:rPr>
              <w:t>Ad 2. Z dnem, ko gospodarski subjekt prejme obvestilo o odpovedi okvirnega sporazuma.</w:t>
            </w:r>
          </w:p>
        </w:tc>
      </w:tr>
      <w:tr w:rsidR="006A143E" w:rsidRPr="00B31907" w14:paraId="246A3A47" w14:textId="77777777" w:rsidTr="00AD10BD">
        <w:tc>
          <w:tcPr>
            <w:tcW w:w="4820" w:type="dxa"/>
            <w:gridSpan w:val="2"/>
            <w:tcBorders>
              <w:top w:val="nil"/>
              <w:left w:val="single" w:sz="2" w:space="0" w:color="000000"/>
              <w:bottom w:val="single" w:sz="2" w:space="0" w:color="000000"/>
              <w:right w:val="single" w:sz="4" w:space="0" w:color="auto"/>
            </w:tcBorders>
            <w:shd w:val="clear" w:color="auto" w:fill="auto"/>
          </w:tcPr>
          <w:p w14:paraId="2FC69B30" w14:textId="77777777" w:rsidR="006A143E" w:rsidRPr="00B31907" w:rsidRDefault="006A143E" w:rsidP="006A143E">
            <w:pPr>
              <w:jc w:val="both"/>
              <w:rPr>
                <w:rFonts w:cs="Arial"/>
                <w:b/>
                <w:bCs/>
                <w:kern w:val="2"/>
              </w:rPr>
            </w:pPr>
            <w:r w:rsidRPr="00B31907">
              <w:rPr>
                <w:rFonts w:cs="Arial"/>
                <w:bCs/>
                <w:kern w:val="2"/>
              </w:rPr>
              <w:t>3. Neutemeljene zavrnitve naročila s strani gospodarskega subjekta, odstopanja od naročenega načina izvedbe ali nekvalitetno oz. nepravilno opravljenih storitev.</w:t>
            </w:r>
          </w:p>
        </w:tc>
        <w:tc>
          <w:tcPr>
            <w:tcW w:w="4824" w:type="dxa"/>
            <w:tcBorders>
              <w:top w:val="single" w:sz="4" w:space="0" w:color="auto"/>
              <w:left w:val="single" w:sz="4" w:space="0" w:color="auto"/>
              <w:bottom w:val="single" w:sz="4" w:space="0" w:color="auto"/>
              <w:right w:val="single" w:sz="4" w:space="0" w:color="auto"/>
            </w:tcBorders>
            <w:shd w:val="clear" w:color="auto" w:fill="auto"/>
          </w:tcPr>
          <w:p w14:paraId="713C5B3F" w14:textId="77777777" w:rsidR="006A143E" w:rsidRPr="00B31907" w:rsidRDefault="006A143E" w:rsidP="006A143E">
            <w:pPr>
              <w:jc w:val="both"/>
              <w:rPr>
                <w:rFonts w:cs="Arial"/>
              </w:rPr>
            </w:pPr>
            <w:r w:rsidRPr="00B31907">
              <w:rPr>
                <w:rFonts w:cs="Arial"/>
              </w:rPr>
              <w:t>Ad 3. Z dnem, ko gospodarski subjekt prejme obvestilo o odpovedi okvirnega sporazuma.</w:t>
            </w:r>
          </w:p>
          <w:p w14:paraId="338585C9" w14:textId="77777777" w:rsidR="006A143E" w:rsidRPr="00B31907" w:rsidRDefault="006A143E" w:rsidP="006A143E">
            <w:pPr>
              <w:jc w:val="both"/>
              <w:rPr>
                <w:rFonts w:cs="Arial"/>
                <w:b/>
                <w:bCs/>
                <w:kern w:val="2"/>
                <w:highlight w:val="yellow"/>
              </w:rPr>
            </w:pPr>
          </w:p>
        </w:tc>
      </w:tr>
      <w:tr w:rsidR="006A143E" w:rsidRPr="00B31907" w14:paraId="184762B9" w14:textId="77777777" w:rsidTr="00AD10BD">
        <w:tc>
          <w:tcPr>
            <w:tcW w:w="4820" w:type="dxa"/>
            <w:gridSpan w:val="2"/>
            <w:tcBorders>
              <w:top w:val="single" w:sz="2" w:space="0" w:color="000000"/>
              <w:left w:val="single" w:sz="2" w:space="0" w:color="000000"/>
              <w:bottom w:val="single" w:sz="4" w:space="0" w:color="auto"/>
              <w:right w:val="single" w:sz="4" w:space="0" w:color="auto"/>
            </w:tcBorders>
            <w:shd w:val="clear" w:color="auto" w:fill="auto"/>
          </w:tcPr>
          <w:p w14:paraId="1A4A697F" w14:textId="77777777" w:rsidR="006A143E" w:rsidRPr="00B31907" w:rsidRDefault="006A143E" w:rsidP="006A143E">
            <w:pPr>
              <w:jc w:val="both"/>
              <w:rPr>
                <w:rFonts w:cs="Arial"/>
                <w:b/>
                <w:bCs/>
                <w:kern w:val="2"/>
              </w:rPr>
            </w:pPr>
            <w:r w:rsidRPr="00B31907">
              <w:rPr>
                <w:rFonts w:cs="Arial"/>
                <w:bCs/>
                <w:kern w:val="2"/>
              </w:rPr>
              <w:t>4. Zamude gospodarskega subjekta ali napake v izvedbi, ki bistveno zmanjšajo pomen posla.</w:t>
            </w:r>
          </w:p>
        </w:tc>
        <w:tc>
          <w:tcPr>
            <w:tcW w:w="4824" w:type="dxa"/>
            <w:tcBorders>
              <w:top w:val="single" w:sz="4" w:space="0" w:color="auto"/>
              <w:left w:val="single" w:sz="4" w:space="0" w:color="auto"/>
              <w:bottom w:val="single" w:sz="4" w:space="0" w:color="auto"/>
              <w:right w:val="single" w:sz="4" w:space="0" w:color="auto"/>
            </w:tcBorders>
            <w:shd w:val="clear" w:color="auto" w:fill="auto"/>
          </w:tcPr>
          <w:p w14:paraId="33BDED5A" w14:textId="77777777" w:rsidR="006A143E" w:rsidRPr="00B31907" w:rsidRDefault="006A143E" w:rsidP="006A143E">
            <w:pPr>
              <w:jc w:val="both"/>
              <w:rPr>
                <w:rFonts w:cs="Arial"/>
              </w:rPr>
            </w:pPr>
            <w:r w:rsidRPr="00B31907">
              <w:rPr>
                <w:rFonts w:cs="Arial"/>
              </w:rPr>
              <w:t>Ad</w:t>
            </w:r>
            <w:r w:rsidR="00CC3BF4">
              <w:rPr>
                <w:rFonts w:cs="Arial"/>
              </w:rPr>
              <w:t xml:space="preserve"> </w:t>
            </w:r>
            <w:r w:rsidRPr="00B31907">
              <w:rPr>
                <w:rFonts w:cs="Arial"/>
              </w:rPr>
              <w:t>4. Z dnem, ko gospodarski subjekt prejme obvestilo o odpovedi okvirnega sporazuma.</w:t>
            </w:r>
          </w:p>
        </w:tc>
      </w:tr>
      <w:tr w:rsidR="006A143E" w:rsidRPr="00B31907" w14:paraId="44A6DE9A" w14:textId="77777777" w:rsidTr="00AD10BD">
        <w:tc>
          <w:tcPr>
            <w:tcW w:w="4820" w:type="dxa"/>
            <w:gridSpan w:val="2"/>
            <w:tcBorders>
              <w:top w:val="single" w:sz="4" w:space="0" w:color="auto"/>
              <w:left w:val="single" w:sz="2" w:space="0" w:color="000000"/>
              <w:bottom w:val="single" w:sz="4" w:space="0" w:color="auto"/>
              <w:right w:val="single" w:sz="4" w:space="0" w:color="auto"/>
            </w:tcBorders>
            <w:shd w:val="clear" w:color="auto" w:fill="auto"/>
          </w:tcPr>
          <w:p w14:paraId="05A3228F" w14:textId="77777777" w:rsidR="006A143E" w:rsidRPr="00B31907" w:rsidRDefault="006A143E" w:rsidP="006A143E">
            <w:pPr>
              <w:jc w:val="both"/>
              <w:rPr>
                <w:rFonts w:cs="Arial"/>
                <w:bCs/>
                <w:kern w:val="2"/>
              </w:rPr>
            </w:pPr>
            <w:r w:rsidRPr="00B31907">
              <w:rPr>
                <w:rFonts w:cs="Arial"/>
                <w:kern w:val="2"/>
              </w:rPr>
              <w:lastRenderedPageBreak/>
              <w:t>5. Če naročnik ali njegov pooblaščenec izvede novo javno naročilo z istovrstnega področja.</w:t>
            </w:r>
          </w:p>
        </w:tc>
        <w:tc>
          <w:tcPr>
            <w:tcW w:w="4824" w:type="dxa"/>
            <w:tcBorders>
              <w:top w:val="single" w:sz="4" w:space="0" w:color="auto"/>
              <w:left w:val="single" w:sz="4" w:space="0" w:color="auto"/>
              <w:bottom w:val="single" w:sz="4" w:space="0" w:color="auto"/>
              <w:right w:val="single" w:sz="4" w:space="0" w:color="auto"/>
            </w:tcBorders>
            <w:shd w:val="clear" w:color="auto" w:fill="auto"/>
          </w:tcPr>
          <w:p w14:paraId="5E718923" w14:textId="77777777" w:rsidR="006A143E" w:rsidRPr="00B31907" w:rsidRDefault="006A143E" w:rsidP="006A143E">
            <w:pPr>
              <w:jc w:val="both"/>
              <w:rPr>
                <w:rFonts w:cs="Arial"/>
                <w:b/>
                <w:bCs/>
                <w:kern w:val="2"/>
                <w:highlight w:val="yellow"/>
              </w:rPr>
            </w:pPr>
            <w:r w:rsidRPr="00B31907">
              <w:rPr>
                <w:rFonts w:cs="Arial"/>
                <w:kern w:val="2"/>
              </w:rPr>
              <w:t>Ad 5. Okvirni sporazum se prekine z dnem pravnomočnosti novega javnega naročila.</w:t>
            </w:r>
          </w:p>
        </w:tc>
      </w:tr>
      <w:tr w:rsidR="006A143E" w:rsidRPr="00B31907" w14:paraId="7CBCE235" w14:textId="77777777" w:rsidTr="00AD10BD">
        <w:tc>
          <w:tcPr>
            <w:tcW w:w="2079" w:type="dxa"/>
            <w:tcBorders>
              <w:top w:val="single" w:sz="2" w:space="0" w:color="000000"/>
              <w:left w:val="single" w:sz="2" w:space="0" w:color="000000"/>
              <w:bottom w:val="single" w:sz="2" w:space="0" w:color="000000"/>
              <w:right w:val="nil"/>
            </w:tcBorders>
            <w:shd w:val="clear" w:color="auto" w:fill="auto"/>
            <w:vAlign w:val="center"/>
          </w:tcPr>
          <w:p w14:paraId="50B6A072" w14:textId="77777777" w:rsidR="006A143E" w:rsidRPr="00B31907" w:rsidRDefault="006A143E" w:rsidP="006A143E">
            <w:pPr>
              <w:jc w:val="both"/>
              <w:rPr>
                <w:rFonts w:cs="Arial"/>
                <w:b/>
                <w:bCs/>
                <w:kern w:val="2"/>
              </w:rPr>
            </w:pPr>
            <w:r w:rsidRPr="00B31907">
              <w:rPr>
                <w:rFonts w:cs="Arial"/>
                <w:b/>
                <w:bCs/>
                <w:kern w:val="2"/>
              </w:rPr>
              <w:t>Plačilni rok / način financiranja</w:t>
            </w:r>
          </w:p>
        </w:tc>
        <w:tc>
          <w:tcPr>
            <w:tcW w:w="756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093621D7" w14:textId="77777777" w:rsidR="006A143E" w:rsidRPr="00B31907" w:rsidRDefault="006A143E" w:rsidP="006A143E">
            <w:pPr>
              <w:jc w:val="both"/>
              <w:rPr>
                <w:rFonts w:cs="Arial"/>
                <w:kern w:val="2"/>
              </w:rPr>
            </w:pPr>
            <w:r w:rsidRPr="00B31907">
              <w:rPr>
                <w:rFonts w:cs="Arial"/>
                <w:kern w:val="2"/>
              </w:rPr>
              <w:t>30. dan po uspešno opravljeni izvedbi naročila in prejemu pravilno izstavljenega računa</w:t>
            </w:r>
          </w:p>
        </w:tc>
      </w:tr>
    </w:tbl>
    <w:p w14:paraId="753F18CA" w14:textId="77777777" w:rsidR="006A143E" w:rsidRPr="00B31907" w:rsidRDefault="006A143E" w:rsidP="006A143E">
      <w:pPr>
        <w:rPr>
          <w:rFonts w:cs="Arial"/>
        </w:rPr>
      </w:pPr>
    </w:p>
    <w:p w14:paraId="10A7023C" w14:textId="77777777" w:rsidR="00713E86" w:rsidRPr="00B31907" w:rsidRDefault="00713E86" w:rsidP="00713E86">
      <w:pPr>
        <w:jc w:val="both"/>
        <w:rPr>
          <w:rFonts w:cs="Arial"/>
        </w:rPr>
      </w:pPr>
    </w:p>
    <w:p w14:paraId="720D6D38" w14:textId="77777777" w:rsidR="00713E86" w:rsidRPr="00B31907" w:rsidRDefault="00713E86" w:rsidP="00713E86">
      <w:pPr>
        <w:jc w:val="center"/>
        <w:rPr>
          <w:rFonts w:cs="Arial"/>
        </w:rPr>
      </w:pPr>
      <w:r w:rsidRPr="00B31907">
        <w:rPr>
          <w:rFonts w:cs="Arial"/>
        </w:rPr>
        <w:t>28. člen</w:t>
      </w:r>
    </w:p>
    <w:p w14:paraId="0823EABE" w14:textId="77777777" w:rsidR="00713E86" w:rsidRPr="00B31907" w:rsidRDefault="00713E86" w:rsidP="00713E86">
      <w:pPr>
        <w:jc w:val="both"/>
        <w:rPr>
          <w:rFonts w:cs="Arial"/>
        </w:rPr>
      </w:pPr>
    </w:p>
    <w:p w14:paraId="64F135FD" w14:textId="77777777" w:rsidR="00713E86" w:rsidRPr="00B31907" w:rsidRDefault="00713E86" w:rsidP="00713E86">
      <w:pPr>
        <w:jc w:val="both"/>
        <w:rPr>
          <w:rFonts w:cs="Arial"/>
        </w:rPr>
      </w:pPr>
      <w:r w:rsidRPr="00B31907">
        <w:rPr>
          <w:rFonts w:cs="Arial"/>
        </w:rPr>
        <w:t>Okvirni sporazum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sta ga želeli doseči pogodbeni stranki.</w:t>
      </w:r>
    </w:p>
    <w:p w14:paraId="14B1293E" w14:textId="77777777" w:rsidR="00713E86" w:rsidRPr="00B31907" w:rsidRDefault="00713E86" w:rsidP="00713E86">
      <w:pPr>
        <w:jc w:val="both"/>
        <w:rPr>
          <w:rFonts w:cs="Arial"/>
        </w:rPr>
      </w:pPr>
      <w:r w:rsidRPr="00B31907">
        <w:rPr>
          <w:rFonts w:cs="Arial"/>
        </w:rPr>
        <w:t>Odstop tega okvirnega sporazuma tretjemu je možen samo s pisnim soglasjem obeh pogodbenih strank, oziroma kot je opredeljeno v okvirnem sporazumu.</w:t>
      </w:r>
    </w:p>
    <w:p w14:paraId="6B87EC70" w14:textId="77777777" w:rsidR="00713E86" w:rsidRPr="00B31907" w:rsidRDefault="00713E86" w:rsidP="00713E86">
      <w:pPr>
        <w:rPr>
          <w:rFonts w:cs="Arial"/>
        </w:rPr>
      </w:pPr>
    </w:p>
    <w:p w14:paraId="58867860" w14:textId="77777777" w:rsidR="00713E86" w:rsidRPr="00B31907" w:rsidRDefault="00713E86" w:rsidP="00713E86">
      <w:pPr>
        <w:jc w:val="both"/>
        <w:rPr>
          <w:rFonts w:cs="Arial"/>
        </w:rPr>
      </w:pPr>
      <w:r w:rsidRPr="00B31907">
        <w:rPr>
          <w:rFonts w:cs="Arial"/>
        </w:rPr>
        <w:t>Katerakoli od strank sporazuma lahko zaradi kršitev pogodbenih obveznosti s strani nasprotne stranke, če kršitve ne prenehajo po pisnem opominu, odstopi od pogodbe. V primeru odstopa sta stranki sporazuma dolžni poravnati medsebojne obveznosti iz tega okvirnega sporazuma in nastalo škodo.</w:t>
      </w:r>
    </w:p>
    <w:p w14:paraId="39C4E619" w14:textId="77777777" w:rsidR="00713E86" w:rsidRPr="00B31907" w:rsidRDefault="00713E86" w:rsidP="00713E86">
      <w:pPr>
        <w:jc w:val="both"/>
        <w:rPr>
          <w:rFonts w:cs="Arial"/>
        </w:rPr>
      </w:pPr>
      <w:r w:rsidRPr="00B31907">
        <w:rPr>
          <w:rFonts w:cs="Arial"/>
        </w:rPr>
        <w:t>V vsakem primeru lahko katerakoli od pogodbenih strank od okvirnega sporazuma odstopi, s tem da glede na razlog odstopa izbere za nasprotno stran primeren čas ter poravna vse stroške, ki jih s tem povzroči.</w:t>
      </w:r>
    </w:p>
    <w:p w14:paraId="51BC2426" w14:textId="77777777" w:rsidR="00713E86" w:rsidRPr="00B31907" w:rsidRDefault="00713E86" w:rsidP="00713E86">
      <w:pPr>
        <w:rPr>
          <w:rFonts w:cs="Arial"/>
        </w:rPr>
      </w:pPr>
    </w:p>
    <w:p w14:paraId="39C3A231" w14:textId="77777777" w:rsidR="00713E86" w:rsidRPr="00B31907" w:rsidRDefault="00713E86" w:rsidP="00713E86">
      <w:pPr>
        <w:rPr>
          <w:rFonts w:cs="Arial"/>
        </w:rPr>
      </w:pPr>
    </w:p>
    <w:p w14:paraId="21320A38" w14:textId="77777777" w:rsidR="00713E86" w:rsidRPr="00B31907" w:rsidRDefault="00713E86" w:rsidP="00713E86">
      <w:pPr>
        <w:jc w:val="center"/>
        <w:rPr>
          <w:rFonts w:cs="Arial"/>
        </w:rPr>
      </w:pPr>
      <w:r w:rsidRPr="00B31907">
        <w:rPr>
          <w:rFonts w:cs="Arial"/>
        </w:rPr>
        <w:t>29. člen</w:t>
      </w:r>
    </w:p>
    <w:p w14:paraId="17BEC6B6" w14:textId="77777777" w:rsidR="00713E86" w:rsidRPr="00B31907" w:rsidRDefault="00713E86" w:rsidP="00713E86">
      <w:pPr>
        <w:jc w:val="center"/>
        <w:rPr>
          <w:rFonts w:cs="Arial"/>
        </w:rPr>
      </w:pPr>
    </w:p>
    <w:p w14:paraId="0CD9E8B8" w14:textId="77777777" w:rsidR="00713E86" w:rsidRPr="00B31907" w:rsidRDefault="00713E86" w:rsidP="00713E86">
      <w:pPr>
        <w:jc w:val="both"/>
        <w:rPr>
          <w:rFonts w:cs="Arial"/>
          <w:color w:val="000000"/>
        </w:rPr>
      </w:pPr>
      <w:r w:rsidRPr="00B31907">
        <w:rPr>
          <w:rFonts w:cs="Arial"/>
          <w:color w:val="000000"/>
        </w:rPr>
        <w:t>Okvirni sporazum, pri kateri kdo v imenu ali na račun druge pogodbene stranke, predstavniku ali posredniku organa ali organizacije iz javnega sektorja obljubi, ponudi ali da kakšno nedovoljeno korist za:</w:t>
      </w:r>
    </w:p>
    <w:p w14:paraId="1EC1A1F4" w14:textId="77777777" w:rsidR="00713E86" w:rsidRPr="00B31907" w:rsidRDefault="00713E86" w:rsidP="00713E86">
      <w:pPr>
        <w:jc w:val="both"/>
        <w:rPr>
          <w:rFonts w:cs="Arial"/>
          <w:color w:val="000000"/>
        </w:rPr>
      </w:pPr>
      <w:r w:rsidRPr="00B31907">
        <w:rPr>
          <w:rFonts w:cs="Arial"/>
          <w:color w:val="000000"/>
        </w:rPr>
        <w:t>– pridobitev posla ali</w:t>
      </w:r>
    </w:p>
    <w:p w14:paraId="056ECF95" w14:textId="77777777" w:rsidR="00713E86" w:rsidRPr="00B31907" w:rsidRDefault="00713E86" w:rsidP="00713E86">
      <w:pPr>
        <w:jc w:val="both"/>
        <w:rPr>
          <w:rFonts w:cs="Arial"/>
          <w:color w:val="000000"/>
        </w:rPr>
      </w:pPr>
      <w:r w:rsidRPr="00B31907">
        <w:rPr>
          <w:rFonts w:cs="Arial"/>
          <w:color w:val="000000"/>
        </w:rPr>
        <w:t>– za sklenitev posla pod ugodnejšimi pogoji ali</w:t>
      </w:r>
    </w:p>
    <w:p w14:paraId="071E349D" w14:textId="77777777" w:rsidR="00713E86" w:rsidRPr="00B31907" w:rsidRDefault="00713E86" w:rsidP="00713E86">
      <w:pPr>
        <w:jc w:val="both"/>
        <w:rPr>
          <w:rFonts w:cs="Arial"/>
          <w:color w:val="000000"/>
        </w:rPr>
      </w:pPr>
      <w:r w:rsidRPr="00B31907">
        <w:rPr>
          <w:rFonts w:cs="Arial"/>
          <w:color w:val="000000"/>
        </w:rPr>
        <w:t>– za opustitev dolžnega nadzora nad izvajanjem pogodbenih obveznosti ali</w:t>
      </w:r>
    </w:p>
    <w:p w14:paraId="2CD52854" w14:textId="77777777" w:rsidR="00713E86" w:rsidRPr="00B31907" w:rsidRDefault="00713E86" w:rsidP="00713E86">
      <w:pPr>
        <w:jc w:val="both"/>
        <w:rPr>
          <w:rFonts w:cs="Arial"/>
          <w:color w:val="000000"/>
        </w:rPr>
      </w:pPr>
      <w:r w:rsidRPr="00B31907">
        <w:rPr>
          <w:rFonts w:cs="Arial"/>
          <w:color w:val="00000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878E853" w14:textId="77777777" w:rsidR="00713E86" w:rsidRPr="00B31907" w:rsidRDefault="00713E86" w:rsidP="00713E86">
      <w:pPr>
        <w:jc w:val="both"/>
        <w:rPr>
          <w:rFonts w:cs="Arial"/>
          <w:color w:val="000000"/>
        </w:rPr>
      </w:pPr>
      <w:r w:rsidRPr="00B31907">
        <w:rPr>
          <w:rFonts w:cs="Arial"/>
          <w:color w:val="000000"/>
        </w:rPr>
        <w:t>je ničen.</w:t>
      </w:r>
    </w:p>
    <w:p w14:paraId="21756869" w14:textId="77777777" w:rsidR="00713E86" w:rsidRPr="00B31907" w:rsidRDefault="00713E86" w:rsidP="00713E86">
      <w:pPr>
        <w:rPr>
          <w:rFonts w:cs="Arial"/>
          <w:color w:val="000000"/>
        </w:rPr>
      </w:pPr>
    </w:p>
    <w:p w14:paraId="303336B9" w14:textId="77777777" w:rsidR="00713E86" w:rsidRPr="00B31907" w:rsidRDefault="00713E86" w:rsidP="00713E86">
      <w:pPr>
        <w:jc w:val="center"/>
        <w:rPr>
          <w:rFonts w:cs="Arial"/>
        </w:rPr>
      </w:pPr>
      <w:r w:rsidRPr="00B31907">
        <w:rPr>
          <w:rFonts w:cs="Arial"/>
        </w:rPr>
        <w:t>30. člen</w:t>
      </w:r>
    </w:p>
    <w:p w14:paraId="37C721FC" w14:textId="77777777" w:rsidR="00713E86" w:rsidRPr="00B31907" w:rsidRDefault="00713E86" w:rsidP="00713E86">
      <w:pPr>
        <w:jc w:val="center"/>
        <w:rPr>
          <w:rFonts w:cs="Arial"/>
        </w:rPr>
      </w:pPr>
    </w:p>
    <w:p w14:paraId="6D6FA506" w14:textId="77777777" w:rsidR="00713E86" w:rsidRPr="00B31907" w:rsidRDefault="00713E86" w:rsidP="00713E86">
      <w:pPr>
        <w:jc w:val="both"/>
        <w:rPr>
          <w:rFonts w:cs="Arial"/>
        </w:rPr>
      </w:pPr>
      <w:r w:rsidRPr="00B31907">
        <w:rPr>
          <w:rFonts w:cs="Arial"/>
        </w:rPr>
        <w:t>Ta okvirni sporazum je sklenjen pod razveznim pogojem, ki se uresniči v primeru izpolnitve ene od naslednjih okoliščin:</w:t>
      </w:r>
    </w:p>
    <w:p w14:paraId="6F1AC745" w14:textId="77777777" w:rsidR="00713E86" w:rsidRPr="00B31907" w:rsidRDefault="00713E86" w:rsidP="00C36DD7">
      <w:pPr>
        <w:pStyle w:val="ListParagraph"/>
        <w:numPr>
          <w:ilvl w:val="0"/>
          <w:numId w:val="32"/>
        </w:numPr>
        <w:jc w:val="both"/>
        <w:rPr>
          <w:rFonts w:cs="Arial"/>
        </w:rPr>
      </w:pPr>
      <w:r w:rsidRPr="00B31907">
        <w:rPr>
          <w:rFonts w:cs="Arial"/>
        </w:rPr>
        <w:t xml:space="preserve">če bo naročnik seznanjen, da je sodišče s pravnomočno odločitvijo ugotovilo kršitev obveznosti delovne, okoljske ali socialne zakonodaje s strani </w:t>
      </w:r>
      <w:r w:rsidR="004472BA" w:rsidRPr="00B31907">
        <w:rPr>
          <w:rFonts w:cs="Arial"/>
        </w:rPr>
        <w:t xml:space="preserve">gospodarskega subjekta </w:t>
      </w:r>
      <w:r w:rsidRPr="00B31907">
        <w:rPr>
          <w:rFonts w:cs="Arial"/>
        </w:rPr>
        <w:t xml:space="preserve">ali podizvajalca ali </w:t>
      </w:r>
    </w:p>
    <w:p w14:paraId="715B9813" w14:textId="77777777" w:rsidR="00713E86" w:rsidRPr="00B31907" w:rsidRDefault="00713E86" w:rsidP="00C36DD7">
      <w:pPr>
        <w:pStyle w:val="ListParagraph"/>
        <w:numPr>
          <w:ilvl w:val="0"/>
          <w:numId w:val="32"/>
        </w:numPr>
        <w:jc w:val="both"/>
        <w:rPr>
          <w:rFonts w:cs="Arial"/>
        </w:rPr>
      </w:pPr>
      <w:r w:rsidRPr="00B31907">
        <w:rPr>
          <w:rFonts w:cs="Arial"/>
        </w:rPr>
        <w:t xml:space="preserve">če bo naročnik seznanjen, da je pristojni državni organ pri </w:t>
      </w:r>
      <w:r w:rsidR="004472BA" w:rsidRPr="00B31907">
        <w:rPr>
          <w:rFonts w:cs="Arial"/>
        </w:rPr>
        <w:t xml:space="preserve">gospodarskem subjektu </w:t>
      </w:r>
      <w:r w:rsidRPr="00B31907">
        <w:rPr>
          <w:rFonts w:cs="Arial"/>
        </w:rPr>
        <w:t>ali podizvajalcu v času izvajanja pogodbe ugotovil najmanj dve kršitvi v zvezi s:</w:t>
      </w:r>
    </w:p>
    <w:p w14:paraId="61E61466" w14:textId="77777777" w:rsidR="00713E86" w:rsidRPr="00B31907" w:rsidRDefault="00713E86" w:rsidP="00C36DD7">
      <w:pPr>
        <w:pStyle w:val="ListParagraph"/>
        <w:numPr>
          <w:ilvl w:val="1"/>
          <w:numId w:val="32"/>
        </w:numPr>
        <w:jc w:val="both"/>
        <w:rPr>
          <w:rFonts w:cs="Arial"/>
        </w:rPr>
      </w:pPr>
      <w:r w:rsidRPr="00B31907">
        <w:rPr>
          <w:rFonts w:cs="Arial"/>
        </w:rPr>
        <w:t xml:space="preserve">plačilom za delo, </w:t>
      </w:r>
    </w:p>
    <w:p w14:paraId="52A984DD" w14:textId="77777777" w:rsidR="00713E86" w:rsidRPr="00B31907" w:rsidRDefault="00713E86" w:rsidP="00C36DD7">
      <w:pPr>
        <w:pStyle w:val="ListParagraph"/>
        <w:numPr>
          <w:ilvl w:val="1"/>
          <w:numId w:val="32"/>
        </w:numPr>
        <w:jc w:val="both"/>
        <w:rPr>
          <w:rFonts w:cs="Arial"/>
        </w:rPr>
      </w:pPr>
      <w:r w:rsidRPr="00B31907">
        <w:rPr>
          <w:rFonts w:cs="Arial"/>
        </w:rPr>
        <w:t xml:space="preserve">delovnim časom, </w:t>
      </w:r>
    </w:p>
    <w:p w14:paraId="4C5AFD22" w14:textId="77777777" w:rsidR="00713E86" w:rsidRPr="00B31907" w:rsidRDefault="00713E86" w:rsidP="00C36DD7">
      <w:pPr>
        <w:pStyle w:val="ListParagraph"/>
        <w:numPr>
          <w:ilvl w:val="1"/>
          <w:numId w:val="32"/>
        </w:numPr>
        <w:jc w:val="both"/>
        <w:rPr>
          <w:rFonts w:cs="Arial"/>
        </w:rPr>
      </w:pPr>
      <w:r w:rsidRPr="00B31907">
        <w:rPr>
          <w:rFonts w:cs="Arial"/>
        </w:rPr>
        <w:t xml:space="preserve">počitki, </w:t>
      </w:r>
    </w:p>
    <w:p w14:paraId="59ADDBF0" w14:textId="77777777" w:rsidR="00713E86" w:rsidRPr="00B31907" w:rsidRDefault="00713E86" w:rsidP="00C36DD7">
      <w:pPr>
        <w:pStyle w:val="ListParagraph"/>
        <w:numPr>
          <w:ilvl w:val="1"/>
          <w:numId w:val="32"/>
        </w:numPr>
        <w:jc w:val="both"/>
        <w:rPr>
          <w:rFonts w:cs="Arial"/>
        </w:rPr>
      </w:pPr>
      <w:r w:rsidRPr="00B31907">
        <w:rPr>
          <w:rFonts w:cs="Arial"/>
        </w:rPr>
        <w:t xml:space="preserve">opravljanjem dela na podlagi pogodb civilnega prava kljub obstoju elementov delovnega razmerja ali v zvezi z zaposlovanjem na črno </w:t>
      </w:r>
    </w:p>
    <w:p w14:paraId="7DDB772D" w14:textId="77777777" w:rsidR="00713E86" w:rsidRPr="00B31907" w:rsidRDefault="00713E86" w:rsidP="00C36DD7">
      <w:pPr>
        <w:pStyle w:val="ListParagraph"/>
        <w:numPr>
          <w:ilvl w:val="0"/>
          <w:numId w:val="32"/>
        </w:numPr>
        <w:jc w:val="both"/>
        <w:rPr>
          <w:rFonts w:cs="Arial"/>
        </w:rPr>
      </w:pPr>
      <w:r w:rsidRPr="00B31907">
        <w:rPr>
          <w:rFonts w:cs="Arial"/>
        </w:rPr>
        <w:t>in za kateri mu je bila s pravnomočno odločitvijo ali več pravnomočnimi odločitvami izrečena globa za prekršek,</w:t>
      </w:r>
    </w:p>
    <w:p w14:paraId="6777F640" w14:textId="77777777" w:rsidR="00713E86" w:rsidRPr="00B31907" w:rsidRDefault="00713E86" w:rsidP="00713E86">
      <w:pPr>
        <w:jc w:val="both"/>
        <w:rPr>
          <w:rFonts w:cs="Arial"/>
        </w:rPr>
      </w:pPr>
      <w:r w:rsidRPr="00B31907">
        <w:rPr>
          <w:rFonts w:cs="Arial"/>
        </w:rPr>
        <w:t xml:space="preserve">in pod pogojem, da je od seznanitve s kršitvijo in do izteka veljavnosti okvirnega sporazuma še najmanj šest mesecev oziroma če </w:t>
      </w:r>
      <w:r w:rsidR="004472BA" w:rsidRPr="00B31907">
        <w:rPr>
          <w:rFonts w:cs="Arial"/>
        </w:rPr>
        <w:t xml:space="preserve">gospodarski subjekt </w:t>
      </w:r>
      <w:r w:rsidRPr="00B31907">
        <w:rPr>
          <w:rFonts w:cs="Arial"/>
        </w:rPr>
        <w:t xml:space="preserve">nastopa s podizvajalcem pa tudi, če zaradi ugotovljene kršitve pri podizvajalcu </w:t>
      </w:r>
      <w:r w:rsidR="004472BA" w:rsidRPr="00B31907">
        <w:rPr>
          <w:rFonts w:cs="Arial"/>
        </w:rPr>
        <w:t xml:space="preserve">gospodarski subjekt </w:t>
      </w:r>
      <w:r w:rsidRPr="00B31907">
        <w:rPr>
          <w:rFonts w:cs="Arial"/>
        </w:rPr>
        <w:t xml:space="preserve">ne nadomesti ali zamenja tega podizvajalca, na način določen v skladu s 94. členom ZJN-3 in določili te pogodbe v roku 30 dni od seznanitve s kršitvijo. </w:t>
      </w:r>
    </w:p>
    <w:p w14:paraId="002EEDAA" w14:textId="77777777" w:rsidR="00713E86" w:rsidRPr="00B31907" w:rsidRDefault="00713E86" w:rsidP="00713E86">
      <w:pPr>
        <w:rPr>
          <w:rFonts w:cs="Arial"/>
        </w:rPr>
      </w:pPr>
    </w:p>
    <w:p w14:paraId="23604244" w14:textId="77777777" w:rsidR="00713E86" w:rsidRPr="00B31907" w:rsidRDefault="00713E86" w:rsidP="00713E86">
      <w:pPr>
        <w:jc w:val="both"/>
        <w:rPr>
          <w:rFonts w:cs="Arial"/>
        </w:rPr>
      </w:pPr>
      <w:r w:rsidRPr="00B31907">
        <w:rPr>
          <w:rFonts w:cs="Arial"/>
        </w:rPr>
        <w:lastRenderedPageBreak/>
        <w:t>V primeru izpolnitve okoliščine in pogojev iz prejšnjega odstavka se šteje, da je pogodba razvezana z dnem sklenitve nove pogodbe o izvedbi javnega naročila za predmetno naročilo. O datumu sklenitve nove pogodbe bo naročnik obvestil</w:t>
      </w:r>
      <w:r w:rsidR="004472BA" w:rsidRPr="00B31907">
        <w:rPr>
          <w:rFonts w:cs="Arial"/>
        </w:rPr>
        <w:t>gospodarski subjekt</w:t>
      </w:r>
      <w:r w:rsidRPr="00B31907">
        <w:rPr>
          <w:rFonts w:cs="Arial"/>
        </w:rPr>
        <w:t>.</w:t>
      </w:r>
    </w:p>
    <w:p w14:paraId="3EDAE453" w14:textId="77777777" w:rsidR="00713E86" w:rsidRPr="00B31907" w:rsidRDefault="00713E86" w:rsidP="00713E86">
      <w:pPr>
        <w:jc w:val="both"/>
        <w:rPr>
          <w:rFonts w:cs="Arial"/>
        </w:rPr>
      </w:pPr>
    </w:p>
    <w:p w14:paraId="6E762029" w14:textId="77777777" w:rsidR="00713E86" w:rsidRPr="00B31907" w:rsidRDefault="00713E86" w:rsidP="00713E86">
      <w:pPr>
        <w:jc w:val="both"/>
        <w:rPr>
          <w:rFonts w:cs="Arial"/>
        </w:rPr>
      </w:pPr>
      <w:r w:rsidRPr="00B31907">
        <w:rPr>
          <w:rFonts w:cs="Arial"/>
        </w:rPr>
        <w:t>Če naročnik v roku 30 dni od seznanitve s kršitvijo ne začne novega postopka javnega naročila, se šteje, da je pogodba razvezana trideseti dan od seznanitve s kršitvijo.</w:t>
      </w:r>
    </w:p>
    <w:p w14:paraId="44BCC732" w14:textId="77777777" w:rsidR="00713E86" w:rsidRPr="00B31907" w:rsidRDefault="00713E86" w:rsidP="00713E86">
      <w:pPr>
        <w:rPr>
          <w:rFonts w:cs="Arial"/>
        </w:rPr>
      </w:pPr>
    </w:p>
    <w:p w14:paraId="19329E36" w14:textId="77777777" w:rsidR="00713E86" w:rsidRPr="00B31907" w:rsidRDefault="00713E86" w:rsidP="00713E86">
      <w:pPr>
        <w:jc w:val="center"/>
        <w:rPr>
          <w:rFonts w:cs="Arial"/>
          <w:bCs/>
          <w:lang w:eastAsia="en-US"/>
        </w:rPr>
      </w:pPr>
      <w:r w:rsidRPr="00B31907">
        <w:rPr>
          <w:rFonts w:cs="Arial"/>
          <w:bCs/>
          <w:lang w:eastAsia="en-US"/>
        </w:rPr>
        <w:t>31. člen</w:t>
      </w:r>
    </w:p>
    <w:p w14:paraId="45EC3750" w14:textId="77777777" w:rsidR="00713E86" w:rsidRPr="00B31907" w:rsidRDefault="00713E86" w:rsidP="00713E86">
      <w:pPr>
        <w:rPr>
          <w:rFonts w:cs="Arial"/>
          <w:bCs/>
          <w:lang w:eastAsia="en-US"/>
        </w:rPr>
      </w:pPr>
    </w:p>
    <w:p w14:paraId="1212CCA9" w14:textId="77777777" w:rsidR="00713E86" w:rsidRPr="00B31907" w:rsidRDefault="00713E86" w:rsidP="00713E86">
      <w:pPr>
        <w:jc w:val="both"/>
        <w:rPr>
          <w:rFonts w:cs="Arial"/>
        </w:rPr>
      </w:pPr>
      <w:r w:rsidRPr="00B31907">
        <w:rPr>
          <w:rFonts w:cs="Arial"/>
        </w:rPr>
        <w:t xml:space="preserve">Pogodbeni stranki se dogovorita, da bosta poskušali vse spore iz tega okvirnega sporazuma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764225A4" w14:textId="77777777" w:rsidR="00713E86" w:rsidRPr="00B31907" w:rsidRDefault="00713E86" w:rsidP="00713E86">
      <w:pPr>
        <w:rPr>
          <w:rFonts w:cs="Arial"/>
        </w:rPr>
      </w:pPr>
    </w:p>
    <w:p w14:paraId="62AAF1E6" w14:textId="77777777" w:rsidR="004472BA" w:rsidRPr="00B31907" w:rsidRDefault="004472BA" w:rsidP="00713E86">
      <w:pPr>
        <w:rPr>
          <w:rFonts w:cs="Arial"/>
        </w:rPr>
      </w:pPr>
    </w:p>
    <w:p w14:paraId="530EDEFE" w14:textId="77777777" w:rsidR="004472BA" w:rsidRPr="00B31907" w:rsidRDefault="004472BA" w:rsidP="00713E86">
      <w:pPr>
        <w:rPr>
          <w:rFonts w:cs="Arial"/>
        </w:rPr>
      </w:pPr>
    </w:p>
    <w:p w14:paraId="7C8D9953" w14:textId="77777777" w:rsidR="00713E86" w:rsidRPr="00B31907" w:rsidRDefault="00713E86" w:rsidP="00713E86">
      <w:pPr>
        <w:jc w:val="center"/>
        <w:rPr>
          <w:rFonts w:cs="Arial"/>
        </w:rPr>
      </w:pPr>
      <w:r w:rsidRPr="00B31907">
        <w:rPr>
          <w:rFonts w:cs="Arial"/>
        </w:rPr>
        <w:t>3</w:t>
      </w:r>
      <w:r w:rsidR="00914D75">
        <w:rPr>
          <w:rFonts w:cs="Arial"/>
        </w:rPr>
        <w:t>2</w:t>
      </w:r>
      <w:r w:rsidRPr="00B31907">
        <w:rPr>
          <w:rFonts w:cs="Arial"/>
        </w:rPr>
        <w:t>. člen</w:t>
      </w:r>
    </w:p>
    <w:p w14:paraId="5F400A4C" w14:textId="77777777" w:rsidR="00713E86" w:rsidRPr="00B31907" w:rsidRDefault="00713E86" w:rsidP="00713E86">
      <w:pPr>
        <w:rPr>
          <w:rFonts w:cs="Arial"/>
        </w:rPr>
      </w:pPr>
    </w:p>
    <w:p w14:paraId="36D7FD45" w14:textId="77777777" w:rsidR="00713E86" w:rsidRPr="00B31907" w:rsidRDefault="00713E86" w:rsidP="00713E86">
      <w:pPr>
        <w:jc w:val="both"/>
        <w:rPr>
          <w:rFonts w:cs="Arial"/>
        </w:rPr>
      </w:pPr>
      <w:r w:rsidRPr="00B31907">
        <w:rPr>
          <w:rFonts w:cs="Arial"/>
        </w:rPr>
        <w:t>Okvirni sporazum je sestavljen v dveh (2) enakovrednih izvodih, od katerih prejme vsaka stranka sporazuma en (1) izvod.</w:t>
      </w:r>
    </w:p>
    <w:p w14:paraId="171C1CFB" w14:textId="77777777" w:rsidR="00713E86" w:rsidRPr="00B31907" w:rsidRDefault="00713E86" w:rsidP="00713E86">
      <w:pPr>
        <w:rPr>
          <w:rFonts w:cs="Arial"/>
        </w:rPr>
      </w:pPr>
    </w:p>
    <w:p w14:paraId="2C9085A7" w14:textId="77777777" w:rsidR="004472BA" w:rsidRPr="00B31907" w:rsidRDefault="004472BA" w:rsidP="00713E86">
      <w:pPr>
        <w:rPr>
          <w:rFonts w:cs="Arial"/>
        </w:rPr>
      </w:pPr>
    </w:p>
    <w:p w14:paraId="3F64218C" w14:textId="77777777" w:rsidR="004472BA" w:rsidRPr="00B31907" w:rsidRDefault="004472BA" w:rsidP="00713E86">
      <w:pPr>
        <w:rPr>
          <w:rFonts w:cs="Arial"/>
        </w:rPr>
      </w:pPr>
    </w:p>
    <w:p w14:paraId="7F67D571" w14:textId="77777777" w:rsidR="00713E86" w:rsidRPr="00B31907" w:rsidRDefault="00713E86" w:rsidP="00713E86">
      <w:pPr>
        <w:rPr>
          <w:rFonts w:cs="Arial"/>
        </w:rPr>
      </w:pPr>
      <w:r w:rsidRPr="00B31907">
        <w:rPr>
          <w:rFonts w:cs="Arial"/>
        </w:rPr>
        <w:t>Priloga:</w:t>
      </w:r>
    </w:p>
    <w:p w14:paraId="4D744B3B" w14:textId="77777777" w:rsidR="00713E86" w:rsidRPr="00B31907" w:rsidRDefault="00713E86" w:rsidP="00C36DD7">
      <w:pPr>
        <w:pStyle w:val="ListParagraph"/>
        <w:numPr>
          <w:ilvl w:val="0"/>
          <w:numId w:val="33"/>
        </w:numPr>
        <w:rPr>
          <w:rFonts w:cs="Arial"/>
        </w:rPr>
      </w:pPr>
      <w:r w:rsidRPr="00B31907">
        <w:rPr>
          <w:rFonts w:cs="Arial"/>
        </w:rPr>
        <w:t>Obrazec št. 5: Tehnične specifikacije</w:t>
      </w:r>
    </w:p>
    <w:p w14:paraId="017707F4" w14:textId="77777777" w:rsidR="00713E86" w:rsidRPr="00B31907" w:rsidRDefault="00713E86" w:rsidP="00713E86">
      <w:pPr>
        <w:rPr>
          <w:rFonts w:cs="Arial"/>
        </w:rPr>
      </w:pPr>
    </w:p>
    <w:tbl>
      <w:tblPr>
        <w:tblW w:w="9210" w:type="dxa"/>
        <w:jc w:val="center"/>
        <w:tblLook w:val="01E0" w:firstRow="1" w:lastRow="1" w:firstColumn="1" w:lastColumn="1" w:noHBand="0" w:noVBand="0"/>
      </w:tblPr>
      <w:tblGrid>
        <w:gridCol w:w="4605"/>
        <w:gridCol w:w="4605"/>
      </w:tblGrid>
      <w:tr w:rsidR="00713E86" w:rsidRPr="00B31907" w14:paraId="2F0A8116" w14:textId="77777777" w:rsidTr="00AD10BD">
        <w:trPr>
          <w:trHeight w:val="1799"/>
          <w:jc w:val="center"/>
        </w:trPr>
        <w:tc>
          <w:tcPr>
            <w:tcW w:w="4605" w:type="dxa"/>
          </w:tcPr>
          <w:p w14:paraId="4E78D63C" w14:textId="77777777" w:rsidR="004472BA" w:rsidRPr="00B31907" w:rsidRDefault="004472BA" w:rsidP="00AD10BD">
            <w:pPr>
              <w:rPr>
                <w:rFonts w:cs="Arial"/>
              </w:rPr>
            </w:pPr>
          </w:p>
          <w:p w14:paraId="0CBF974A" w14:textId="77777777" w:rsidR="004472BA" w:rsidRPr="00B31907" w:rsidRDefault="004472BA" w:rsidP="00AD10BD">
            <w:pPr>
              <w:rPr>
                <w:rFonts w:cs="Arial"/>
              </w:rPr>
            </w:pPr>
          </w:p>
          <w:p w14:paraId="2D1BA882" w14:textId="77777777" w:rsidR="004472BA" w:rsidRPr="00B31907" w:rsidRDefault="004472BA" w:rsidP="00AD10BD">
            <w:pPr>
              <w:rPr>
                <w:rFonts w:cs="Arial"/>
              </w:rPr>
            </w:pPr>
          </w:p>
          <w:p w14:paraId="191C46AA" w14:textId="77777777" w:rsidR="00713E86" w:rsidRPr="00B31907" w:rsidRDefault="00713E86" w:rsidP="00AD10BD">
            <w:pPr>
              <w:rPr>
                <w:rFonts w:cs="Arial"/>
              </w:rPr>
            </w:pPr>
            <w:r w:rsidRPr="00B31907">
              <w:rPr>
                <w:rFonts w:cs="Arial"/>
              </w:rPr>
              <w:t>Št. pogodbe: __________________</w:t>
            </w:r>
            <w:r w:rsidRPr="00B31907">
              <w:rPr>
                <w:rFonts w:cs="Arial"/>
              </w:rPr>
              <w:tab/>
            </w:r>
            <w:r w:rsidRPr="00B31907">
              <w:rPr>
                <w:rFonts w:cs="Arial"/>
              </w:rPr>
              <w:tab/>
            </w:r>
          </w:p>
          <w:p w14:paraId="6CCFAD83" w14:textId="77777777" w:rsidR="00713E86" w:rsidRPr="00B31907" w:rsidRDefault="00713E86" w:rsidP="00AD10BD">
            <w:pPr>
              <w:rPr>
                <w:rFonts w:cs="Arial"/>
              </w:rPr>
            </w:pPr>
            <w:r w:rsidRPr="00B31907">
              <w:rPr>
                <w:rFonts w:cs="Arial"/>
              </w:rPr>
              <w:t xml:space="preserve"> </w:t>
            </w:r>
          </w:p>
          <w:p w14:paraId="76407EE9" w14:textId="77777777" w:rsidR="00713E86" w:rsidRPr="00B31907" w:rsidRDefault="00713E86" w:rsidP="00AD10BD">
            <w:pPr>
              <w:rPr>
                <w:rFonts w:cs="Arial"/>
              </w:rPr>
            </w:pPr>
            <w:r w:rsidRPr="00B31907">
              <w:rPr>
                <w:rFonts w:cs="Arial"/>
              </w:rPr>
              <w:t>V/na: ___________, dne _____________</w:t>
            </w:r>
          </w:p>
          <w:p w14:paraId="2351A875" w14:textId="77777777" w:rsidR="00713E86" w:rsidRPr="00B31907" w:rsidRDefault="00713E86" w:rsidP="00AD10BD">
            <w:pPr>
              <w:rPr>
                <w:rFonts w:cs="Arial"/>
              </w:rPr>
            </w:pPr>
            <w:r w:rsidRPr="00B31907">
              <w:rPr>
                <w:rFonts w:cs="Arial"/>
              </w:rPr>
              <w:tab/>
            </w:r>
            <w:r w:rsidRPr="00B31907">
              <w:rPr>
                <w:rFonts w:cs="Arial"/>
              </w:rPr>
              <w:tab/>
            </w:r>
            <w:r w:rsidRPr="00B31907">
              <w:rPr>
                <w:rFonts w:cs="Arial"/>
              </w:rPr>
              <w:tab/>
            </w:r>
            <w:r w:rsidRPr="00B31907">
              <w:rPr>
                <w:rFonts w:cs="Arial"/>
              </w:rPr>
              <w:tab/>
            </w:r>
            <w:r w:rsidRPr="00B31907">
              <w:rPr>
                <w:rFonts w:cs="Arial"/>
              </w:rPr>
              <w:tab/>
            </w:r>
            <w:r w:rsidRPr="00B31907">
              <w:rPr>
                <w:rFonts w:cs="Arial"/>
              </w:rPr>
              <w:tab/>
            </w:r>
          </w:p>
          <w:p w14:paraId="0EB85511" w14:textId="77777777" w:rsidR="00713E86" w:rsidRPr="00B31907" w:rsidRDefault="004472BA" w:rsidP="00AD10BD">
            <w:pPr>
              <w:rPr>
                <w:rFonts w:cs="Arial"/>
              </w:rPr>
            </w:pPr>
            <w:r w:rsidRPr="00B31907">
              <w:rPr>
                <w:rFonts w:cs="Arial"/>
              </w:rPr>
              <w:t>Gospodarski subjekt</w:t>
            </w:r>
            <w:r w:rsidR="00713E86" w:rsidRPr="00B31907">
              <w:rPr>
                <w:rFonts w:cs="Arial"/>
              </w:rPr>
              <w:t>:</w:t>
            </w:r>
          </w:p>
          <w:p w14:paraId="50A4285E" w14:textId="77777777" w:rsidR="00713E86" w:rsidRPr="00B31907" w:rsidRDefault="00713E86" w:rsidP="00AD10BD">
            <w:pPr>
              <w:rPr>
                <w:rFonts w:cs="Arial"/>
              </w:rPr>
            </w:pPr>
            <w:r w:rsidRPr="00B31907">
              <w:rPr>
                <w:rFonts w:cs="Arial"/>
              </w:rPr>
              <w:t>______________________</w:t>
            </w:r>
          </w:p>
          <w:p w14:paraId="44AD8B05" w14:textId="77777777" w:rsidR="00713E86" w:rsidRPr="00B31907" w:rsidRDefault="00713E86" w:rsidP="00AD10BD">
            <w:pPr>
              <w:rPr>
                <w:rFonts w:cs="Arial"/>
              </w:rPr>
            </w:pPr>
            <w:r w:rsidRPr="00B31907">
              <w:rPr>
                <w:rFonts w:cs="Arial"/>
              </w:rPr>
              <w:t>______________________</w:t>
            </w:r>
          </w:p>
          <w:p w14:paraId="50BB15BC" w14:textId="77777777" w:rsidR="00713E86" w:rsidRPr="00B31907" w:rsidRDefault="00713E86" w:rsidP="00AD10BD">
            <w:pPr>
              <w:rPr>
                <w:rFonts w:cs="Arial"/>
              </w:rPr>
            </w:pPr>
            <w:r w:rsidRPr="00B31907">
              <w:rPr>
                <w:rFonts w:cs="Arial"/>
              </w:rPr>
              <w:t>______________________</w:t>
            </w:r>
          </w:p>
        </w:tc>
        <w:tc>
          <w:tcPr>
            <w:tcW w:w="4605" w:type="dxa"/>
            <w:hideMark/>
          </w:tcPr>
          <w:p w14:paraId="343D9BBF" w14:textId="77777777" w:rsidR="004472BA" w:rsidRPr="00B31907" w:rsidRDefault="004472BA" w:rsidP="00AD10BD">
            <w:pPr>
              <w:rPr>
                <w:rFonts w:cs="Arial"/>
              </w:rPr>
            </w:pPr>
          </w:p>
          <w:p w14:paraId="3A8CCF0B" w14:textId="77777777" w:rsidR="004472BA" w:rsidRPr="00B31907" w:rsidRDefault="004472BA" w:rsidP="00AD10BD">
            <w:pPr>
              <w:rPr>
                <w:rFonts w:cs="Arial"/>
              </w:rPr>
            </w:pPr>
          </w:p>
          <w:p w14:paraId="46EFBEF9" w14:textId="77777777" w:rsidR="004472BA" w:rsidRPr="00B31907" w:rsidRDefault="004472BA" w:rsidP="00AD10BD">
            <w:pPr>
              <w:rPr>
                <w:rFonts w:cs="Arial"/>
              </w:rPr>
            </w:pPr>
          </w:p>
          <w:p w14:paraId="767E3876" w14:textId="77777777" w:rsidR="00713E86" w:rsidRPr="00B31907" w:rsidRDefault="00713E86" w:rsidP="00AD10BD">
            <w:pPr>
              <w:rPr>
                <w:rFonts w:cs="Arial"/>
              </w:rPr>
            </w:pPr>
            <w:r w:rsidRPr="00B31907">
              <w:rPr>
                <w:rFonts w:cs="Arial"/>
              </w:rPr>
              <w:t>Št. pogodbe: __________________</w:t>
            </w:r>
            <w:r w:rsidRPr="00B31907">
              <w:rPr>
                <w:rFonts w:cs="Arial"/>
              </w:rPr>
              <w:tab/>
            </w:r>
          </w:p>
          <w:p w14:paraId="6348F72F" w14:textId="77777777" w:rsidR="00713E86" w:rsidRPr="00B31907" w:rsidRDefault="00713E86" w:rsidP="00AD10BD">
            <w:pPr>
              <w:rPr>
                <w:rFonts w:cs="Arial"/>
              </w:rPr>
            </w:pPr>
            <w:r w:rsidRPr="00B31907">
              <w:rPr>
                <w:rFonts w:cs="Arial"/>
              </w:rPr>
              <w:t xml:space="preserve"> </w:t>
            </w:r>
          </w:p>
          <w:p w14:paraId="013FAAB5" w14:textId="77777777" w:rsidR="00713E86" w:rsidRPr="00B31907" w:rsidRDefault="00713E86" w:rsidP="00AD10BD">
            <w:pPr>
              <w:rPr>
                <w:rFonts w:cs="Arial"/>
              </w:rPr>
            </w:pPr>
            <w:r w:rsidRPr="00B31907">
              <w:rPr>
                <w:rFonts w:cs="Arial"/>
              </w:rPr>
              <w:t>V Ljubljani, dne _______________</w:t>
            </w:r>
            <w:r w:rsidRPr="00B31907">
              <w:rPr>
                <w:rFonts w:cs="Arial"/>
              </w:rPr>
              <w:tab/>
            </w:r>
            <w:r w:rsidRPr="00B31907">
              <w:rPr>
                <w:rFonts w:cs="Arial"/>
              </w:rPr>
              <w:tab/>
            </w:r>
            <w:r w:rsidRPr="00B31907">
              <w:rPr>
                <w:rFonts w:cs="Arial"/>
              </w:rPr>
              <w:tab/>
            </w:r>
            <w:r w:rsidRPr="00B31907">
              <w:rPr>
                <w:rFonts w:cs="Arial"/>
              </w:rPr>
              <w:tab/>
            </w:r>
            <w:r w:rsidRPr="00B31907">
              <w:rPr>
                <w:rFonts w:cs="Arial"/>
              </w:rPr>
              <w:tab/>
            </w:r>
            <w:r w:rsidRPr="00B31907">
              <w:rPr>
                <w:rFonts w:cs="Arial"/>
              </w:rPr>
              <w:tab/>
            </w:r>
          </w:p>
          <w:p w14:paraId="02849310" w14:textId="77777777" w:rsidR="00713E86" w:rsidRPr="00B31907" w:rsidRDefault="00713E86" w:rsidP="00AD10BD">
            <w:pPr>
              <w:rPr>
                <w:rFonts w:cs="Arial"/>
              </w:rPr>
            </w:pPr>
            <w:r w:rsidRPr="00B31907">
              <w:rPr>
                <w:rFonts w:cs="Arial"/>
              </w:rPr>
              <w:t>Naročnik:</w:t>
            </w:r>
          </w:p>
          <w:p w14:paraId="330A6DDC" w14:textId="77777777" w:rsidR="00713E86" w:rsidRPr="00B31907" w:rsidRDefault="00713E86" w:rsidP="00AD10BD">
            <w:pPr>
              <w:rPr>
                <w:rFonts w:cs="Arial"/>
              </w:rPr>
            </w:pPr>
            <w:r w:rsidRPr="00B31907">
              <w:rPr>
                <w:rFonts w:cs="Arial"/>
              </w:rPr>
              <w:t>Onkološki inštitut Ljubljana</w:t>
            </w:r>
          </w:p>
          <w:p w14:paraId="322553DE" w14:textId="77777777" w:rsidR="00713E86" w:rsidRPr="00B31907" w:rsidRDefault="00713E86" w:rsidP="00AD10BD">
            <w:pPr>
              <w:rPr>
                <w:rFonts w:cs="Arial"/>
              </w:rPr>
            </w:pPr>
            <w:r w:rsidRPr="00B31907">
              <w:rPr>
                <w:rFonts w:cs="Arial"/>
              </w:rPr>
              <w:t xml:space="preserve">Andraž </w:t>
            </w:r>
            <w:r w:rsidR="00AD0A60" w:rsidRPr="00B31907">
              <w:rPr>
                <w:rFonts w:cs="Arial"/>
              </w:rPr>
              <w:t>J</w:t>
            </w:r>
            <w:r w:rsidRPr="00B31907">
              <w:rPr>
                <w:rFonts w:cs="Arial"/>
              </w:rPr>
              <w:t>akelj</w:t>
            </w:r>
            <w:r w:rsidRPr="00B31907">
              <w:rPr>
                <w:rFonts w:cs="Arial"/>
              </w:rPr>
              <w:tab/>
            </w:r>
            <w:r w:rsidRPr="00B31907">
              <w:rPr>
                <w:rFonts w:cs="Arial"/>
              </w:rPr>
              <w:tab/>
            </w:r>
            <w:r w:rsidRPr="00B31907">
              <w:rPr>
                <w:rFonts w:cs="Arial"/>
              </w:rPr>
              <w:tab/>
            </w:r>
          </w:p>
          <w:p w14:paraId="5D0F4D04" w14:textId="77777777" w:rsidR="00713E86" w:rsidRPr="00B31907" w:rsidRDefault="00713E86" w:rsidP="00AD10BD">
            <w:pPr>
              <w:rPr>
                <w:rFonts w:cs="Arial"/>
              </w:rPr>
            </w:pPr>
            <w:r w:rsidRPr="00B31907">
              <w:rPr>
                <w:rFonts w:cs="Arial"/>
              </w:rPr>
              <w:t>generaln</w:t>
            </w:r>
            <w:r w:rsidR="00AD0A60" w:rsidRPr="00B31907">
              <w:rPr>
                <w:rFonts w:cs="Arial"/>
              </w:rPr>
              <w:t>i</w:t>
            </w:r>
            <w:r w:rsidRPr="00B31907">
              <w:rPr>
                <w:rFonts w:cs="Arial"/>
              </w:rPr>
              <w:t xml:space="preserve"> direktor</w:t>
            </w:r>
          </w:p>
        </w:tc>
      </w:tr>
    </w:tbl>
    <w:p w14:paraId="4106F711" w14:textId="77777777" w:rsidR="00713E86" w:rsidRPr="00B31907" w:rsidRDefault="00713E86" w:rsidP="00713E86">
      <w:pPr>
        <w:rPr>
          <w:rFonts w:cs="Arial"/>
        </w:rPr>
      </w:pPr>
    </w:p>
    <w:p w14:paraId="43412B5B" w14:textId="77777777" w:rsidR="00713E86" w:rsidRPr="00B31907" w:rsidRDefault="00713E86" w:rsidP="00DB68AC">
      <w:pPr>
        <w:spacing w:line="260" w:lineRule="exact"/>
        <w:rPr>
          <w:rFonts w:cs="Arial"/>
          <w:b/>
        </w:rPr>
      </w:pPr>
    </w:p>
    <w:p w14:paraId="36291647" w14:textId="77777777" w:rsidR="00713E86" w:rsidRDefault="00713E86" w:rsidP="00DB68AC">
      <w:pPr>
        <w:spacing w:line="260" w:lineRule="exact"/>
        <w:rPr>
          <w:rFonts w:cs="Arial"/>
          <w:b/>
        </w:rPr>
      </w:pPr>
    </w:p>
    <w:p w14:paraId="614881ED" w14:textId="77777777" w:rsidR="00824C7E" w:rsidRDefault="00824C7E" w:rsidP="00DB68AC">
      <w:pPr>
        <w:spacing w:line="260" w:lineRule="exact"/>
        <w:rPr>
          <w:rFonts w:cs="Arial"/>
          <w:b/>
        </w:rPr>
      </w:pPr>
    </w:p>
    <w:p w14:paraId="35AD3CA9" w14:textId="77777777" w:rsidR="00824C7E" w:rsidRDefault="00824C7E" w:rsidP="00DB68AC">
      <w:pPr>
        <w:spacing w:line="260" w:lineRule="exact"/>
        <w:rPr>
          <w:rFonts w:cs="Arial"/>
          <w:b/>
        </w:rPr>
      </w:pPr>
    </w:p>
    <w:p w14:paraId="51FCF7E2" w14:textId="77777777" w:rsidR="00824C7E" w:rsidRDefault="00824C7E" w:rsidP="00DB68AC">
      <w:pPr>
        <w:spacing w:line="260" w:lineRule="exact"/>
        <w:rPr>
          <w:rFonts w:cs="Arial"/>
          <w:b/>
        </w:rPr>
      </w:pPr>
    </w:p>
    <w:p w14:paraId="70BE86CB" w14:textId="77777777" w:rsidR="00824C7E" w:rsidRDefault="00824C7E" w:rsidP="00DB68AC">
      <w:pPr>
        <w:spacing w:line="260" w:lineRule="exact"/>
        <w:rPr>
          <w:rFonts w:cs="Arial"/>
          <w:b/>
        </w:rPr>
      </w:pPr>
    </w:p>
    <w:p w14:paraId="584616F3" w14:textId="77777777" w:rsidR="00824C7E" w:rsidRDefault="00824C7E" w:rsidP="00DB68AC">
      <w:pPr>
        <w:spacing w:line="260" w:lineRule="exact"/>
        <w:rPr>
          <w:rFonts w:cs="Arial"/>
          <w:b/>
        </w:rPr>
      </w:pPr>
    </w:p>
    <w:p w14:paraId="13EB5633" w14:textId="77777777" w:rsidR="00824C7E" w:rsidRDefault="00824C7E" w:rsidP="00DB68AC">
      <w:pPr>
        <w:spacing w:line="260" w:lineRule="exact"/>
        <w:rPr>
          <w:rFonts w:cs="Arial"/>
          <w:b/>
        </w:rPr>
      </w:pPr>
    </w:p>
    <w:p w14:paraId="4656A7E9" w14:textId="77777777" w:rsidR="00824C7E" w:rsidRDefault="00824C7E" w:rsidP="00DB68AC">
      <w:pPr>
        <w:spacing w:line="260" w:lineRule="exact"/>
        <w:rPr>
          <w:rFonts w:cs="Arial"/>
          <w:b/>
        </w:rPr>
      </w:pPr>
    </w:p>
    <w:p w14:paraId="05747721" w14:textId="77777777" w:rsidR="00824C7E" w:rsidRDefault="00824C7E" w:rsidP="00DB68AC">
      <w:pPr>
        <w:spacing w:line="260" w:lineRule="exact"/>
        <w:rPr>
          <w:rFonts w:cs="Arial"/>
          <w:b/>
        </w:rPr>
      </w:pPr>
    </w:p>
    <w:p w14:paraId="600AEC87" w14:textId="77777777" w:rsidR="00824C7E" w:rsidRDefault="00824C7E" w:rsidP="00DB68AC">
      <w:pPr>
        <w:spacing w:line="260" w:lineRule="exact"/>
        <w:rPr>
          <w:rFonts w:cs="Arial"/>
          <w:b/>
        </w:rPr>
      </w:pPr>
    </w:p>
    <w:p w14:paraId="1E20D215" w14:textId="77777777" w:rsidR="00824C7E" w:rsidRDefault="00824C7E" w:rsidP="00DB68AC">
      <w:pPr>
        <w:spacing w:line="260" w:lineRule="exact"/>
        <w:rPr>
          <w:rFonts w:cs="Arial"/>
          <w:b/>
        </w:rPr>
      </w:pPr>
    </w:p>
    <w:p w14:paraId="6C283DB4" w14:textId="77777777" w:rsidR="00824C7E" w:rsidRDefault="00824C7E" w:rsidP="00DB68AC">
      <w:pPr>
        <w:spacing w:line="260" w:lineRule="exact"/>
        <w:rPr>
          <w:rFonts w:cs="Arial"/>
          <w:b/>
        </w:rPr>
      </w:pPr>
    </w:p>
    <w:p w14:paraId="5ED40691" w14:textId="77777777" w:rsidR="00824C7E" w:rsidRDefault="00824C7E" w:rsidP="00DB68AC">
      <w:pPr>
        <w:spacing w:line="260" w:lineRule="exact"/>
        <w:rPr>
          <w:rFonts w:cs="Arial"/>
          <w:b/>
        </w:rPr>
      </w:pPr>
    </w:p>
    <w:p w14:paraId="070CE356" w14:textId="77777777" w:rsidR="00824C7E" w:rsidRDefault="00824C7E" w:rsidP="00DB68AC">
      <w:pPr>
        <w:spacing w:line="260" w:lineRule="exact"/>
        <w:rPr>
          <w:rFonts w:cs="Arial"/>
          <w:b/>
        </w:rPr>
      </w:pPr>
    </w:p>
    <w:p w14:paraId="147A1AFC" w14:textId="77777777" w:rsidR="00824C7E" w:rsidRDefault="00824C7E" w:rsidP="00DB68AC">
      <w:pPr>
        <w:spacing w:line="260" w:lineRule="exact"/>
        <w:rPr>
          <w:rFonts w:cs="Arial"/>
          <w:b/>
        </w:rPr>
      </w:pPr>
    </w:p>
    <w:p w14:paraId="2B69E6A0" w14:textId="77777777" w:rsidR="00824C7E" w:rsidRDefault="00824C7E" w:rsidP="00DB68AC">
      <w:pPr>
        <w:spacing w:line="260" w:lineRule="exact"/>
        <w:rPr>
          <w:rFonts w:cs="Arial"/>
          <w:b/>
        </w:rPr>
      </w:pPr>
    </w:p>
    <w:p w14:paraId="4DB2B415" w14:textId="77777777" w:rsidR="00824C7E" w:rsidRDefault="00824C7E" w:rsidP="00DB68AC">
      <w:pPr>
        <w:spacing w:line="260" w:lineRule="exact"/>
        <w:rPr>
          <w:rFonts w:cs="Arial"/>
          <w:b/>
        </w:rPr>
      </w:pPr>
    </w:p>
    <w:p w14:paraId="5BB3723A" w14:textId="77777777" w:rsidR="00824C7E" w:rsidRPr="00641045" w:rsidRDefault="00824C7E" w:rsidP="00824C7E">
      <w:pPr>
        <w:rPr>
          <w:b/>
          <w:bdr w:val="single" w:sz="4" w:space="0" w:color="auto" w:frame="1"/>
        </w:rPr>
      </w:pPr>
      <w:r w:rsidRPr="00824C7E">
        <w:rPr>
          <w:b/>
          <w:bdr w:val="single" w:sz="4" w:space="0" w:color="auto" w:frame="1"/>
        </w:rPr>
        <w:lastRenderedPageBreak/>
        <w:t>Obrazec št. 11</w:t>
      </w:r>
      <w:r>
        <w:rPr>
          <w:b/>
          <w:bdr w:val="single" w:sz="4" w:space="0" w:color="auto" w:frame="1"/>
        </w:rPr>
        <w:t xml:space="preserve">  </w:t>
      </w:r>
    </w:p>
    <w:p w14:paraId="0E320ACB" w14:textId="77777777" w:rsidR="00824C7E" w:rsidRDefault="00824C7E" w:rsidP="00824C7E">
      <w:pPr>
        <w:jc w:val="center"/>
        <w:rPr>
          <w:rFonts w:cs="Arial"/>
          <w:b/>
        </w:rPr>
      </w:pPr>
      <w:r>
        <w:rPr>
          <w:rFonts w:cs="Arial"/>
          <w:b/>
        </w:rPr>
        <w:t>VZOREC POGODBE  - II. faza</w:t>
      </w:r>
    </w:p>
    <w:p w14:paraId="30D4BA8E" w14:textId="77777777" w:rsidR="00824C7E" w:rsidRDefault="00824C7E" w:rsidP="00824C7E">
      <w:pPr>
        <w:jc w:val="center"/>
        <w:rPr>
          <w:rFonts w:cs="Arial"/>
          <w:highlight w:val="green"/>
        </w:rPr>
      </w:pPr>
    </w:p>
    <w:p w14:paraId="6C05A4E3" w14:textId="77777777" w:rsidR="00824C7E" w:rsidRDefault="00824C7E" w:rsidP="00824C7E">
      <w:pPr>
        <w:rPr>
          <w:rFonts w:cs="Arial"/>
          <w:highlight w:val="green"/>
        </w:rPr>
      </w:pPr>
      <w:r>
        <w:rPr>
          <w:rFonts w:cs="Arial"/>
          <w:highlight w:val="green"/>
        </w:rPr>
        <w:t xml:space="preserve"> </w:t>
      </w:r>
    </w:p>
    <w:p w14:paraId="2F93875C" w14:textId="77777777" w:rsidR="00824C7E" w:rsidRDefault="00824C7E" w:rsidP="00824C7E">
      <w:pPr>
        <w:tabs>
          <w:tab w:val="left" w:pos="1701"/>
        </w:tabs>
        <w:rPr>
          <w:b/>
          <w:bCs/>
        </w:rPr>
      </w:pPr>
      <w:bookmarkStart w:id="5" w:name="_Hlk71010892"/>
      <w:r>
        <w:rPr>
          <w:b/>
          <w:bCs/>
        </w:rPr>
        <w:t xml:space="preserve">ONKOLOŠKI INŠTITUT LJUBLJANA,  Zaloška cesta 2, 1000 Ljubljana, </w:t>
      </w:r>
    </w:p>
    <w:p w14:paraId="49BCA7AB" w14:textId="77777777" w:rsidR="00824C7E" w:rsidRDefault="00824C7E" w:rsidP="00824C7E">
      <w:pPr>
        <w:tabs>
          <w:tab w:val="left" w:pos="1701"/>
        </w:tabs>
        <w:rPr>
          <w:bCs/>
        </w:rPr>
      </w:pPr>
      <w:r>
        <w:t>ki ga zastopa generalni direktor Andraž Jakelj</w:t>
      </w:r>
    </w:p>
    <w:p w14:paraId="65791D64" w14:textId="77777777" w:rsidR="00824C7E" w:rsidRDefault="00824C7E" w:rsidP="00824C7E">
      <w:pPr>
        <w:rPr>
          <w:rFonts w:cs="Arial"/>
          <w:sz w:val="24"/>
          <w:szCs w:val="24"/>
        </w:rPr>
      </w:pPr>
      <w:r>
        <w:rPr>
          <w:rFonts w:cs="Arial"/>
          <w:szCs w:val="24"/>
        </w:rPr>
        <w:t>Identifikacijska št. za DDV: SI34052674</w:t>
      </w:r>
    </w:p>
    <w:p w14:paraId="72697019" w14:textId="77777777" w:rsidR="00824C7E" w:rsidRDefault="00824C7E" w:rsidP="00824C7E">
      <w:pPr>
        <w:rPr>
          <w:rFonts w:cs="Arial"/>
          <w:szCs w:val="24"/>
        </w:rPr>
      </w:pPr>
      <w:r>
        <w:rPr>
          <w:rFonts w:cs="Arial"/>
          <w:szCs w:val="24"/>
        </w:rPr>
        <w:t>Matična št.: 5055733</w:t>
      </w:r>
      <w:r w:rsidR="00914D75">
        <w:rPr>
          <w:rFonts w:cs="Arial"/>
          <w:szCs w:val="24"/>
        </w:rPr>
        <w:t>000</w:t>
      </w:r>
    </w:p>
    <w:p w14:paraId="51FE6911" w14:textId="77777777" w:rsidR="00824C7E" w:rsidRDefault="00824C7E" w:rsidP="00824C7E">
      <w:pPr>
        <w:tabs>
          <w:tab w:val="left" w:pos="1701"/>
        </w:tabs>
      </w:pPr>
      <w:r>
        <w:t>(v nadaljnjem besedilu naročnik oz. kupec)</w:t>
      </w:r>
    </w:p>
    <w:p w14:paraId="28117FED" w14:textId="77777777" w:rsidR="00824C7E" w:rsidRDefault="00824C7E" w:rsidP="00824C7E"/>
    <w:p w14:paraId="42657D44" w14:textId="77777777" w:rsidR="00824C7E" w:rsidRDefault="00824C7E" w:rsidP="00824C7E">
      <w:pPr>
        <w:rPr>
          <w:sz w:val="24"/>
          <w:szCs w:val="24"/>
        </w:rPr>
      </w:pPr>
      <w:r>
        <w:t>in</w:t>
      </w:r>
    </w:p>
    <w:p w14:paraId="4A836F32" w14:textId="77777777" w:rsidR="00824C7E" w:rsidRDefault="00824C7E" w:rsidP="00824C7E">
      <w:pPr>
        <w:rPr>
          <w:bCs/>
        </w:rPr>
      </w:pPr>
    </w:p>
    <w:p w14:paraId="2F4DB4AC" w14:textId="77777777" w:rsidR="00824C7E" w:rsidRDefault="00824C7E" w:rsidP="00824C7E">
      <w:pPr>
        <w:rPr>
          <w:bCs/>
          <w:sz w:val="24"/>
          <w:szCs w:val="24"/>
        </w:rPr>
      </w:pPr>
      <w:r>
        <w:rPr>
          <w:bCs/>
        </w:rPr>
        <w:t>______________________________________________________________</w:t>
      </w:r>
    </w:p>
    <w:p w14:paraId="5318E65A" w14:textId="77777777" w:rsidR="00824C7E" w:rsidRDefault="00824C7E" w:rsidP="00824C7E">
      <w:pPr>
        <w:rPr>
          <w:bCs/>
        </w:rPr>
      </w:pPr>
      <w:r>
        <w:t>ki ga/jo zastopa</w:t>
      </w:r>
      <w:r>
        <w:rPr>
          <w:bCs/>
        </w:rPr>
        <w:t xml:space="preserve"> _________________________________________________</w:t>
      </w:r>
    </w:p>
    <w:p w14:paraId="7D49E98D" w14:textId="77777777" w:rsidR="00824C7E" w:rsidRDefault="00824C7E" w:rsidP="00824C7E">
      <w:pPr>
        <w:rPr>
          <w:rFonts w:cs="Arial"/>
          <w:sz w:val="24"/>
          <w:szCs w:val="24"/>
        </w:rPr>
      </w:pPr>
      <w:r>
        <w:rPr>
          <w:rFonts w:cs="Arial"/>
          <w:szCs w:val="24"/>
        </w:rPr>
        <w:t>Identifikacijska št. za DDV: _______________</w:t>
      </w:r>
    </w:p>
    <w:p w14:paraId="1791C4C8" w14:textId="77777777" w:rsidR="00824C7E" w:rsidRDefault="00824C7E" w:rsidP="00824C7E">
      <w:pPr>
        <w:rPr>
          <w:rFonts w:cs="Arial"/>
          <w:szCs w:val="24"/>
        </w:rPr>
      </w:pPr>
      <w:r>
        <w:rPr>
          <w:rFonts w:cs="Arial"/>
          <w:szCs w:val="24"/>
        </w:rPr>
        <w:t>Matična št.: _______________</w:t>
      </w:r>
    </w:p>
    <w:p w14:paraId="4E36D830" w14:textId="77777777" w:rsidR="00824C7E" w:rsidRDefault="00824C7E" w:rsidP="00824C7E">
      <w:pPr>
        <w:rPr>
          <w:bCs/>
        </w:rPr>
      </w:pPr>
      <w:r>
        <w:rPr>
          <w:bCs/>
        </w:rPr>
        <w:t>(</w:t>
      </w:r>
      <w:r>
        <w:rPr>
          <w:color w:val="000000"/>
        </w:rPr>
        <w:t>v nadaljnjem besedilu ponudnik oz. dobavitelj</w:t>
      </w:r>
      <w:r>
        <w:rPr>
          <w:bCs/>
        </w:rPr>
        <w:t xml:space="preserve">) </w:t>
      </w:r>
    </w:p>
    <w:p w14:paraId="291097BC" w14:textId="77777777" w:rsidR="00824C7E" w:rsidRDefault="00824C7E" w:rsidP="00824C7E">
      <w:pPr>
        <w:rPr>
          <w:sz w:val="16"/>
          <w:szCs w:val="16"/>
        </w:rPr>
      </w:pPr>
    </w:p>
    <w:p w14:paraId="7C99C928" w14:textId="77777777" w:rsidR="00824C7E" w:rsidRDefault="00824C7E" w:rsidP="00824C7E">
      <w:r>
        <w:t>skleneta naslednjo</w:t>
      </w:r>
    </w:p>
    <w:p w14:paraId="32C6F6C6" w14:textId="77777777" w:rsidR="00824C7E" w:rsidRDefault="00824C7E" w:rsidP="00824C7E"/>
    <w:p w14:paraId="15F5CB7F" w14:textId="77777777" w:rsidR="00824C7E" w:rsidRDefault="00824C7E" w:rsidP="00824C7E"/>
    <w:p w14:paraId="118C7825" w14:textId="77777777" w:rsidR="00824C7E" w:rsidRPr="00824C7E" w:rsidRDefault="00824C7E" w:rsidP="00824C7E">
      <w:pPr>
        <w:rPr>
          <w:sz w:val="24"/>
          <w:szCs w:val="24"/>
        </w:rPr>
      </w:pPr>
    </w:p>
    <w:p w14:paraId="54E9CEF9" w14:textId="77777777" w:rsidR="00824C7E" w:rsidRPr="00824C7E" w:rsidRDefault="00824C7E" w:rsidP="00824C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bCs/>
          <w:sz w:val="24"/>
          <w:szCs w:val="24"/>
        </w:rPr>
      </w:pPr>
      <w:r w:rsidRPr="00824C7E">
        <w:rPr>
          <w:rFonts w:cs="Arial"/>
          <w:b/>
          <w:bCs/>
          <w:sz w:val="24"/>
          <w:szCs w:val="24"/>
        </w:rPr>
        <w:t>POGODBO O NABAVI RAČUNALNIŠKE STROJNE IN PROGRAMSKE OPREME</w:t>
      </w:r>
    </w:p>
    <w:p w14:paraId="28B614C1" w14:textId="77777777" w:rsidR="00824C7E" w:rsidRPr="00824C7E" w:rsidRDefault="00824C7E" w:rsidP="00824C7E">
      <w:pPr>
        <w:widowControl w:val="0"/>
        <w:jc w:val="both"/>
        <w:rPr>
          <w:rFonts w:cs="Arial"/>
          <w:sz w:val="24"/>
          <w:szCs w:val="24"/>
        </w:rPr>
      </w:pPr>
    </w:p>
    <w:p w14:paraId="6C46F1F9" w14:textId="77777777" w:rsidR="00824C7E" w:rsidRDefault="00824C7E" w:rsidP="00824C7E">
      <w:pPr>
        <w:widowControl w:val="0"/>
        <w:jc w:val="both"/>
        <w:rPr>
          <w:rFonts w:cs="Arial"/>
        </w:rPr>
      </w:pPr>
    </w:p>
    <w:p w14:paraId="78BDD0B2" w14:textId="77777777" w:rsidR="00824C7E" w:rsidRDefault="00824C7E" w:rsidP="00824C7E">
      <w:pPr>
        <w:widowControl w:val="0"/>
        <w:jc w:val="both"/>
        <w:rPr>
          <w:rFonts w:cs="Arial"/>
        </w:rPr>
      </w:pPr>
    </w:p>
    <w:bookmarkEnd w:id="5"/>
    <w:p w14:paraId="24FC2497" w14:textId="77777777" w:rsidR="00824C7E" w:rsidRDefault="00824C7E" w:rsidP="00824C7E">
      <w:pPr>
        <w:widowControl w:val="0"/>
        <w:jc w:val="both"/>
        <w:rPr>
          <w:rFonts w:cs="Arial"/>
        </w:rPr>
      </w:pPr>
    </w:p>
    <w:p w14:paraId="78148C4B" w14:textId="77777777" w:rsidR="00824C7E" w:rsidRDefault="00824C7E" w:rsidP="00824C7E">
      <w:pPr>
        <w:rPr>
          <w:rFonts w:cs="Arial"/>
          <w:b/>
          <w:color w:val="000000"/>
        </w:rPr>
      </w:pPr>
      <w:r>
        <w:rPr>
          <w:rFonts w:cs="Arial"/>
          <w:b/>
          <w:color w:val="000000"/>
        </w:rPr>
        <w:t>I. Podlaga za sklenitev pogodbe</w:t>
      </w:r>
    </w:p>
    <w:p w14:paraId="47571879" w14:textId="77777777" w:rsidR="00824C7E" w:rsidRDefault="00824C7E" w:rsidP="00824C7E">
      <w:pPr>
        <w:rPr>
          <w:rFonts w:cs="Arial"/>
          <w:color w:val="000000"/>
        </w:rPr>
      </w:pPr>
    </w:p>
    <w:p w14:paraId="7352C447" w14:textId="77777777" w:rsidR="00824C7E" w:rsidRDefault="00824C7E" w:rsidP="00824C7E">
      <w:pPr>
        <w:jc w:val="center"/>
        <w:rPr>
          <w:rFonts w:cs="Arial"/>
          <w:color w:val="000000"/>
        </w:rPr>
      </w:pPr>
      <w:r>
        <w:rPr>
          <w:rFonts w:cs="Arial"/>
          <w:color w:val="000000"/>
        </w:rPr>
        <w:t>1. člen</w:t>
      </w:r>
    </w:p>
    <w:p w14:paraId="4940CE54" w14:textId="77777777" w:rsidR="00824C7E" w:rsidRDefault="00824C7E" w:rsidP="00824C7E">
      <w:pPr>
        <w:jc w:val="center"/>
        <w:rPr>
          <w:rFonts w:cs="Arial"/>
          <w:color w:val="000000"/>
        </w:rPr>
      </w:pPr>
    </w:p>
    <w:p w14:paraId="56385424" w14:textId="77777777" w:rsidR="00824C7E" w:rsidRDefault="00824C7E" w:rsidP="00824C7E">
      <w:pPr>
        <w:jc w:val="both"/>
        <w:rPr>
          <w:rFonts w:cs="Arial"/>
          <w:color w:val="000000"/>
        </w:rPr>
      </w:pPr>
      <w:r w:rsidRPr="009631E1">
        <w:rPr>
          <w:rFonts w:cs="Arial"/>
          <w:color w:val="000000"/>
        </w:rPr>
        <w:t xml:space="preserve">Podlaga za sklenitev pogodbe je izveden </w:t>
      </w:r>
      <w:r w:rsidR="00914D75" w:rsidRPr="009631E1">
        <w:rPr>
          <w:rFonts w:cs="Arial"/>
          <w:color w:val="000000"/>
        </w:rPr>
        <w:t xml:space="preserve">omejeni </w:t>
      </w:r>
      <w:r w:rsidRPr="009631E1">
        <w:rPr>
          <w:rFonts w:cs="Arial"/>
          <w:color w:val="000000"/>
        </w:rPr>
        <w:t xml:space="preserve">postopek oddaje javnega naročila za nabavo računalniške strojne in programske opreme z oznako </w:t>
      </w:r>
      <w:r w:rsidRPr="009631E1">
        <w:rPr>
          <w:rFonts w:cs="Arial"/>
          <w:bCs/>
          <w:color w:val="000000"/>
        </w:rPr>
        <w:t xml:space="preserve">JN-0029/2024, objavljen na Portalu javnih naročil št. ___________ z dne _____________ ter v Ur. l. EU pod oznako _________________ z dne ___________,  okvirni sporazum z oznako ____________________ sklenjen na podlagi izvedenega </w:t>
      </w:r>
      <w:r w:rsidR="00914D75" w:rsidRPr="009631E1">
        <w:rPr>
          <w:rFonts w:cs="Arial"/>
          <w:bCs/>
          <w:color w:val="000000"/>
        </w:rPr>
        <w:t xml:space="preserve">omejenega </w:t>
      </w:r>
      <w:r w:rsidRPr="009631E1">
        <w:rPr>
          <w:rFonts w:cs="Arial"/>
          <w:bCs/>
          <w:color w:val="000000"/>
        </w:rPr>
        <w:t>postopka ter izvedeno odpiranje konkurence z oznako JN-0029/2024/POV___  z dne ____________.</w:t>
      </w:r>
      <w:r>
        <w:rPr>
          <w:rFonts w:cs="Arial"/>
          <w:bCs/>
          <w:color w:val="000000"/>
        </w:rPr>
        <w:t xml:space="preserve"> </w:t>
      </w:r>
    </w:p>
    <w:p w14:paraId="4A00CAEF" w14:textId="77777777" w:rsidR="00824C7E" w:rsidRDefault="00824C7E" w:rsidP="00824C7E">
      <w:pPr>
        <w:jc w:val="both"/>
        <w:rPr>
          <w:rFonts w:cs="Arial"/>
          <w:color w:val="000000"/>
        </w:rPr>
      </w:pPr>
    </w:p>
    <w:p w14:paraId="1B761535" w14:textId="77777777" w:rsidR="00824C7E" w:rsidRDefault="00824C7E" w:rsidP="00824C7E">
      <w:pPr>
        <w:jc w:val="both"/>
        <w:rPr>
          <w:rFonts w:cs="Arial"/>
          <w:b/>
          <w:color w:val="000000"/>
        </w:rPr>
      </w:pPr>
    </w:p>
    <w:p w14:paraId="1C1858B0" w14:textId="77777777" w:rsidR="00824C7E" w:rsidRDefault="00824C7E" w:rsidP="00824C7E">
      <w:pPr>
        <w:jc w:val="both"/>
        <w:rPr>
          <w:rFonts w:cs="Arial"/>
          <w:b/>
          <w:color w:val="000000"/>
        </w:rPr>
      </w:pPr>
      <w:r>
        <w:rPr>
          <w:rFonts w:cs="Arial"/>
          <w:b/>
          <w:color w:val="000000"/>
        </w:rPr>
        <w:t>II. Predmet pogodbe</w:t>
      </w:r>
    </w:p>
    <w:p w14:paraId="6D0F27E2" w14:textId="77777777" w:rsidR="00824C7E" w:rsidRDefault="00824C7E" w:rsidP="00824C7E">
      <w:pPr>
        <w:jc w:val="both"/>
        <w:rPr>
          <w:rFonts w:cs="Arial"/>
          <w:color w:val="000000"/>
        </w:rPr>
      </w:pPr>
    </w:p>
    <w:p w14:paraId="797A0208" w14:textId="77777777" w:rsidR="00824C7E" w:rsidRDefault="00824C7E" w:rsidP="00824C7E">
      <w:pPr>
        <w:jc w:val="center"/>
        <w:rPr>
          <w:rFonts w:cs="Arial"/>
          <w:color w:val="000000"/>
        </w:rPr>
      </w:pPr>
      <w:r>
        <w:rPr>
          <w:rFonts w:cs="Arial"/>
          <w:color w:val="000000"/>
        </w:rPr>
        <w:t>2. člen</w:t>
      </w:r>
    </w:p>
    <w:p w14:paraId="58ACF3B3" w14:textId="77777777" w:rsidR="00824C7E" w:rsidRDefault="00824C7E" w:rsidP="00824C7E">
      <w:pPr>
        <w:jc w:val="center"/>
        <w:rPr>
          <w:rFonts w:cs="Arial"/>
          <w:color w:val="000000"/>
        </w:rPr>
      </w:pPr>
    </w:p>
    <w:p w14:paraId="7E0E1189" w14:textId="77777777" w:rsidR="00824C7E" w:rsidRDefault="00824C7E" w:rsidP="00824C7E">
      <w:pPr>
        <w:jc w:val="both"/>
        <w:rPr>
          <w:rFonts w:cs="Arial"/>
          <w:color w:val="000000"/>
        </w:rPr>
      </w:pPr>
      <w:r>
        <w:rPr>
          <w:rFonts w:cs="Arial"/>
          <w:color w:val="000000"/>
        </w:rPr>
        <w:t>Predmet pogodbe je je obveznost ponudnika, da naročniku za določeno kupnino dobavi in izroči v last in posest ter funkcionalno uporabo računalniško strojno in programsko opremo (v nadaljevanju: oprema) po ponudbi ponudnika št. _______________ z dne ____________ .</w:t>
      </w:r>
    </w:p>
    <w:p w14:paraId="7CC3AA1B" w14:textId="77777777" w:rsidR="00824C7E" w:rsidRPr="00DD5352" w:rsidRDefault="00824C7E" w:rsidP="00824C7E">
      <w:pPr>
        <w:jc w:val="both"/>
        <w:rPr>
          <w:rFonts w:cs="Arial"/>
          <w:color w:val="000000"/>
        </w:rPr>
      </w:pPr>
    </w:p>
    <w:p w14:paraId="7961B907" w14:textId="68F519E9" w:rsidR="00824C7E" w:rsidRDefault="00824C7E" w:rsidP="00824C7E">
      <w:pPr>
        <w:jc w:val="both"/>
        <w:rPr>
          <w:rFonts w:cs="Arial"/>
          <w:bCs/>
          <w:color w:val="000000"/>
        </w:rPr>
      </w:pPr>
      <w:r>
        <w:rPr>
          <w:rFonts w:cs="Arial"/>
          <w:color w:val="000000"/>
        </w:rPr>
        <w:t xml:space="preserve">Ponudnik dobavi opremo in izvede vsa dela v skladu s naročnikovim povabilom k oddaji ponudbe (odpiranje konkurence št. </w:t>
      </w:r>
      <w:r>
        <w:rPr>
          <w:rFonts w:cs="Arial"/>
          <w:bCs/>
          <w:color w:val="000000"/>
        </w:rPr>
        <w:t>JN-0029/2024/</w:t>
      </w:r>
      <w:r w:rsidRPr="000903EF">
        <w:rPr>
          <w:rFonts w:cs="Arial"/>
          <w:bCs/>
          <w:color w:val="000000"/>
        </w:rPr>
        <w:t>POV</w:t>
      </w:r>
      <w:r w:rsidR="000903EF">
        <w:rPr>
          <w:rFonts w:ascii="Calibri" w:hAnsi="Calibri" w:cs="Calibri"/>
          <w:bCs/>
        </w:rPr>
        <w:t>____</w:t>
      </w:r>
      <w:r>
        <w:rPr>
          <w:rFonts w:cs="Arial"/>
          <w:bCs/>
          <w:color w:val="000000"/>
        </w:rPr>
        <w:t xml:space="preserve"> z dne ____________) in navedeno ponudbo ponudnika. </w:t>
      </w:r>
    </w:p>
    <w:p w14:paraId="35043F0D" w14:textId="77777777" w:rsidR="00824C7E" w:rsidRDefault="00824C7E" w:rsidP="00824C7E">
      <w:pPr>
        <w:jc w:val="both"/>
        <w:rPr>
          <w:rFonts w:cs="Arial"/>
          <w:bCs/>
          <w:color w:val="000000"/>
        </w:rPr>
      </w:pPr>
    </w:p>
    <w:p w14:paraId="7EF392C9" w14:textId="77777777" w:rsidR="00824C7E" w:rsidRDefault="00824C7E" w:rsidP="00824C7E">
      <w:pPr>
        <w:jc w:val="both"/>
        <w:rPr>
          <w:rFonts w:cs="Arial"/>
          <w:bCs/>
          <w:color w:val="000000"/>
        </w:rPr>
      </w:pPr>
      <w:r>
        <w:rPr>
          <w:rFonts w:cs="Arial"/>
          <w:bCs/>
          <w:color w:val="000000"/>
        </w:rPr>
        <w:t>Ponudnik izvede tudi druga dela in opravila, ki niso izrecno navedena v tej pogodbi, vendar so potrebna za izvedbo in predajo celotnega predmeta pogodbe v skladu z drugim odstavkom tega člena.</w:t>
      </w:r>
    </w:p>
    <w:p w14:paraId="61532AA5" w14:textId="77777777" w:rsidR="00824C7E" w:rsidRDefault="00824C7E" w:rsidP="00824C7E">
      <w:pPr>
        <w:jc w:val="both"/>
        <w:rPr>
          <w:rFonts w:cs="Arial"/>
          <w:bCs/>
          <w:color w:val="000000"/>
        </w:rPr>
      </w:pPr>
    </w:p>
    <w:p w14:paraId="4E97DF12" w14:textId="77777777" w:rsidR="00824C7E" w:rsidRDefault="00824C7E" w:rsidP="00824C7E">
      <w:pPr>
        <w:jc w:val="both"/>
        <w:rPr>
          <w:rFonts w:cs="Arial"/>
          <w:bCs/>
          <w:color w:val="000000"/>
        </w:rPr>
      </w:pPr>
      <w:r>
        <w:rPr>
          <w:rFonts w:cs="Arial"/>
          <w:bCs/>
          <w:color w:val="000000"/>
        </w:rPr>
        <w:t>Predmet pogodbe je tudi obveznost ponudnika, da priskrbi primerno embalažo in transport ter da na svoje stroške ščiti in zavaruje pogodbeno opremo pred vsakovrstnimi škodljivimi vplivi in poškodbami ter da odgovarja za varno delo do končnega prevzema, za splošno varnost pa do poteka garancijskih rokov.</w:t>
      </w:r>
    </w:p>
    <w:p w14:paraId="33559B4B" w14:textId="77777777" w:rsidR="00824C7E" w:rsidRDefault="00824C7E" w:rsidP="00824C7E">
      <w:pPr>
        <w:jc w:val="both"/>
        <w:rPr>
          <w:rFonts w:cs="Arial"/>
          <w:bCs/>
          <w:color w:val="000000"/>
        </w:rPr>
      </w:pPr>
    </w:p>
    <w:p w14:paraId="76335958" w14:textId="77777777" w:rsidR="00824C7E" w:rsidRPr="00DD5352" w:rsidRDefault="00824C7E" w:rsidP="00824C7E">
      <w:pPr>
        <w:jc w:val="both"/>
        <w:rPr>
          <w:rFonts w:cs="Arial"/>
          <w:color w:val="000000"/>
        </w:rPr>
      </w:pPr>
      <w:r>
        <w:rPr>
          <w:rFonts w:cs="Arial"/>
          <w:bCs/>
          <w:color w:val="000000"/>
        </w:rPr>
        <w:t>Predmet pogodbe je tudi odgovornost za napake in odprava le teh v dogovorjenih rokih vključno s preventivnimi pregledi in potrebnim vzdrževanjem v garancijskem obdobju v skladu s tehničnimi zahtevami iz povabila k oddaji ponudbe naročnika.</w:t>
      </w:r>
    </w:p>
    <w:p w14:paraId="2AF781A7" w14:textId="77777777" w:rsidR="00824C7E" w:rsidRDefault="00824C7E" w:rsidP="00824C7E">
      <w:pPr>
        <w:jc w:val="both"/>
        <w:rPr>
          <w:rFonts w:cs="Arial"/>
          <w:b/>
          <w:color w:val="000000"/>
        </w:rPr>
      </w:pPr>
    </w:p>
    <w:p w14:paraId="7435A0BB" w14:textId="77777777" w:rsidR="00824C7E" w:rsidRPr="00867A79" w:rsidRDefault="00D41973" w:rsidP="00824C7E">
      <w:pPr>
        <w:jc w:val="both"/>
        <w:rPr>
          <w:rFonts w:cs="Arial"/>
          <w:bCs/>
          <w:color w:val="000000"/>
        </w:rPr>
      </w:pPr>
      <w:r>
        <w:rPr>
          <w:rFonts w:cs="Arial"/>
          <w:bCs/>
          <w:color w:val="000000"/>
        </w:rPr>
        <w:t xml:space="preserve">Ponudnik jamči, da </w:t>
      </w:r>
      <w:r w:rsidR="008926E7">
        <w:rPr>
          <w:rFonts w:cs="Arial"/>
          <w:bCs/>
          <w:color w:val="000000"/>
        </w:rPr>
        <w:t>bo p</w:t>
      </w:r>
      <w:r w:rsidR="00824C7E" w:rsidRPr="00867A79">
        <w:rPr>
          <w:rFonts w:cs="Arial"/>
          <w:bCs/>
          <w:color w:val="000000"/>
        </w:rPr>
        <w:t xml:space="preserve">ogodbena oprema </w:t>
      </w:r>
      <w:r w:rsidR="008926E7">
        <w:rPr>
          <w:rFonts w:cs="Arial"/>
          <w:bCs/>
          <w:color w:val="000000"/>
        </w:rPr>
        <w:t xml:space="preserve"> dobavljena </w:t>
      </w:r>
      <w:r w:rsidR="00824C7E" w:rsidRPr="00867A79">
        <w:rPr>
          <w:rFonts w:cs="Arial"/>
          <w:bCs/>
          <w:color w:val="000000"/>
        </w:rPr>
        <w:t xml:space="preserve">in pogodbena dela  </w:t>
      </w:r>
      <w:r w:rsidR="008926E7">
        <w:rPr>
          <w:rFonts w:cs="Arial"/>
          <w:bCs/>
          <w:color w:val="000000"/>
        </w:rPr>
        <w:t>izvedena</w:t>
      </w:r>
      <w:r w:rsidR="00824C7E" w:rsidRPr="00867A79">
        <w:rPr>
          <w:rFonts w:cs="Arial"/>
          <w:bCs/>
          <w:color w:val="000000"/>
        </w:rPr>
        <w:t xml:space="preserve"> kvalitetno, sodobno, skladno z </w:t>
      </w:r>
      <w:r w:rsidR="00824C7E">
        <w:rPr>
          <w:rFonts w:cs="Arial"/>
          <w:bCs/>
          <w:color w:val="000000"/>
        </w:rPr>
        <w:t xml:space="preserve">veljavnimi predpisi in normativi. </w:t>
      </w:r>
    </w:p>
    <w:p w14:paraId="4864278F" w14:textId="77777777" w:rsidR="00824C7E" w:rsidRDefault="00824C7E" w:rsidP="00824C7E">
      <w:pPr>
        <w:jc w:val="both"/>
        <w:rPr>
          <w:rFonts w:cs="Arial"/>
          <w:b/>
          <w:color w:val="000000"/>
        </w:rPr>
      </w:pPr>
    </w:p>
    <w:p w14:paraId="454E7C14" w14:textId="77777777" w:rsidR="00824C7E" w:rsidRDefault="00824C7E" w:rsidP="00824C7E">
      <w:pPr>
        <w:jc w:val="both"/>
        <w:rPr>
          <w:rFonts w:cs="Arial"/>
          <w:b/>
          <w:color w:val="000000"/>
        </w:rPr>
      </w:pPr>
    </w:p>
    <w:p w14:paraId="6EFAF104" w14:textId="77777777" w:rsidR="00824C7E" w:rsidRDefault="00824C7E" w:rsidP="00824C7E">
      <w:pPr>
        <w:jc w:val="both"/>
        <w:rPr>
          <w:rFonts w:cs="Arial"/>
          <w:b/>
          <w:color w:val="000000"/>
        </w:rPr>
      </w:pPr>
      <w:r>
        <w:rPr>
          <w:rFonts w:cs="Arial"/>
          <w:b/>
          <w:color w:val="000000"/>
        </w:rPr>
        <w:t>III. Pogodbena cena in plačilni rok</w:t>
      </w:r>
    </w:p>
    <w:p w14:paraId="2BFD19EB" w14:textId="77777777" w:rsidR="00824C7E" w:rsidRDefault="00824C7E" w:rsidP="00824C7E">
      <w:pPr>
        <w:jc w:val="both"/>
        <w:rPr>
          <w:rFonts w:cs="Arial"/>
          <w:color w:val="000000"/>
        </w:rPr>
      </w:pPr>
    </w:p>
    <w:p w14:paraId="27D822C4" w14:textId="77777777" w:rsidR="00824C7E" w:rsidRDefault="00824C7E" w:rsidP="00824C7E">
      <w:pPr>
        <w:jc w:val="center"/>
        <w:rPr>
          <w:rFonts w:cs="Arial"/>
          <w:color w:val="000000"/>
        </w:rPr>
      </w:pPr>
      <w:r>
        <w:rPr>
          <w:rFonts w:cs="Arial"/>
          <w:color w:val="000000"/>
        </w:rPr>
        <w:t>3. člen</w:t>
      </w:r>
    </w:p>
    <w:p w14:paraId="29BA7D3D" w14:textId="77777777" w:rsidR="00824C7E" w:rsidRDefault="00824C7E" w:rsidP="00824C7E">
      <w:pPr>
        <w:jc w:val="center"/>
        <w:rPr>
          <w:rFonts w:cs="Arial"/>
          <w:color w:val="000000"/>
        </w:rPr>
      </w:pPr>
    </w:p>
    <w:p w14:paraId="7263644D" w14:textId="77777777" w:rsidR="00824C7E" w:rsidRDefault="00824C7E" w:rsidP="00824C7E">
      <w:pPr>
        <w:jc w:val="both"/>
        <w:rPr>
          <w:rFonts w:cs="Arial"/>
          <w:color w:val="000000"/>
        </w:rPr>
      </w:pPr>
      <w:r>
        <w:rPr>
          <w:rFonts w:cs="Arial"/>
          <w:color w:val="000000"/>
        </w:rPr>
        <w:t xml:space="preserve">Pogodbena cena  znaša ______________   EUR z DDV in vključuje vse stroške za izvedbo pogodbe ter je </w:t>
      </w:r>
      <w:r w:rsidR="008926E7">
        <w:rPr>
          <w:rFonts w:cs="Arial"/>
          <w:color w:val="000000"/>
        </w:rPr>
        <w:t>ni mogoče povečati na nobeni osnovi</w:t>
      </w:r>
      <w:r>
        <w:rPr>
          <w:rFonts w:cs="Arial"/>
          <w:color w:val="000000"/>
        </w:rPr>
        <w:t>.</w:t>
      </w:r>
    </w:p>
    <w:p w14:paraId="6A0BC153" w14:textId="77777777" w:rsidR="00824C7E" w:rsidRDefault="00824C7E" w:rsidP="00824C7E">
      <w:pPr>
        <w:jc w:val="both"/>
        <w:rPr>
          <w:rFonts w:cs="Arial"/>
          <w:color w:val="000000"/>
        </w:rPr>
      </w:pPr>
    </w:p>
    <w:p w14:paraId="600487F5" w14:textId="77777777" w:rsidR="00824C7E" w:rsidRDefault="00824C7E" w:rsidP="00824C7E">
      <w:pPr>
        <w:jc w:val="both"/>
        <w:rPr>
          <w:rFonts w:cs="Arial"/>
          <w:color w:val="000000"/>
        </w:rPr>
      </w:pPr>
      <w:r>
        <w:rPr>
          <w:rFonts w:cs="Arial"/>
          <w:color w:val="000000"/>
        </w:rPr>
        <w:t>Rok plačila je 30. dan od dneva prejetega računa po prevzemu dobavljene opreme s strani pooblaščene osebe naročnika.</w:t>
      </w:r>
    </w:p>
    <w:p w14:paraId="28E0B70B" w14:textId="77777777" w:rsidR="00824C7E" w:rsidRDefault="00824C7E" w:rsidP="00824C7E">
      <w:pPr>
        <w:jc w:val="both"/>
        <w:rPr>
          <w:rFonts w:cs="Arial"/>
          <w:color w:val="000000"/>
        </w:rPr>
      </w:pPr>
    </w:p>
    <w:p w14:paraId="4FDAF032" w14:textId="77777777" w:rsidR="00824C7E" w:rsidRDefault="00824C7E" w:rsidP="00824C7E">
      <w:pPr>
        <w:jc w:val="both"/>
        <w:rPr>
          <w:rFonts w:cs="Arial"/>
          <w:color w:val="000000"/>
        </w:rPr>
      </w:pPr>
    </w:p>
    <w:p w14:paraId="1D3D87C8" w14:textId="77777777" w:rsidR="00824C7E" w:rsidRPr="00DE6545" w:rsidRDefault="00824C7E" w:rsidP="00824C7E">
      <w:pPr>
        <w:jc w:val="both"/>
        <w:rPr>
          <w:rFonts w:cs="Arial"/>
          <w:b/>
          <w:color w:val="000000"/>
        </w:rPr>
      </w:pPr>
      <w:r>
        <w:rPr>
          <w:rFonts w:cs="Arial"/>
          <w:b/>
          <w:color w:val="000000"/>
        </w:rPr>
        <w:t>I</w:t>
      </w:r>
      <w:r w:rsidRPr="00DE6545">
        <w:rPr>
          <w:rFonts w:cs="Arial"/>
          <w:b/>
          <w:color w:val="000000"/>
        </w:rPr>
        <w:t xml:space="preserve">V. Dobavni rok </w:t>
      </w:r>
    </w:p>
    <w:p w14:paraId="5C8EC06C" w14:textId="77777777" w:rsidR="00824C7E" w:rsidRPr="00C9038B" w:rsidRDefault="00824C7E" w:rsidP="00824C7E">
      <w:pPr>
        <w:jc w:val="center"/>
        <w:rPr>
          <w:rFonts w:cs="Arial"/>
          <w:color w:val="000000"/>
        </w:rPr>
      </w:pPr>
    </w:p>
    <w:p w14:paraId="6B78D4FC" w14:textId="77777777" w:rsidR="00824C7E" w:rsidRDefault="00824C7E" w:rsidP="00824C7E">
      <w:pPr>
        <w:jc w:val="center"/>
        <w:rPr>
          <w:rFonts w:cs="Arial"/>
          <w:color w:val="000000"/>
        </w:rPr>
      </w:pPr>
      <w:r>
        <w:rPr>
          <w:rFonts w:cs="Arial"/>
          <w:color w:val="000000"/>
        </w:rPr>
        <w:t>4</w:t>
      </w:r>
      <w:r w:rsidRPr="00C9038B">
        <w:rPr>
          <w:rFonts w:cs="Arial"/>
          <w:color w:val="000000"/>
        </w:rPr>
        <w:t>. člen</w:t>
      </w:r>
    </w:p>
    <w:p w14:paraId="158FBB04" w14:textId="77777777" w:rsidR="00824C7E" w:rsidRPr="00C9038B" w:rsidRDefault="00824C7E" w:rsidP="00824C7E">
      <w:pPr>
        <w:jc w:val="center"/>
        <w:rPr>
          <w:rFonts w:cs="Arial"/>
          <w:color w:val="000000"/>
        </w:rPr>
      </w:pPr>
    </w:p>
    <w:p w14:paraId="4606387B" w14:textId="77777777" w:rsidR="00824C7E" w:rsidRDefault="00824C7E" w:rsidP="00824C7E">
      <w:pPr>
        <w:jc w:val="both"/>
        <w:rPr>
          <w:rFonts w:cs="Arial"/>
          <w:color w:val="000000"/>
        </w:rPr>
      </w:pPr>
      <w:r>
        <w:rPr>
          <w:rFonts w:cs="Arial"/>
          <w:color w:val="000000"/>
        </w:rPr>
        <w:t>Dobavni rok za opremo znaša ___________ dni od začetka veljavnosti pogodbe.</w:t>
      </w:r>
    </w:p>
    <w:p w14:paraId="77B1B114" w14:textId="77777777" w:rsidR="00824C7E" w:rsidRDefault="00824C7E" w:rsidP="00824C7E">
      <w:pPr>
        <w:jc w:val="both"/>
        <w:rPr>
          <w:rFonts w:cs="Arial"/>
          <w:color w:val="000000"/>
        </w:rPr>
      </w:pPr>
    </w:p>
    <w:p w14:paraId="76E349C4" w14:textId="77777777" w:rsidR="00824C7E" w:rsidRDefault="00824C7E" w:rsidP="00824C7E">
      <w:pPr>
        <w:jc w:val="both"/>
        <w:rPr>
          <w:rFonts w:cs="Arial"/>
          <w:color w:val="000000"/>
        </w:rPr>
      </w:pPr>
    </w:p>
    <w:p w14:paraId="0891EE00" w14:textId="77777777" w:rsidR="00824C7E" w:rsidRPr="00613688" w:rsidRDefault="00824C7E" w:rsidP="00824C7E">
      <w:pPr>
        <w:jc w:val="both"/>
        <w:rPr>
          <w:rFonts w:cs="Arial"/>
          <w:b/>
          <w:bCs/>
          <w:color w:val="000000"/>
        </w:rPr>
      </w:pPr>
      <w:r w:rsidRPr="00613688">
        <w:rPr>
          <w:rFonts w:cs="Arial"/>
          <w:b/>
          <w:bCs/>
          <w:color w:val="000000"/>
        </w:rPr>
        <w:t xml:space="preserve">V. Garancijski rok </w:t>
      </w:r>
    </w:p>
    <w:p w14:paraId="61642AF9" w14:textId="77777777" w:rsidR="00824C7E" w:rsidRDefault="00824C7E" w:rsidP="00824C7E">
      <w:pPr>
        <w:jc w:val="both"/>
        <w:rPr>
          <w:rFonts w:cs="Arial"/>
          <w:color w:val="000000"/>
        </w:rPr>
      </w:pPr>
    </w:p>
    <w:p w14:paraId="5AD17C68" w14:textId="77777777" w:rsidR="00824C7E" w:rsidRDefault="00824C7E" w:rsidP="00824C7E">
      <w:pPr>
        <w:jc w:val="both"/>
        <w:rPr>
          <w:rFonts w:cs="Arial"/>
          <w:color w:val="000000"/>
        </w:rPr>
      </w:pPr>
      <w:r>
        <w:rPr>
          <w:rFonts w:cs="Arial"/>
          <w:color w:val="000000"/>
        </w:rPr>
        <w:t>Garancijski rok za dobavljeno opremo znaša _______ dni od prevzema opreme s strani pooblaščene osebe naročnika.</w:t>
      </w:r>
    </w:p>
    <w:p w14:paraId="319E757A" w14:textId="77777777" w:rsidR="00824C7E" w:rsidRDefault="00824C7E" w:rsidP="00824C7E">
      <w:pPr>
        <w:jc w:val="both"/>
        <w:rPr>
          <w:rFonts w:cs="Arial"/>
          <w:color w:val="000000"/>
        </w:rPr>
      </w:pPr>
    </w:p>
    <w:p w14:paraId="270D9F0A" w14:textId="77777777" w:rsidR="00824C7E" w:rsidRPr="00C9038B" w:rsidRDefault="00824C7E" w:rsidP="00824C7E">
      <w:pPr>
        <w:jc w:val="both"/>
        <w:rPr>
          <w:rFonts w:cs="Arial"/>
          <w:color w:val="000000"/>
        </w:rPr>
      </w:pPr>
      <w:r>
        <w:rPr>
          <w:rFonts w:cs="Arial"/>
          <w:color w:val="000000"/>
        </w:rPr>
        <w:t>Ponudnik zagotovi brezplačno garancijsko vzdrževanje in servisiranje opreme v času garancije in sicer v obsegu popolnega servisiranja in vzdrževanja z brezplačno zamenjavo vseh okvarjenih rezervnih delov  ter ostalih strkoškov servisiranja kot je specificirano v naročnikovem povabilu k oddaji ponudbe.</w:t>
      </w:r>
    </w:p>
    <w:p w14:paraId="509B14AE" w14:textId="77777777" w:rsidR="00824C7E" w:rsidRPr="00C9038B" w:rsidRDefault="00824C7E" w:rsidP="00824C7E">
      <w:pPr>
        <w:jc w:val="both"/>
        <w:rPr>
          <w:rFonts w:cs="Arial"/>
          <w:color w:val="000000"/>
        </w:rPr>
      </w:pPr>
    </w:p>
    <w:p w14:paraId="68752D14" w14:textId="77777777" w:rsidR="00824C7E" w:rsidRPr="00483D9E" w:rsidRDefault="00824C7E" w:rsidP="00824C7E">
      <w:pPr>
        <w:jc w:val="both"/>
        <w:rPr>
          <w:rFonts w:cs="Arial"/>
          <w:b/>
          <w:color w:val="000000"/>
        </w:rPr>
      </w:pPr>
      <w:r w:rsidRPr="00483D9E">
        <w:rPr>
          <w:rFonts w:cs="Arial"/>
          <w:b/>
          <w:color w:val="000000"/>
        </w:rPr>
        <w:t>V</w:t>
      </w:r>
      <w:r>
        <w:rPr>
          <w:rFonts w:cs="Arial"/>
          <w:b/>
          <w:color w:val="000000"/>
        </w:rPr>
        <w:t>I</w:t>
      </w:r>
      <w:r w:rsidRPr="00483D9E">
        <w:rPr>
          <w:rFonts w:cs="Arial"/>
          <w:b/>
          <w:color w:val="000000"/>
        </w:rPr>
        <w:t>. Skrbnika pogodbe in kontaktne osebe</w:t>
      </w:r>
    </w:p>
    <w:p w14:paraId="724F383F" w14:textId="77777777" w:rsidR="00824C7E" w:rsidRPr="00C9038B" w:rsidRDefault="00824C7E" w:rsidP="00824C7E">
      <w:pPr>
        <w:jc w:val="both"/>
        <w:rPr>
          <w:rFonts w:cs="Arial"/>
          <w:color w:val="000000"/>
        </w:rPr>
      </w:pPr>
    </w:p>
    <w:p w14:paraId="642DBCE0" w14:textId="77777777" w:rsidR="00824C7E" w:rsidRPr="00C9038B" w:rsidRDefault="00824C7E" w:rsidP="00824C7E">
      <w:pPr>
        <w:jc w:val="center"/>
        <w:rPr>
          <w:rFonts w:cs="Arial"/>
          <w:color w:val="000000"/>
        </w:rPr>
      </w:pPr>
      <w:r>
        <w:rPr>
          <w:rFonts w:cs="Arial"/>
          <w:color w:val="000000"/>
        </w:rPr>
        <w:t>5</w:t>
      </w:r>
      <w:r w:rsidRPr="00C9038B">
        <w:rPr>
          <w:rFonts w:cs="Arial"/>
          <w:color w:val="000000"/>
        </w:rPr>
        <w:t>. člen</w:t>
      </w:r>
    </w:p>
    <w:p w14:paraId="49B3BE1B" w14:textId="77777777" w:rsidR="00824C7E" w:rsidRPr="00C9038B" w:rsidRDefault="00824C7E" w:rsidP="00824C7E">
      <w:pPr>
        <w:jc w:val="both"/>
        <w:rPr>
          <w:rFonts w:cs="Arial"/>
          <w:color w:val="000000"/>
        </w:rPr>
      </w:pPr>
      <w:r w:rsidRPr="00C9038B">
        <w:rPr>
          <w:rFonts w:cs="Arial"/>
          <w:color w:val="000000"/>
        </w:rPr>
        <w:t>za naročnika:</w:t>
      </w:r>
      <w:r w:rsidRPr="00C9038B">
        <w:rPr>
          <w:rFonts w:cs="Arial"/>
          <w:color w:val="000000"/>
        </w:rPr>
        <w:tab/>
      </w:r>
    </w:p>
    <w:p w14:paraId="0F90FEC2" w14:textId="77777777" w:rsidR="00824C7E" w:rsidRPr="00C9038B" w:rsidRDefault="00824C7E" w:rsidP="00824C7E">
      <w:pPr>
        <w:jc w:val="both"/>
        <w:rPr>
          <w:rFonts w:cs="Arial"/>
          <w:color w:val="000000"/>
        </w:rPr>
      </w:pPr>
      <w:r w:rsidRPr="00C9038B">
        <w:rPr>
          <w:rFonts w:cs="Arial"/>
          <w:color w:val="000000"/>
        </w:rPr>
        <w:t xml:space="preserve">SKRBNIK POGODBE: </w:t>
      </w:r>
      <w:r>
        <w:rPr>
          <w:rFonts w:cs="Arial"/>
          <w:color w:val="000000"/>
        </w:rPr>
        <w:t>_______________</w:t>
      </w:r>
      <w:r w:rsidRPr="00613688">
        <w:rPr>
          <w:rFonts w:cs="Arial"/>
          <w:color w:val="000000"/>
        </w:rPr>
        <w:t xml:space="preserve"> </w:t>
      </w:r>
      <w:r>
        <w:rPr>
          <w:rFonts w:cs="Arial"/>
          <w:color w:val="000000"/>
        </w:rPr>
        <w:t>,</w:t>
      </w:r>
      <w:r w:rsidRPr="00C9038B">
        <w:rPr>
          <w:rFonts w:cs="Arial"/>
          <w:color w:val="000000"/>
        </w:rPr>
        <w:t xml:space="preserve">tel.št.__________________, e-mail:_________________ </w:t>
      </w:r>
    </w:p>
    <w:p w14:paraId="488A1000" w14:textId="77777777" w:rsidR="00824C7E" w:rsidRPr="00C9038B" w:rsidRDefault="00824C7E" w:rsidP="00824C7E">
      <w:pPr>
        <w:jc w:val="both"/>
        <w:rPr>
          <w:rFonts w:cs="Arial"/>
          <w:color w:val="000000"/>
        </w:rPr>
      </w:pPr>
      <w:r w:rsidRPr="00C9038B">
        <w:rPr>
          <w:rFonts w:cs="Arial"/>
          <w:color w:val="000000"/>
        </w:rPr>
        <w:t xml:space="preserve">KONTAKTNA OSEBA: _______________, tel.št.__________________, e-mail:_________________ </w:t>
      </w:r>
    </w:p>
    <w:p w14:paraId="73949A53" w14:textId="77777777" w:rsidR="00824C7E" w:rsidRPr="00C9038B" w:rsidRDefault="00824C7E" w:rsidP="00824C7E">
      <w:pPr>
        <w:jc w:val="both"/>
        <w:rPr>
          <w:rFonts w:cs="Arial"/>
          <w:color w:val="000000"/>
        </w:rPr>
      </w:pPr>
    </w:p>
    <w:p w14:paraId="26F1698D" w14:textId="77777777" w:rsidR="00824C7E" w:rsidRPr="00C9038B" w:rsidRDefault="00824C7E" w:rsidP="00824C7E">
      <w:pPr>
        <w:jc w:val="both"/>
        <w:rPr>
          <w:rFonts w:cs="Arial"/>
          <w:color w:val="000000"/>
        </w:rPr>
      </w:pPr>
      <w:r w:rsidRPr="00C9038B">
        <w:rPr>
          <w:rFonts w:cs="Arial"/>
          <w:color w:val="000000"/>
        </w:rPr>
        <w:t xml:space="preserve">za dobavitelja: </w:t>
      </w:r>
    </w:p>
    <w:p w14:paraId="166B0265" w14:textId="77777777" w:rsidR="00824C7E" w:rsidRPr="00C9038B" w:rsidRDefault="00824C7E" w:rsidP="00824C7E">
      <w:pPr>
        <w:jc w:val="both"/>
        <w:rPr>
          <w:rFonts w:cs="Arial"/>
          <w:color w:val="000000"/>
        </w:rPr>
      </w:pPr>
      <w:r w:rsidRPr="00C9038B">
        <w:rPr>
          <w:rFonts w:cs="Arial"/>
          <w:color w:val="000000"/>
        </w:rPr>
        <w:t xml:space="preserve">SKRBNIK POGODBE: </w:t>
      </w:r>
      <w:r>
        <w:rPr>
          <w:rFonts w:cs="Arial"/>
          <w:color w:val="000000"/>
        </w:rPr>
        <w:t>_______________</w:t>
      </w:r>
      <w:r w:rsidRPr="00613688">
        <w:rPr>
          <w:rFonts w:cs="Arial"/>
          <w:color w:val="000000"/>
        </w:rPr>
        <w:t xml:space="preserve"> </w:t>
      </w:r>
      <w:r>
        <w:rPr>
          <w:rFonts w:cs="Arial"/>
          <w:color w:val="000000"/>
        </w:rPr>
        <w:t>,</w:t>
      </w:r>
      <w:r w:rsidRPr="00C9038B">
        <w:rPr>
          <w:rFonts w:cs="Arial"/>
          <w:color w:val="000000"/>
        </w:rPr>
        <w:t xml:space="preserve">tel.št.__________________, e-mail:_________________ </w:t>
      </w:r>
    </w:p>
    <w:p w14:paraId="22478AB3" w14:textId="77777777" w:rsidR="00824C7E" w:rsidRPr="00C9038B" w:rsidRDefault="00824C7E" w:rsidP="00824C7E">
      <w:pPr>
        <w:jc w:val="both"/>
        <w:rPr>
          <w:rFonts w:cs="Arial"/>
          <w:color w:val="000000"/>
        </w:rPr>
      </w:pPr>
      <w:r w:rsidRPr="00C9038B">
        <w:rPr>
          <w:rFonts w:cs="Arial"/>
          <w:color w:val="000000"/>
        </w:rPr>
        <w:t xml:space="preserve">KONTAKTNA OSEBA: _______________, tel.št.__________________, e-mail:_________________ </w:t>
      </w:r>
    </w:p>
    <w:p w14:paraId="2DA0BCBC" w14:textId="77777777" w:rsidR="00824C7E" w:rsidRPr="00C9038B" w:rsidRDefault="00824C7E" w:rsidP="00824C7E">
      <w:pPr>
        <w:jc w:val="both"/>
        <w:rPr>
          <w:rFonts w:cs="Arial"/>
          <w:color w:val="000000"/>
        </w:rPr>
      </w:pPr>
    </w:p>
    <w:p w14:paraId="0A754B9F" w14:textId="77777777" w:rsidR="00824C7E" w:rsidRDefault="00824C7E" w:rsidP="00824C7E">
      <w:pPr>
        <w:jc w:val="both"/>
        <w:rPr>
          <w:rFonts w:cs="Arial"/>
          <w:color w:val="000000"/>
        </w:rPr>
      </w:pPr>
    </w:p>
    <w:p w14:paraId="50E2C5A3" w14:textId="77777777" w:rsidR="00824C7E" w:rsidRDefault="00824C7E" w:rsidP="00824C7E">
      <w:pPr>
        <w:jc w:val="both"/>
        <w:rPr>
          <w:rFonts w:cs="Arial"/>
          <w:b/>
          <w:color w:val="000000"/>
        </w:rPr>
      </w:pPr>
      <w:r>
        <w:rPr>
          <w:rFonts w:cs="Arial"/>
          <w:b/>
          <w:color w:val="000000"/>
        </w:rPr>
        <w:t>VII. Končne določbe</w:t>
      </w:r>
    </w:p>
    <w:p w14:paraId="26C4E4DE" w14:textId="77777777" w:rsidR="00824C7E" w:rsidRDefault="00824C7E" w:rsidP="00824C7E">
      <w:pPr>
        <w:jc w:val="both"/>
        <w:rPr>
          <w:rFonts w:cs="Arial"/>
          <w:b/>
          <w:color w:val="000000"/>
        </w:rPr>
      </w:pPr>
    </w:p>
    <w:p w14:paraId="6A8CECA4" w14:textId="77777777" w:rsidR="00824C7E" w:rsidRDefault="00824C7E" w:rsidP="00824C7E">
      <w:pPr>
        <w:jc w:val="center"/>
        <w:rPr>
          <w:rFonts w:cs="Arial"/>
          <w:color w:val="000000"/>
        </w:rPr>
      </w:pPr>
      <w:r>
        <w:rPr>
          <w:rFonts w:cs="Arial"/>
          <w:color w:val="000000"/>
        </w:rPr>
        <w:t>6. člen</w:t>
      </w:r>
    </w:p>
    <w:p w14:paraId="3B5F412C" w14:textId="77777777" w:rsidR="00824C7E" w:rsidRDefault="00824C7E" w:rsidP="00824C7E">
      <w:pPr>
        <w:jc w:val="both"/>
        <w:rPr>
          <w:rFonts w:cs="Arial"/>
          <w:b/>
          <w:color w:val="000000"/>
        </w:rPr>
      </w:pPr>
    </w:p>
    <w:p w14:paraId="5053F68C" w14:textId="77777777" w:rsidR="00824C7E" w:rsidRPr="00823361" w:rsidRDefault="00824C7E" w:rsidP="00824C7E">
      <w:pPr>
        <w:jc w:val="both"/>
        <w:rPr>
          <w:rFonts w:cs="Arial"/>
          <w:i/>
          <w:color w:val="000000"/>
        </w:rPr>
      </w:pPr>
      <w:r w:rsidRPr="00DD5352">
        <w:rPr>
          <w:rFonts w:cs="Arial"/>
          <w:color w:val="000000"/>
        </w:rPr>
        <w:t xml:space="preserve">Pogodba </w:t>
      </w:r>
      <w:r>
        <w:rPr>
          <w:rFonts w:cs="Arial"/>
          <w:color w:val="000000"/>
        </w:rPr>
        <w:t xml:space="preserve">je sklenjena in </w:t>
      </w:r>
      <w:r w:rsidRPr="00DD5352">
        <w:rPr>
          <w:rFonts w:cs="Arial"/>
          <w:color w:val="000000"/>
        </w:rPr>
        <w:t xml:space="preserve">prične veljati, ko jo podpišejo zastopniki </w:t>
      </w:r>
      <w:r>
        <w:rPr>
          <w:rFonts w:cs="Arial"/>
          <w:color w:val="000000"/>
        </w:rPr>
        <w:t>obeh</w:t>
      </w:r>
      <w:r w:rsidRPr="00DD5352">
        <w:rPr>
          <w:rFonts w:cs="Arial"/>
          <w:color w:val="000000"/>
        </w:rPr>
        <w:t xml:space="preserve"> pogodbenih strank in ob izročitvi inštrumenta finančnega zavarovanja za dobro izvedbo pogodbenih obveznosti</w:t>
      </w:r>
      <w:r>
        <w:rPr>
          <w:rFonts w:cs="Arial"/>
          <w:color w:val="000000"/>
        </w:rPr>
        <w:t>.</w:t>
      </w:r>
      <w:r w:rsidRPr="00DD5352">
        <w:rPr>
          <w:rFonts w:cs="Arial"/>
          <w:color w:val="000000"/>
        </w:rPr>
        <w:t xml:space="preserve"> </w:t>
      </w:r>
    </w:p>
    <w:p w14:paraId="4026303A" w14:textId="77777777" w:rsidR="00824C7E" w:rsidRDefault="00824C7E" w:rsidP="00824C7E">
      <w:pPr>
        <w:jc w:val="both"/>
        <w:rPr>
          <w:rFonts w:cs="Arial"/>
          <w:b/>
          <w:color w:val="000000"/>
        </w:rPr>
      </w:pPr>
    </w:p>
    <w:p w14:paraId="1414F2F8" w14:textId="77777777" w:rsidR="00914D75" w:rsidRDefault="00914D75" w:rsidP="00824C7E">
      <w:pPr>
        <w:jc w:val="both"/>
        <w:rPr>
          <w:rFonts w:cs="Arial"/>
          <w:b/>
          <w:color w:val="000000"/>
        </w:rPr>
      </w:pPr>
    </w:p>
    <w:p w14:paraId="02B9DC07" w14:textId="77777777" w:rsidR="00914D75" w:rsidRDefault="00914D75" w:rsidP="00824C7E">
      <w:pPr>
        <w:jc w:val="both"/>
        <w:rPr>
          <w:rFonts w:cs="Arial"/>
          <w:b/>
          <w:color w:val="000000"/>
        </w:rPr>
      </w:pPr>
    </w:p>
    <w:p w14:paraId="2F3ABA68" w14:textId="77777777" w:rsidR="00824C7E" w:rsidRDefault="00824C7E" w:rsidP="00824C7E">
      <w:pPr>
        <w:jc w:val="center"/>
        <w:rPr>
          <w:rFonts w:cs="Arial"/>
          <w:color w:val="000000"/>
        </w:rPr>
      </w:pPr>
      <w:r>
        <w:rPr>
          <w:rFonts w:cs="Arial"/>
          <w:color w:val="000000"/>
        </w:rPr>
        <w:t>7. člen</w:t>
      </w:r>
    </w:p>
    <w:p w14:paraId="7B0DF4A8" w14:textId="77777777" w:rsidR="00824C7E" w:rsidRDefault="00824C7E" w:rsidP="00824C7E">
      <w:pPr>
        <w:jc w:val="center"/>
        <w:rPr>
          <w:rFonts w:cs="Arial"/>
          <w:color w:val="000000"/>
        </w:rPr>
      </w:pPr>
    </w:p>
    <w:p w14:paraId="616FCFCF" w14:textId="77777777" w:rsidR="00824C7E" w:rsidRDefault="00824C7E" w:rsidP="00824C7E">
      <w:pPr>
        <w:jc w:val="both"/>
        <w:rPr>
          <w:rFonts w:cs="Arial"/>
          <w:color w:val="000000"/>
        </w:rPr>
      </w:pPr>
      <w:r>
        <w:rPr>
          <w:rFonts w:cs="Arial"/>
          <w:color w:val="000000"/>
        </w:rPr>
        <w:lastRenderedPageBreak/>
        <w:t>Za vse zadeve, ki niso posebej urejene s to pogodbo, se neposredno (ali smiselno, kjer je primerno) uporabljajo določbe sklenjenega okvirnega sporazuma.</w:t>
      </w:r>
    </w:p>
    <w:p w14:paraId="19841EEE" w14:textId="77777777" w:rsidR="00824C7E" w:rsidRDefault="00824C7E" w:rsidP="00824C7E">
      <w:pPr>
        <w:jc w:val="both"/>
        <w:rPr>
          <w:rFonts w:cs="Arial"/>
          <w:color w:val="000000"/>
        </w:rPr>
      </w:pPr>
    </w:p>
    <w:p w14:paraId="7CA3450F" w14:textId="77777777" w:rsidR="00824C7E" w:rsidRDefault="00824C7E" w:rsidP="00824C7E">
      <w:pPr>
        <w:jc w:val="both"/>
        <w:rPr>
          <w:rFonts w:cs="Arial"/>
          <w:color w:val="000000"/>
        </w:rPr>
      </w:pPr>
      <w:r>
        <w:rPr>
          <w:rFonts w:cs="Arial"/>
          <w:color w:val="000000"/>
        </w:rPr>
        <w:t>Stranki se dogovorita, da bosta poskušali vse spore iz te pogodbe rešiti sporazumno. V kolikor sporazum med strankama ne bi bil mogoč, se dogovorita, da bo o sporih iz pogodbe odločalo stvarno pristojno sodišče v Ljubljani po slovenskem pravu.</w:t>
      </w:r>
    </w:p>
    <w:p w14:paraId="1E9D3DEC" w14:textId="77777777" w:rsidR="00824C7E" w:rsidRDefault="00824C7E" w:rsidP="00824C7E">
      <w:pPr>
        <w:jc w:val="center"/>
      </w:pPr>
      <w:bookmarkStart w:id="6" w:name="_Hlk71010223"/>
    </w:p>
    <w:p w14:paraId="115D48C0" w14:textId="77777777" w:rsidR="00824C7E" w:rsidRDefault="00824C7E" w:rsidP="00824C7E">
      <w:pPr>
        <w:jc w:val="center"/>
      </w:pPr>
      <w:r>
        <w:t>8. člen</w:t>
      </w:r>
    </w:p>
    <w:p w14:paraId="42BCA233" w14:textId="77777777" w:rsidR="00824C7E" w:rsidRDefault="00824C7E" w:rsidP="00824C7E">
      <w:pPr>
        <w:jc w:val="center"/>
        <w:rPr>
          <w:rFonts w:cs="Arial"/>
          <w:color w:val="000000"/>
        </w:rPr>
      </w:pPr>
    </w:p>
    <w:p w14:paraId="59A75E0F" w14:textId="77777777" w:rsidR="00824C7E" w:rsidRDefault="00824C7E" w:rsidP="00824C7E">
      <w:pPr>
        <w:jc w:val="both"/>
        <w:rPr>
          <w:rFonts w:cs="Arial"/>
        </w:rPr>
      </w:pPr>
      <w:r>
        <w:rPr>
          <w:rFonts w:cs="Arial"/>
        </w:rPr>
        <w:t>Pogodba se lahko spremeni ali dopolni s pisnim aneksom, ki ga sporazumno sprejmeta in podpišeta obe stranki. Za spremembo kontaktnih podatkov in spremembo skrbnikov je dovolj pisno obvestilo ene stranke drugi stranki.</w:t>
      </w:r>
      <w:bookmarkEnd w:id="6"/>
    </w:p>
    <w:p w14:paraId="04D055FF" w14:textId="77777777" w:rsidR="00824C7E" w:rsidRDefault="00824C7E" w:rsidP="00824C7E">
      <w:pPr>
        <w:jc w:val="center"/>
      </w:pPr>
      <w:r>
        <w:t>9. člen</w:t>
      </w:r>
    </w:p>
    <w:p w14:paraId="477FC45E" w14:textId="77777777" w:rsidR="00824C7E" w:rsidRDefault="00824C7E" w:rsidP="00824C7E">
      <w:pPr>
        <w:jc w:val="center"/>
        <w:rPr>
          <w:rFonts w:cs="Arial"/>
          <w:color w:val="000000"/>
        </w:rPr>
      </w:pPr>
    </w:p>
    <w:p w14:paraId="0B9D34DA" w14:textId="77777777" w:rsidR="00824C7E" w:rsidRDefault="00824C7E" w:rsidP="00824C7E">
      <w:pPr>
        <w:jc w:val="both"/>
        <w:rPr>
          <w:rFonts w:cs="Arial"/>
        </w:rPr>
      </w:pPr>
      <w:r>
        <w:rPr>
          <w:rFonts w:cs="Arial"/>
        </w:rPr>
        <w:t>V primeru, da se ugotovi, da je pri izvedbi javnega naročila, na podlagi katerega je podpisana ta pogodba ali pri izvajanju te pogodbe kdo v imenu ali na račun druge pogodbene stranke, predstavniku ali posredniku izvajalca ali drugega organa ali organizacije iz javnega sektorja obljubil, ponudil ali dal kakšno nedovoljeno korist za pridobitev tega posla ali za sklenitev tega posla pod ugodnejšimi pogoji ali za opustitev dolžnega nadzora nad izvajanjem obveznosti po tej pogodbi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je ta pogodba nična.</w:t>
      </w:r>
    </w:p>
    <w:p w14:paraId="2901357C" w14:textId="77777777" w:rsidR="00824C7E" w:rsidRDefault="00824C7E" w:rsidP="00824C7E">
      <w:pPr>
        <w:jc w:val="both"/>
        <w:rPr>
          <w:rFonts w:cs="Arial"/>
        </w:rPr>
      </w:pPr>
    </w:p>
    <w:p w14:paraId="2E6DA8EB" w14:textId="77777777" w:rsidR="00824C7E" w:rsidRDefault="00824C7E" w:rsidP="00824C7E">
      <w:pPr>
        <w:jc w:val="both"/>
        <w:rPr>
          <w:rFonts w:cs="Arial"/>
        </w:rPr>
      </w:pPr>
      <w:r>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3FF6152A" w14:textId="77777777" w:rsidR="00824C7E" w:rsidRDefault="00824C7E" w:rsidP="00824C7E">
      <w:pPr>
        <w:jc w:val="both"/>
        <w:rPr>
          <w:rFonts w:cs="Arial"/>
        </w:rPr>
      </w:pPr>
    </w:p>
    <w:p w14:paraId="5E96C545" w14:textId="77777777" w:rsidR="00824C7E" w:rsidRDefault="00824C7E" w:rsidP="00824C7E">
      <w:pPr>
        <w:jc w:val="center"/>
        <w:rPr>
          <w:rFonts w:cs="Arial"/>
          <w:color w:val="000000"/>
        </w:rPr>
      </w:pPr>
      <w:r>
        <w:rPr>
          <w:rFonts w:cs="Arial"/>
          <w:color w:val="000000"/>
        </w:rPr>
        <w:t>10. člen</w:t>
      </w:r>
    </w:p>
    <w:p w14:paraId="591AE02D" w14:textId="77777777" w:rsidR="00824C7E" w:rsidRDefault="00824C7E" w:rsidP="00824C7E">
      <w:pPr>
        <w:jc w:val="center"/>
        <w:rPr>
          <w:rFonts w:cs="Arial"/>
          <w:color w:val="000000"/>
        </w:rPr>
      </w:pPr>
    </w:p>
    <w:p w14:paraId="7716FEB4" w14:textId="77777777" w:rsidR="00824C7E" w:rsidRDefault="00824C7E" w:rsidP="00824C7E">
      <w:pPr>
        <w:jc w:val="both"/>
        <w:rPr>
          <w:rFonts w:cs="Arial"/>
          <w:color w:val="000000"/>
        </w:rPr>
      </w:pPr>
      <w:r>
        <w:rPr>
          <w:rFonts w:cs="Arial"/>
          <w:color w:val="000000"/>
        </w:rPr>
        <w:t xml:space="preserve">Pogodba je sestavljena v dveh (2) </w:t>
      </w:r>
      <w:r>
        <w:rPr>
          <w:rFonts w:cs="Arial"/>
        </w:rPr>
        <w:t>enakih</w:t>
      </w:r>
      <w:r>
        <w:rPr>
          <w:rFonts w:cs="Arial"/>
          <w:color w:val="000000"/>
        </w:rPr>
        <w:t xml:space="preserve"> izvodih, od katerih vsaka od pogodbenih strank prejme po en (1) izvod.</w:t>
      </w:r>
    </w:p>
    <w:p w14:paraId="48362FDC" w14:textId="77777777" w:rsidR="00824C7E" w:rsidRDefault="00824C7E" w:rsidP="00824C7E">
      <w:pPr>
        <w:jc w:val="both"/>
        <w:rPr>
          <w:rFonts w:cs="Arial"/>
          <w:color w:val="000000"/>
        </w:rPr>
      </w:pPr>
    </w:p>
    <w:p w14:paraId="61D6D71F" w14:textId="77777777" w:rsidR="00824C7E" w:rsidRDefault="00824C7E" w:rsidP="00824C7E">
      <w:pPr>
        <w:jc w:val="both"/>
        <w:rPr>
          <w:rFonts w:cs="Arial"/>
          <w:color w:val="000000"/>
        </w:rPr>
      </w:pPr>
    </w:p>
    <w:p w14:paraId="0A07B60D" w14:textId="77777777" w:rsidR="00824C7E" w:rsidRDefault="00824C7E" w:rsidP="00824C7E">
      <w:pPr>
        <w:jc w:val="both"/>
        <w:rPr>
          <w:rFonts w:cs="Arial"/>
          <w:color w:val="000000"/>
        </w:rPr>
      </w:pPr>
    </w:p>
    <w:p w14:paraId="64DFD8E0" w14:textId="77777777" w:rsidR="00824C7E" w:rsidRDefault="00824C7E" w:rsidP="00824C7E">
      <w:pPr>
        <w:jc w:val="both"/>
        <w:rPr>
          <w:rFonts w:cs="Arial"/>
          <w:color w:val="000000"/>
        </w:rPr>
      </w:pPr>
    </w:p>
    <w:p w14:paraId="7A900681" w14:textId="77777777" w:rsidR="00824C7E" w:rsidRDefault="00824C7E" w:rsidP="00824C7E">
      <w:pPr>
        <w:rPr>
          <w:rFonts w:cs="Arial"/>
        </w:rPr>
      </w:pPr>
    </w:p>
    <w:tbl>
      <w:tblPr>
        <w:tblW w:w="0" w:type="auto"/>
        <w:jc w:val="center"/>
        <w:tblLook w:val="01E0" w:firstRow="1" w:lastRow="1" w:firstColumn="1" w:lastColumn="1" w:noHBand="0" w:noVBand="0"/>
      </w:tblPr>
      <w:tblGrid>
        <w:gridCol w:w="4544"/>
        <w:gridCol w:w="4526"/>
      </w:tblGrid>
      <w:tr w:rsidR="00824C7E" w14:paraId="28BE0C99" w14:textId="77777777" w:rsidTr="00AD10BD">
        <w:trPr>
          <w:jc w:val="center"/>
        </w:trPr>
        <w:tc>
          <w:tcPr>
            <w:tcW w:w="4605" w:type="dxa"/>
            <w:tcBorders>
              <w:top w:val="nil"/>
              <w:left w:val="nil"/>
              <w:bottom w:val="nil"/>
              <w:right w:val="single" w:sz="4" w:space="0" w:color="auto"/>
            </w:tcBorders>
            <w:hideMark/>
          </w:tcPr>
          <w:p w14:paraId="025669BE" w14:textId="77777777" w:rsidR="00824C7E" w:rsidRDefault="00824C7E" w:rsidP="00AD10BD">
            <w:pPr>
              <w:spacing w:line="276" w:lineRule="auto"/>
              <w:rPr>
                <w:rFonts w:cs="Arial"/>
              </w:rPr>
            </w:pPr>
            <w:r>
              <w:rPr>
                <w:rFonts w:cs="Arial"/>
              </w:rPr>
              <w:t>Št. pogodbe: __________________</w:t>
            </w:r>
            <w:r>
              <w:rPr>
                <w:rFonts w:cs="Arial"/>
              </w:rPr>
              <w:tab/>
            </w:r>
            <w:r>
              <w:rPr>
                <w:rFonts w:cs="Arial"/>
              </w:rPr>
              <w:tab/>
            </w:r>
          </w:p>
          <w:p w14:paraId="482360A2" w14:textId="77777777" w:rsidR="00824C7E" w:rsidRDefault="00824C7E" w:rsidP="00AD10BD">
            <w:pPr>
              <w:tabs>
                <w:tab w:val="left" w:pos="1318"/>
                <w:tab w:val="center" w:pos="2194"/>
              </w:tabs>
              <w:spacing w:line="276" w:lineRule="auto"/>
              <w:rPr>
                <w:rFonts w:cs="Arial"/>
              </w:rPr>
            </w:pPr>
            <w:r>
              <w:rPr>
                <w:rFonts w:cs="Arial"/>
              </w:rPr>
              <w:tab/>
            </w:r>
            <w:r>
              <w:rPr>
                <w:rFonts w:cs="Arial"/>
              </w:rPr>
              <w:tab/>
            </w:r>
          </w:p>
          <w:p w14:paraId="103F130E" w14:textId="77777777" w:rsidR="00824C7E" w:rsidRDefault="00824C7E" w:rsidP="00AD10BD">
            <w:pPr>
              <w:spacing w:line="276" w:lineRule="auto"/>
              <w:rPr>
                <w:rFonts w:cs="Arial"/>
              </w:rPr>
            </w:pPr>
            <w:r>
              <w:rPr>
                <w:rFonts w:cs="Arial"/>
              </w:rPr>
              <w:t>V/na ___________, dne __________</w:t>
            </w:r>
            <w:r>
              <w:rPr>
                <w:rFonts w:cs="Arial"/>
              </w:rPr>
              <w:tab/>
            </w:r>
            <w:r>
              <w:rPr>
                <w:rFonts w:cs="Arial"/>
              </w:rPr>
              <w:tab/>
            </w:r>
            <w:r>
              <w:rPr>
                <w:rFonts w:cs="Arial"/>
              </w:rPr>
              <w:tab/>
            </w:r>
            <w:r>
              <w:rPr>
                <w:rFonts w:cs="Arial"/>
              </w:rPr>
              <w:tab/>
            </w:r>
            <w:r>
              <w:rPr>
                <w:rFonts w:cs="Arial"/>
              </w:rPr>
              <w:tab/>
            </w:r>
            <w:r>
              <w:rPr>
                <w:rFonts w:cs="Arial"/>
              </w:rPr>
              <w:tab/>
            </w:r>
            <w:r>
              <w:rPr>
                <w:rFonts w:cs="Arial"/>
              </w:rPr>
              <w:tab/>
            </w:r>
          </w:p>
          <w:p w14:paraId="5ECAAF4A" w14:textId="77777777" w:rsidR="00824C7E" w:rsidRDefault="00824C7E" w:rsidP="00AD10BD">
            <w:pPr>
              <w:spacing w:line="276" w:lineRule="auto"/>
              <w:rPr>
                <w:rFonts w:cs="Arial"/>
              </w:rPr>
            </w:pPr>
          </w:p>
          <w:p w14:paraId="20B3945C" w14:textId="77777777" w:rsidR="00824C7E" w:rsidRDefault="00824C7E" w:rsidP="00AD10BD">
            <w:pPr>
              <w:spacing w:line="276" w:lineRule="auto"/>
              <w:rPr>
                <w:rFonts w:cs="Arial"/>
              </w:rPr>
            </w:pPr>
            <w:r>
              <w:rPr>
                <w:rFonts w:cs="Arial"/>
              </w:rPr>
              <w:t xml:space="preserve">PONUDNIK / DOBAVITELJ: </w:t>
            </w:r>
            <w:r>
              <w:rPr>
                <w:rFonts w:cs="Arial"/>
              </w:rPr>
              <w:tab/>
            </w:r>
          </w:p>
          <w:p w14:paraId="244F452C" w14:textId="77777777" w:rsidR="00824C7E" w:rsidRDefault="00824C7E" w:rsidP="00AD10BD">
            <w:pPr>
              <w:spacing w:line="276" w:lineRule="auto"/>
              <w:jc w:val="both"/>
              <w:rPr>
                <w:rFonts w:cs="Arial"/>
                <w:szCs w:val="22"/>
                <w:lang w:eastAsia="en-US"/>
              </w:rPr>
            </w:pPr>
            <w:r>
              <w:rPr>
                <w:rFonts w:cs="Arial"/>
              </w:rPr>
              <w:t xml:space="preserve"> </w:t>
            </w:r>
          </w:p>
        </w:tc>
        <w:tc>
          <w:tcPr>
            <w:tcW w:w="4605" w:type="dxa"/>
            <w:tcBorders>
              <w:top w:val="nil"/>
              <w:left w:val="single" w:sz="4" w:space="0" w:color="auto"/>
              <w:bottom w:val="nil"/>
              <w:right w:val="nil"/>
            </w:tcBorders>
          </w:tcPr>
          <w:p w14:paraId="101D61DC" w14:textId="77777777" w:rsidR="00824C7E" w:rsidRDefault="00824C7E" w:rsidP="00AD10BD">
            <w:pPr>
              <w:spacing w:line="276" w:lineRule="auto"/>
              <w:rPr>
                <w:rFonts w:cs="Arial"/>
              </w:rPr>
            </w:pPr>
            <w:r>
              <w:rPr>
                <w:rFonts w:cs="Arial"/>
              </w:rPr>
              <w:t>Št. pogodbe: 03 – AJ – ____ / 2024</w:t>
            </w:r>
            <w:r>
              <w:rPr>
                <w:rFonts w:cs="Arial"/>
              </w:rPr>
              <w:tab/>
            </w:r>
            <w:r>
              <w:rPr>
                <w:rFonts w:cs="Arial"/>
              </w:rPr>
              <w:tab/>
            </w:r>
          </w:p>
          <w:p w14:paraId="523FE33A" w14:textId="77777777" w:rsidR="00824C7E" w:rsidRDefault="00824C7E" w:rsidP="00AD10BD">
            <w:pPr>
              <w:spacing w:line="276" w:lineRule="auto"/>
              <w:rPr>
                <w:rFonts w:cs="Arial"/>
              </w:rPr>
            </w:pPr>
            <w:r>
              <w:rPr>
                <w:rFonts w:cs="Arial"/>
              </w:rPr>
              <w:t xml:space="preserve"> </w:t>
            </w:r>
          </w:p>
          <w:p w14:paraId="77FD0BA6" w14:textId="77777777" w:rsidR="00824C7E" w:rsidRDefault="00824C7E" w:rsidP="00AD10BD">
            <w:pPr>
              <w:spacing w:line="276" w:lineRule="auto"/>
              <w:rPr>
                <w:rFonts w:cs="Arial"/>
              </w:rPr>
            </w:pPr>
            <w:r>
              <w:rPr>
                <w:rFonts w:cs="Arial"/>
              </w:rPr>
              <w:t>V Ljubljani, dne ____________</w:t>
            </w:r>
            <w:r>
              <w:rPr>
                <w:rFonts w:cs="Arial"/>
              </w:rPr>
              <w:tab/>
            </w:r>
            <w:r>
              <w:rPr>
                <w:rFonts w:cs="Arial"/>
              </w:rPr>
              <w:tab/>
            </w:r>
            <w:r>
              <w:rPr>
                <w:rFonts w:cs="Arial"/>
              </w:rPr>
              <w:tab/>
            </w:r>
            <w:r>
              <w:rPr>
                <w:rFonts w:cs="Arial"/>
              </w:rPr>
              <w:tab/>
            </w:r>
            <w:r>
              <w:rPr>
                <w:rFonts w:cs="Arial"/>
              </w:rPr>
              <w:tab/>
            </w:r>
            <w:r>
              <w:rPr>
                <w:rFonts w:cs="Arial"/>
              </w:rPr>
              <w:tab/>
            </w:r>
          </w:p>
          <w:p w14:paraId="41B4C881" w14:textId="77777777" w:rsidR="00824C7E" w:rsidRDefault="00824C7E" w:rsidP="00AD10BD">
            <w:pPr>
              <w:spacing w:line="276" w:lineRule="auto"/>
              <w:rPr>
                <w:rFonts w:cs="Arial"/>
              </w:rPr>
            </w:pPr>
          </w:p>
          <w:p w14:paraId="4F7CD79A" w14:textId="77777777" w:rsidR="00824C7E" w:rsidRDefault="00824C7E" w:rsidP="00AD10BD">
            <w:pPr>
              <w:spacing w:line="276" w:lineRule="auto"/>
              <w:rPr>
                <w:rFonts w:cs="Arial"/>
              </w:rPr>
            </w:pPr>
          </w:p>
          <w:p w14:paraId="03680784" w14:textId="77777777" w:rsidR="00824C7E" w:rsidRDefault="00824C7E" w:rsidP="00AD10BD">
            <w:pPr>
              <w:spacing w:line="276" w:lineRule="auto"/>
              <w:rPr>
                <w:rFonts w:cs="Arial"/>
              </w:rPr>
            </w:pPr>
            <w:r>
              <w:rPr>
                <w:rFonts w:cs="Arial"/>
              </w:rPr>
              <w:t xml:space="preserve">NAROČNIK: </w:t>
            </w:r>
            <w:r>
              <w:rPr>
                <w:rFonts w:cs="Arial"/>
              </w:rPr>
              <w:tab/>
            </w:r>
          </w:p>
          <w:p w14:paraId="48F4FAE4" w14:textId="77777777" w:rsidR="00824C7E" w:rsidRDefault="00824C7E" w:rsidP="00AD10BD">
            <w:pPr>
              <w:spacing w:line="276" w:lineRule="auto"/>
              <w:rPr>
                <w:rFonts w:cs="Arial"/>
              </w:rPr>
            </w:pPr>
            <w:r>
              <w:rPr>
                <w:rFonts w:cs="Arial"/>
              </w:rPr>
              <w:t>ONKOLOŠKI INŠTITUT LJUBLJANA</w:t>
            </w:r>
          </w:p>
          <w:p w14:paraId="7949CF8C" w14:textId="77777777" w:rsidR="00824C7E" w:rsidRDefault="00824C7E" w:rsidP="00AD10BD">
            <w:pPr>
              <w:spacing w:line="276" w:lineRule="auto"/>
              <w:rPr>
                <w:rFonts w:cs="Arial"/>
              </w:rPr>
            </w:pPr>
            <w:r>
              <w:rPr>
                <w:rFonts w:cs="Arial"/>
              </w:rPr>
              <w:t>generalni direktor</w:t>
            </w:r>
          </w:p>
          <w:p w14:paraId="1FAC1C15" w14:textId="77777777" w:rsidR="00824C7E" w:rsidRDefault="00824C7E" w:rsidP="00AD10BD">
            <w:pPr>
              <w:spacing w:line="276" w:lineRule="auto"/>
              <w:jc w:val="both"/>
              <w:rPr>
                <w:rFonts w:cs="Arial"/>
                <w:szCs w:val="22"/>
                <w:lang w:eastAsia="en-US"/>
              </w:rPr>
            </w:pPr>
            <w:r>
              <w:rPr>
                <w:rFonts w:cs="Arial"/>
              </w:rPr>
              <w:t>Andraž Jakelj</w:t>
            </w:r>
          </w:p>
        </w:tc>
      </w:tr>
    </w:tbl>
    <w:p w14:paraId="1DF6218D" w14:textId="77777777" w:rsidR="00824C7E" w:rsidRDefault="00824C7E" w:rsidP="00824C7E">
      <w:pPr>
        <w:rPr>
          <w:b/>
          <w:bdr w:val="single" w:sz="4" w:space="0" w:color="auto" w:frame="1"/>
        </w:rPr>
      </w:pPr>
    </w:p>
    <w:p w14:paraId="0671DB25" w14:textId="77777777" w:rsidR="00824C7E" w:rsidRDefault="00824C7E" w:rsidP="00824C7E">
      <w:r>
        <w:rPr>
          <w:b/>
          <w:bdr w:val="single" w:sz="4" w:space="0" w:color="auto" w:frame="1"/>
        </w:rPr>
        <w:br w:type="page"/>
      </w:r>
    </w:p>
    <w:p w14:paraId="58F0C167" w14:textId="77777777" w:rsidR="00824C7E" w:rsidRDefault="00824C7E" w:rsidP="00824C7E"/>
    <w:p w14:paraId="273877A4" w14:textId="77777777" w:rsidR="00824C7E" w:rsidRPr="00B31907" w:rsidRDefault="00824C7E" w:rsidP="00DB68AC">
      <w:pPr>
        <w:spacing w:line="260" w:lineRule="exact"/>
        <w:rPr>
          <w:rFonts w:cs="Arial"/>
          <w:b/>
        </w:rPr>
      </w:pPr>
    </w:p>
    <w:p w14:paraId="3C52A5A5" w14:textId="77777777" w:rsidR="00713E86" w:rsidRPr="00B31907" w:rsidRDefault="00713E86" w:rsidP="00DB68AC">
      <w:pPr>
        <w:spacing w:line="260" w:lineRule="exact"/>
        <w:rPr>
          <w:rFonts w:cs="Arial"/>
          <w:b/>
        </w:rPr>
      </w:pPr>
    </w:p>
    <w:p w14:paraId="49A98754" w14:textId="77777777" w:rsidR="00713E86" w:rsidRPr="00B31907" w:rsidRDefault="00713E86" w:rsidP="00DB68AC">
      <w:pPr>
        <w:spacing w:line="260" w:lineRule="exact"/>
        <w:rPr>
          <w:rFonts w:cs="Arial"/>
          <w:b/>
        </w:rPr>
      </w:pPr>
    </w:p>
    <w:p w14:paraId="07B979EF" w14:textId="77777777" w:rsidR="00713E86" w:rsidRPr="00B31907" w:rsidRDefault="00713E86" w:rsidP="00DB68AC">
      <w:pPr>
        <w:spacing w:line="260" w:lineRule="exact"/>
        <w:rPr>
          <w:rFonts w:cs="Arial"/>
          <w:b/>
        </w:rPr>
      </w:pPr>
    </w:p>
    <w:p w14:paraId="7187862F" w14:textId="77777777" w:rsidR="00D860CD" w:rsidRPr="00B31907" w:rsidRDefault="00D860CD" w:rsidP="00653BC0">
      <w:pPr>
        <w:jc w:val="both"/>
      </w:pPr>
    </w:p>
    <w:p w14:paraId="7733BA66" w14:textId="77777777" w:rsidR="00D860CD" w:rsidRPr="00B31907" w:rsidRDefault="00D860CD" w:rsidP="00653BC0">
      <w:pPr>
        <w:jc w:val="both"/>
      </w:pPr>
    </w:p>
    <w:p w14:paraId="1682C8AD" w14:textId="77777777" w:rsidR="00BA5595" w:rsidRPr="00B31907" w:rsidRDefault="00BA5595" w:rsidP="004B60EF">
      <w:pPr>
        <w:jc w:val="both"/>
      </w:pPr>
    </w:p>
    <w:p w14:paraId="325964CC" w14:textId="77777777" w:rsidR="006937BF" w:rsidRDefault="006937BF" w:rsidP="00BA5595">
      <w:pPr>
        <w:jc w:val="center"/>
        <w:rPr>
          <w:bCs/>
          <w:i/>
        </w:rPr>
      </w:pPr>
    </w:p>
    <w:p w14:paraId="2A7CB8AF" w14:textId="77777777" w:rsidR="006937BF" w:rsidRDefault="006937BF" w:rsidP="00BA5595">
      <w:pPr>
        <w:jc w:val="center"/>
        <w:rPr>
          <w:bCs/>
          <w:i/>
        </w:rPr>
      </w:pPr>
    </w:p>
    <w:p w14:paraId="0DC5CB7F" w14:textId="77777777" w:rsidR="006937BF" w:rsidRDefault="006937BF" w:rsidP="00BA5595">
      <w:pPr>
        <w:jc w:val="center"/>
        <w:rPr>
          <w:bCs/>
          <w:i/>
        </w:rPr>
      </w:pPr>
    </w:p>
    <w:p w14:paraId="781C8A45" w14:textId="77777777" w:rsidR="006937BF" w:rsidRDefault="006937BF" w:rsidP="00BA5595">
      <w:pPr>
        <w:jc w:val="center"/>
        <w:rPr>
          <w:bCs/>
          <w:i/>
        </w:rPr>
      </w:pPr>
    </w:p>
    <w:p w14:paraId="79F16FAD" w14:textId="77777777" w:rsidR="006937BF" w:rsidRDefault="006937BF" w:rsidP="00BA5595">
      <w:pPr>
        <w:jc w:val="center"/>
        <w:rPr>
          <w:bCs/>
          <w:i/>
        </w:rPr>
      </w:pPr>
    </w:p>
    <w:p w14:paraId="3E562E5E" w14:textId="77777777" w:rsidR="006937BF" w:rsidRDefault="006937BF" w:rsidP="00BA5595">
      <w:pPr>
        <w:jc w:val="center"/>
        <w:rPr>
          <w:bCs/>
          <w:i/>
        </w:rPr>
      </w:pPr>
    </w:p>
    <w:sdt>
      <w:sdtPr>
        <w:rPr>
          <w:rFonts w:cs="Arial"/>
          <w:sz w:val="24"/>
          <w:szCs w:val="24"/>
        </w:rPr>
        <w:id w:val="-1145034760"/>
        <w:docPartObj>
          <w:docPartGallery w:val="Cover Pages"/>
          <w:docPartUnique/>
        </w:docPartObj>
      </w:sdtPr>
      <w:sdtEndPr>
        <w:rPr>
          <w:sz w:val="20"/>
          <w:szCs w:val="20"/>
          <w:highlight w:val="yellow"/>
        </w:rPr>
      </w:sdtEndPr>
      <w:sdtContent>
        <w:p w14:paraId="0B3DA2FE" w14:textId="77777777" w:rsidR="00B31907" w:rsidRPr="00952C17" w:rsidRDefault="00B31907" w:rsidP="00B31907">
          <w:pPr>
            <w:pStyle w:val="NoSpacing"/>
            <w:tabs>
              <w:tab w:val="center" w:pos="4150"/>
            </w:tabs>
            <w:spacing w:before="1540" w:after="240"/>
            <w:rPr>
              <w:rFonts w:cs="Arial"/>
            </w:rPr>
          </w:pPr>
        </w:p>
        <w:sdt>
          <w:sdtPr>
            <w:rPr>
              <w:rFonts w:eastAsiaTheme="majorEastAsia" w:cs="Arial"/>
              <w:b/>
              <w:bCs/>
              <w:caps/>
              <w:sz w:val="44"/>
              <w:szCs w:val="44"/>
            </w:rPr>
            <w:alias w:val="Title"/>
            <w:tag w:val=""/>
            <w:id w:val="1735040861"/>
            <w:dataBinding w:prefixMappings="xmlns:ns0='http://purl.org/dc/elements/1.1/' xmlns:ns1='http://schemas.openxmlformats.org/package/2006/metadata/core-properties' " w:xpath="/ns1:coreProperties[1]/ns0:title[1]" w:storeItemID="{6C3C8BC8-F283-45AE-878A-BAB7291924A1}"/>
            <w:text/>
          </w:sdtPr>
          <w:sdtEndPr/>
          <w:sdtContent>
            <w:p w14:paraId="56A2B1C1" w14:textId="77777777" w:rsidR="00B31907" w:rsidRPr="00B31907" w:rsidRDefault="00B31907" w:rsidP="00B31907">
              <w:pPr>
                <w:pStyle w:val="NoSpacing"/>
                <w:pBdr>
                  <w:top w:val="single" w:sz="6" w:space="6" w:color="4F81BD" w:themeColor="accent1"/>
                  <w:bottom w:val="single" w:sz="6" w:space="6" w:color="4F81BD" w:themeColor="accent1"/>
                </w:pBdr>
                <w:spacing w:after="240"/>
                <w:jc w:val="center"/>
                <w:rPr>
                  <w:rFonts w:eastAsiaTheme="majorEastAsia" w:cs="Arial"/>
                  <w:b/>
                  <w:bCs/>
                  <w:caps/>
                  <w:sz w:val="44"/>
                  <w:szCs w:val="44"/>
                </w:rPr>
              </w:pPr>
              <w:r w:rsidRPr="00B31907">
                <w:rPr>
                  <w:rFonts w:eastAsiaTheme="majorEastAsia" w:cs="Arial"/>
                  <w:b/>
                  <w:bCs/>
                  <w:caps/>
                  <w:sz w:val="44"/>
                  <w:szCs w:val="44"/>
                </w:rPr>
                <w:t>SPORAZUM O OBDELAVI OSEBNIH PODATKOV</w:t>
              </w:r>
            </w:p>
          </w:sdtContent>
        </w:sdt>
        <w:p w14:paraId="3A8A1DE4" w14:textId="77777777" w:rsidR="00B31907" w:rsidRPr="00952C17" w:rsidRDefault="00B31907" w:rsidP="00B31907">
          <w:pPr>
            <w:pStyle w:val="NoSpacing"/>
            <w:jc w:val="center"/>
            <w:rPr>
              <w:rFonts w:cs="Arial"/>
              <w:sz w:val="28"/>
              <w:szCs w:val="28"/>
            </w:rPr>
          </w:pPr>
          <w:r w:rsidRPr="00952C17">
            <w:rPr>
              <w:rFonts w:cs="Arial"/>
              <w:sz w:val="28"/>
              <w:szCs w:val="28"/>
            </w:rPr>
            <w:t>SKLENJEN MED</w:t>
          </w:r>
        </w:p>
        <w:p w14:paraId="5FA9996E" w14:textId="77777777" w:rsidR="00B31907" w:rsidRPr="00952C17" w:rsidRDefault="00B31907" w:rsidP="00B31907">
          <w:pPr>
            <w:pStyle w:val="NoSpacing"/>
            <w:jc w:val="center"/>
            <w:rPr>
              <w:rFonts w:cs="Arial"/>
              <w:sz w:val="28"/>
              <w:szCs w:val="28"/>
            </w:rPr>
          </w:pPr>
        </w:p>
        <w:p w14:paraId="086FF67E" w14:textId="77777777" w:rsidR="00B31907" w:rsidRPr="00952C17" w:rsidRDefault="00B31907" w:rsidP="00B31907">
          <w:pPr>
            <w:pStyle w:val="NoSpacing"/>
            <w:jc w:val="center"/>
            <w:rPr>
              <w:rFonts w:cs="Arial"/>
              <w:b/>
              <w:noProof/>
              <w:sz w:val="28"/>
              <w:szCs w:val="28"/>
            </w:rPr>
          </w:pPr>
          <w:r w:rsidRPr="00952C17">
            <w:rPr>
              <w:rFonts w:cs="Arial"/>
              <w:b/>
              <w:noProof/>
              <w:sz w:val="28"/>
              <w:szCs w:val="28"/>
            </w:rPr>
            <w:t>Onkološki inštitut Ljubljana</w:t>
          </w:r>
        </w:p>
        <w:p w14:paraId="4A4FF7F8" w14:textId="77777777" w:rsidR="00B31907" w:rsidRPr="00952C17" w:rsidRDefault="00B31907" w:rsidP="00B31907">
          <w:pPr>
            <w:pStyle w:val="NoSpacing"/>
            <w:jc w:val="center"/>
            <w:rPr>
              <w:rFonts w:cs="Arial"/>
              <w:noProof/>
            </w:rPr>
          </w:pPr>
          <w:r w:rsidRPr="0A1B4689">
            <w:rPr>
              <w:rFonts w:cs="Arial"/>
              <w:noProof/>
            </w:rPr>
            <w:t>Zaloška cesta 2, 1000 Ljubljana</w:t>
          </w:r>
        </w:p>
        <w:p w14:paraId="78E8C7C5" w14:textId="77777777" w:rsidR="00B31907" w:rsidRDefault="00B31907" w:rsidP="00B31907">
          <w:pPr>
            <w:pStyle w:val="NoSpacing"/>
            <w:rPr>
              <w:rFonts w:cs="Arial"/>
              <w:noProof/>
            </w:rPr>
          </w:pPr>
        </w:p>
        <w:p w14:paraId="1544D93D" w14:textId="77777777" w:rsidR="00B31907" w:rsidRPr="00952C17" w:rsidRDefault="00B31907" w:rsidP="00B31907">
          <w:pPr>
            <w:pStyle w:val="NoSpacing"/>
            <w:jc w:val="center"/>
            <w:rPr>
              <w:rFonts w:cs="Arial"/>
            </w:rPr>
          </w:pPr>
          <w:r>
            <w:rPr>
              <w:rFonts w:cs="Arial"/>
            </w:rPr>
            <w:t>V nadaljevanju: »upravljav</w:t>
          </w:r>
          <w:r w:rsidRPr="00952C17">
            <w:rPr>
              <w:rFonts w:cs="Arial"/>
            </w:rPr>
            <w:t>ec«</w:t>
          </w:r>
        </w:p>
        <w:p w14:paraId="0D4EB8A1" w14:textId="77777777" w:rsidR="00B31907" w:rsidRPr="00952C17" w:rsidRDefault="00B31907" w:rsidP="00B31907">
          <w:pPr>
            <w:pStyle w:val="NoSpacing"/>
            <w:ind w:left="1776"/>
            <w:rPr>
              <w:rFonts w:cs="Arial"/>
            </w:rPr>
          </w:pPr>
        </w:p>
        <w:p w14:paraId="200DA632" w14:textId="77777777" w:rsidR="00B31907" w:rsidRPr="00952C17" w:rsidRDefault="00B31907" w:rsidP="00B31907">
          <w:pPr>
            <w:pStyle w:val="NoSpacing"/>
            <w:ind w:left="1776"/>
            <w:rPr>
              <w:rFonts w:cs="Arial"/>
              <w:noProof/>
              <w:sz w:val="28"/>
              <w:szCs w:val="28"/>
            </w:rPr>
          </w:pPr>
        </w:p>
        <w:p w14:paraId="46AD9E5C" w14:textId="77777777" w:rsidR="00B31907" w:rsidRPr="00952C17" w:rsidRDefault="00B31907" w:rsidP="00B31907">
          <w:pPr>
            <w:spacing w:after="160" w:line="259" w:lineRule="auto"/>
            <w:jc w:val="center"/>
            <w:rPr>
              <w:rFonts w:cs="Arial"/>
              <w:sz w:val="22"/>
              <w:szCs w:val="22"/>
            </w:rPr>
          </w:pPr>
          <w:r w:rsidRPr="00952C17">
            <w:rPr>
              <w:rFonts w:cs="Arial"/>
              <w:sz w:val="22"/>
              <w:szCs w:val="22"/>
            </w:rPr>
            <w:t>in</w:t>
          </w:r>
        </w:p>
        <w:p w14:paraId="0DA1133B" w14:textId="77777777" w:rsidR="00B31907" w:rsidRPr="00952C17" w:rsidRDefault="00B31907" w:rsidP="00B31907">
          <w:pPr>
            <w:spacing w:after="160" w:line="259" w:lineRule="auto"/>
            <w:rPr>
              <w:rFonts w:cs="Arial"/>
              <w:sz w:val="22"/>
              <w:szCs w:val="22"/>
            </w:rPr>
          </w:pP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p>
        <w:p w14:paraId="776B6FCF" w14:textId="77777777" w:rsidR="00B31907" w:rsidRPr="00490549" w:rsidRDefault="00B31907" w:rsidP="00B31907">
          <w:pPr>
            <w:jc w:val="center"/>
            <w:rPr>
              <w:rFonts w:asciiTheme="minorHAnsi" w:hAnsiTheme="minorHAnsi" w:cs="Arial"/>
              <w:b/>
              <w:sz w:val="28"/>
              <w:szCs w:val="28"/>
            </w:rPr>
          </w:pPr>
          <w:r>
            <w:rPr>
              <w:rFonts w:asciiTheme="minorHAnsi" w:hAnsiTheme="minorHAnsi" w:cs="Arial"/>
              <w:b/>
              <w:sz w:val="28"/>
              <w:szCs w:val="28"/>
            </w:rPr>
            <w:t xml:space="preserve">______________________ </w:t>
          </w:r>
        </w:p>
        <w:p w14:paraId="6FAD4CEF" w14:textId="77777777" w:rsidR="00B31907" w:rsidRPr="00DA664A" w:rsidRDefault="00B31907" w:rsidP="00B31907">
          <w:pPr>
            <w:jc w:val="center"/>
            <w:rPr>
              <w:rFonts w:asciiTheme="minorHAnsi" w:hAnsiTheme="minorHAnsi" w:cs="Arial"/>
              <w:sz w:val="22"/>
              <w:szCs w:val="22"/>
            </w:rPr>
          </w:pPr>
        </w:p>
        <w:p w14:paraId="666D6D06" w14:textId="77777777" w:rsidR="00B31907" w:rsidRDefault="00B31907" w:rsidP="00B31907">
          <w:pPr>
            <w:jc w:val="center"/>
            <w:rPr>
              <w:rFonts w:cs="Arial"/>
              <w:sz w:val="22"/>
              <w:szCs w:val="22"/>
            </w:rPr>
          </w:pPr>
        </w:p>
        <w:p w14:paraId="0EFC774B" w14:textId="77777777" w:rsidR="00B31907" w:rsidRPr="00DA664A" w:rsidRDefault="00B31907" w:rsidP="00B31907">
          <w:pPr>
            <w:spacing w:after="160" w:line="259" w:lineRule="auto"/>
            <w:jc w:val="center"/>
            <w:rPr>
              <w:rFonts w:asciiTheme="minorHAnsi" w:hAnsiTheme="minorHAnsi" w:cs="Arial"/>
              <w:sz w:val="22"/>
              <w:szCs w:val="22"/>
            </w:rPr>
          </w:pPr>
          <w:r w:rsidRPr="00DA664A">
            <w:rPr>
              <w:rFonts w:asciiTheme="minorHAnsi" w:hAnsiTheme="minorHAnsi" w:cs="Arial"/>
              <w:sz w:val="22"/>
              <w:szCs w:val="22"/>
            </w:rPr>
            <w:t>V nadaljevanju: »obdelovalec«</w:t>
          </w:r>
        </w:p>
        <w:p w14:paraId="0679323F" w14:textId="77777777" w:rsidR="00B31907" w:rsidRPr="00952C17" w:rsidRDefault="00B31907" w:rsidP="00B31907">
          <w:pPr>
            <w:spacing w:after="160" w:line="259" w:lineRule="auto"/>
            <w:rPr>
              <w:rFonts w:cs="Arial"/>
              <w:sz w:val="22"/>
              <w:szCs w:val="22"/>
            </w:rPr>
          </w:pP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p>
        <w:p w14:paraId="72893EA0" w14:textId="77777777" w:rsidR="00B31907" w:rsidRPr="00952C17" w:rsidRDefault="00B31907" w:rsidP="00B31907">
          <w:pPr>
            <w:spacing w:after="160" w:line="259" w:lineRule="auto"/>
            <w:rPr>
              <w:rFonts w:cs="Arial"/>
              <w:sz w:val="22"/>
              <w:szCs w:val="22"/>
              <w:highlight w:val="yellow"/>
            </w:rPr>
          </w:pPr>
        </w:p>
        <w:p w14:paraId="1634729E" w14:textId="77777777" w:rsidR="00B31907" w:rsidRPr="00952C17" w:rsidRDefault="00B31907" w:rsidP="00B31907">
          <w:pPr>
            <w:spacing w:after="160" w:line="259" w:lineRule="auto"/>
            <w:rPr>
              <w:rFonts w:cs="Arial"/>
              <w:sz w:val="22"/>
              <w:szCs w:val="22"/>
              <w:highlight w:val="yellow"/>
            </w:rPr>
          </w:pPr>
        </w:p>
        <w:p w14:paraId="751DDFDA" w14:textId="77777777" w:rsidR="00B31907" w:rsidRPr="00952C17" w:rsidRDefault="00B31907" w:rsidP="00B31907">
          <w:pPr>
            <w:spacing w:after="160" w:line="259" w:lineRule="auto"/>
            <w:rPr>
              <w:rFonts w:cs="Arial"/>
              <w:sz w:val="22"/>
              <w:szCs w:val="22"/>
              <w:highlight w:val="yellow"/>
            </w:rPr>
          </w:pPr>
        </w:p>
        <w:p w14:paraId="1621A0D7" w14:textId="77777777" w:rsidR="00B31907" w:rsidRPr="00952C17" w:rsidRDefault="00387C61" w:rsidP="00B31907">
          <w:pPr>
            <w:spacing w:after="160" w:line="259" w:lineRule="auto"/>
            <w:rPr>
              <w:rFonts w:cs="Arial"/>
              <w:sz w:val="22"/>
              <w:szCs w:val="22"/>
            </w:rPr>
          </w:pPr>
        </w:p>
      </w:sdtContent>
    </w:sdt>
    <w:p w14:paraId="23240849" w14:textId="77777777" w:rsidR="00B31907" w:rsidRPr="00952C17" w:rsidRDefault="00B31907" w:rsidP="00B31907">
      <w:pPr>
        <w:spacing w:after="160" w:line="259" w:lineRule="auto"/>
        <w:rPr>
          <w:rFonts w:cs="Arial"/>
          <w:b/>
          <w:sz w:val="22"/>
        </w:rPr>
      </w:pPr>
    </w:p>
    <w:p w14:paraId="385EAA7E" w14:textId="77777777" w:rsidR="00B31907" w:rsidRPr="00C3224C" w:rsidRDefault="00B31907" w:rsidP="00B31907">
      <w:pPr>
        <w:rPr>
          <w:rFonts w:cs="Arial"/>
          <w:sz w:val="22"/>
          <w:szCs w:val="22"/>
        </w:rPr>
      </w:pPr>
      <w:r w:rsidRPr="00C3224C">
        <w:rPr>
          <w:rFonts w:cs="Arial"/>
          <w:b/>
          <w:sz w:val="22"/>
          <w:szCs w:val="22"/>
        </w:rPr>
        <w:t>ONKOLOŠKI INŠTITUT LJUBLJANA, Zaloška cesta 2, Ljubljana</w:t>
      </w:r>
      <w:r w:rsidRPr="00C3224C">
        <w:rPr>
          <w:rFonts w:cs="Arial"/>
          <w:sz w:val="22"/>
          <w:szCs w:val="22"/>
        </w:rPr>
        <w:t>,</w:t>
      </w:r>
    </w:p>
    <w:p w14:paraId="22BF72AD" w14:textId="77777777" w:rsidR="00B31907" w:rsidRPr="00C3224C" w:rsidRDefault="00B31907" w:rsidP="00B31907">
      <w:pPr>
        <w:rPr>
          <w:rFonts w:cs="Arial"/>
          <w:sz w:val="22"/>
          <w:szCs w:val="22"/>
        </w:rPr>
      </w:pPr>
      <w:r w:rsidRPr="00C3224C">
        <w:rPr>
          <w:rFonts w:cs="Arial"/>
          <w:sz w:val="22"/>
          <w:szCs w:val="22"/>
        </w:rPr>
        <w:t>ki ga zastopa generalni direktor Andraž Jakelj</w:t>
      </w:r>
    </w:p>
    <w:p w14:paraId="259F1497" w14:textId="77777777" w:rsidR="00B31907" w:rsidRPr="00C3224C" w:rsidRDefault="00B31907" w:rsidP="00B31907">
      <w:pPr>
        <w:rPr>
          <w:rFonts w:cs="Arial"/>
          <w:sz w:val="22"/>
          <w:szCs w:val="22"/>
        </w:rPr>
      </w:pPr>
      <w:r w:rsidRPr="00C3224C">
        <w:rPr>
          <w:rFonts w:cs="Arial"/>
          <w:sz w:val="22"/>
          <w:szCs w:val="22"/>
        </w:rPr>
        <w:t>Identifikacijska št. za DDV: SI34052674</w:t>
      </w:r>
    </w:p>
    <w:p w14:paraId="62E5B21B" w14:textId="77777777" w:rsidR="00B31907" w:rsidRPr="00C3224C" w:rsidRDefault="00B31907" w:rsidP="00B31907">
      <w:pPr>
        <w:rPr>
          <w:rFonts w:cs="Arial"/>
          <w:sz w:val="22"/>
          <w:szCs w:val="22"/>
        </w:rPr>
      </w:pPr>
      <w:r w:rsidRPr="00C3224C">
        <w:rPr>
          <w:rFonts w:cs="Arial"/>
          <w:sz w:val="22"/>
          <w:szCs w:val="22"/>
        </w:rPr>
        <w:t>Matična št.: 5055733000</w:t>
      </w:r>
    </w:p>
    <w:p w14:paraId="20EE9A11" w14:textId="77777777" w:rsidR="00B31907" w:rsidRPr="00C3224C" w:rsidRDefault="00B31907" w:rsidP="00B31907">
      <w:pPr>
        <w:spacing w:line="276" w:lineRule="auto"/>
        <w:rPr>
          <w:rFonts w:cs="Arial"/>
          <w:sz w:val="22"/>
          <w:szCs w:val="22"/>
          <w:highlight w:val="yellow"/>
        </w:rPr>
      </w:pPr>
      <w:r w:rsidRPr="00C3224C">
        <w:rPr>
          <w:rFonts w:cs="Arial"/>
          <w:sz w:val="22"/>
          <w:szCs w:val="22"/>
        </w:rPr>
        <w:t>(v nadaljnjem besedilu: upravljavec)</w:t>
      </w:r>
    </w:p>
    <w:p w14:paraId="7C9932FF" w14:textId="77777777" w:rsidR="00B31907" w:rsidRPr="00C3224C" w:rsidRDefault="00B31907" w:rsidP="00B31907">
      <w:pPr>
        <w:jc w:val="both"/>
        <w:rPr>
          <w:rFonts w:cs="Arial"/>
          <w:sz w:val="22"/>
          <w:szCs w:val="22"/>
        </w:rPr>
      </w:pPr>
    </w:p>
    <w:p w14:paraId="1C466304" w14:textId="77777777" w:rsidR="00B31907" w:rsidRPr="00C3224C" w:rsidRDefault="00B31907" w:rsidP="00B31907">
      <w:pPr>
        <w:jc w:val="both"/>
        <w:rPr>
          <w:rFonts w:cs="Arial"/>
          <w:sz w:val="22"/>
          <w:szCs w:val="22"/>
        </w:rPr>
      </w:pPr>
      <w:r w:rsidRPr="00C3224C">
        <w:rPr>
          <w:rFonts w:cs="Arial"/>
          <w:sz w:val="22"/>
          <w:szCs w:val="22"/>
        </w:rPr>
        <w:t>in</w:t>
      </w:r>
    </w:p>
    <w:p w14:paraId="53514607" w14:textId="77777777" w:rsidR="00B31907" w:rsidRPr="00C3224C" w:rsidRDefault="00B31907" w:rsidP="00B31907">
      <w:pPr>
        <w:jc w:val="both"/>
        <w:rPr>
          <w:rFonts w:cs="Arial"/>
          <w:sz w:val="22"/>
          <w:szCs w:val="22"/>
        </w:rPr>
      </w:pPr>
    </w:p>
    <w:p w14:paraId="6FF84F82" w14:textId="77777777" w:rsidR="00B31907" w:rsidRPr="00B31907" w:rsidRDefault="00B31907" w:rsidP="00B31907">
      <w:pPr>
        <w:jc w:val="both"/>
        <w:rPr>
          <w:rFonts w:cs="Arial"/>
          <w:bCs/>
          <w:sz w:val="22"/>
          <w:szCs w:val="22"/>
        </w:rPr>
      </w:pPr>
      <w:r w:rsidRPr="00B31907">
        <w:rPr>
          <w:rFonts w:cs="Arial"/>
          <w:bCs/>
          <w:sz w:val="22"/>
          <w:szCs w:val="22"/>
        </w:rPr>
        <w:t>______________________________________________________</w:t>
      </w:r>
    </w:p>
    <w:p w14:paraId="240F2DAE" w14:textId="77777777" w:rsidR="00B31907" w:rsidRPr="00C3224C" w:rsidRDefault="00B31907" w:rsidP="00B31907">
      <w:pPr>
        <w:jc w:val="both"/>
        <w:rPr>
          <w:rFonts w:cs="Arial"/>
          <w:sz w:val="22"/>
          <w:szCs w:val="22"/>
        </w:rPr>
      </w:pPr>
      <w:r w:rsidRPr="00C3224C">
        <w:rPr>
          <w:rFonts w:cs="Arial"/>
          <w:bCs/>
          <w:sz w:val="22"/>
          <w:szCs w:val="22"/>
        </w:rPr>
        <w:t>ki ga zastopa</w:t>
      </w:r>
      <w:r w:rsidRPr="00C3224C">
        <w:rPr>
          <w:rFonts w:cs="Arial"/>
          <w:sz w:val="22"/>
          <w:szCs w:val="22"/>
        </w:rPr>
        <w:t xml:space="preserve"> </w:t>
      </w:r>
      <w:r>
        <w:rPr>
          <w:rFonts w:cs="Arial"/>
          <w:sz w:val="22"/>
          <w:szCs w:val="22"/>
        </w:rPr>
        <w:t>___________________________________________</w:t>
      </w:r>
    </w:p>
    <w:p w14:paraId="755844FF" w14:textId="77777777" w:rsidR="00B31907" w:rsidRPr="00C3224C" w:rsidRDefault="00B31907" w:rsidP="00B31907">
      <w:pPr>
        <w:jc w:val="both"/>
        <w:rPr>
          <w:rFonts w:cs="Arial"/>
          <w:sz w:val="22"/>
          <w:szCs w:val="22"/>
        </w:rPr>
      </w:pPr>
      <w:r>
        <w:rPr>
          <w:rFonts w:cs="Arial"/>
          <w:sz w:val="22"/>
          <w:szCs w:val="22"/>
        </w:rPr>
        <w:t>Matična številka: ___________________</w:t>
      </w:r>
    </w:p>
    <w:p w14:paraId="565BF434" w14:textId="77777777" w:rsidR="00B31907" w:rsidRPr="00C3224C" w:rsidRDefault="00B31907" w:rsidP="00B31907">
      <w:pPr>
        <w:jc w:val="both"/>
        <w:rPr>
          <w:rFonts w:cs="Arial"/>
          <w:sz w:val="22"/>
          <w:szCs w:val="22"/>
        </w:rPr>
      </w:pPr>
      <w:r>
        <w:rPr>
          <w:rFonts w:cs="Arial"/>
          <w:sz w:val="22"/>
          <w:szCs w:val="22"/>
        </w:rPr>
        <w:t>ID številka: _________________</w:t>
      </w:r>
    </w:p>
    <w:p w14:paraId="20B45B9D" w14:textId="77777777" w:rsidR="00B31907" w:rsidRPr="00C3224C" w:rsidRDefault="00B31907" w:rsidP="00B31907">
      <w:pPr>
        <w:jc w:val="both"/>
        <w:rPr>
          <w:rFonts w:cs="Arial"/>
          <w:sz w:val="22"/>
          <w:szCs w:val="22"/>
        </w:rPr>
      </w:pPr>
      <w:r w:rsidRPr="00C3224C">
        <w:rPr>
          <w:rFonts w:cs="Arial"/>
          <w:sz w:val="22"/>
          <w:szCs w:val="22"/>
        </w:rPr>
        <w:t>(v nadaljnjem besedilu: obdelovalec)</w:t>
      </w:r>
    </w:p>
    <w:p w14:paraId="422B5F04" w14:textId="77777777" w:rsidR="00B31907" w:rsidRPr="00C3224C" w:rsidRDefault="00B31907" w:rsidP="00B31907">
      <w:pPr>
        <w:jc w:val="both"/>
        <w:rPr>
          <w:rFonts w:cs="Arial"/>
          <w:sz w:val="22"/>
          <w:szCs w:val="22"/>
        </w:rPr>
      </w:pPr>
    </w:p>
    <w:p w14:paraId="14E8F326" w14:textId="77777777" w:rsidR="00B31907" w:rsidRPr="00C3224C" w:rsidRDefault="00B31907" w:rsidP="00B31907">
      <w:pPr>
        <w:jc w:val="both"/>
        <w:rPr>
          <w:rFonts w:cs="Arial"/>
          <w:sz w:val="22"/>
          <w:szCs w:val="22"/>
        </w:rPr>
      </w:pPr>
      <w:r w:rsidRPr="00C3224C">
        <w:rPr>
          <w:rFonts w:cs="Arial"/>
          <w:sz w:val="22"/>
          <w:szCs w:val="22"/>
        </w:rPr>
        <w:t>sklepata naslednji</w:t>
      </w:r>
    </w:p>
    <w:p w14:paraId="47C4B259" w14:textId="77777777" w:rsidR="00B31907" w:rsidRPr="00C3224C" w:rsidRDefault="00B31907" w:rsidP="00B31907">
      <w:pPr>
        <w:jc w:val="both"/>
        <w:rPr>
          <w:rFonts w:cs="Arial"/>
          <w:sz w:val="22"/>
          <w:szCs w:val="22"/>
        </w:rPr>
      </w:pPr>
    </w:p>
    <w:p w14:paraId="5FFAED5A" w14:textId="77777777" w:rsidR="00B31907" w:rsidRPr="00C3224C" w:rsidRDefault="00B31907" w:rsidP="00B31907">
      <w:pPr>
        <w:jc w:val="both"/>
        <w:rPr>
          <w:rFonts w:cs="Arial"/>
          <w:sz w:val="22"/>
          <w:szCs w:val="22"/>
        </w:rPr>
      </w:pPr>
    </w:p>
    <w:p w14:paraId="38707A8D" w14:textId="77777777" w:rsidR="00B31907" w:rsidRPr="00C3224C" w:rsidRDefault="00B31907" w:rsidP="00B31907">
      <w:pPr>
        <w:ind w:left="2832" w:firstLine="708"/>
        <w:rPr>
          <w:rFonts w:cs="Arial"/>
          <w:b/>
          <w:bCs/>
          <w:sz w:val="28"/>
          <w:szCs w:val="22"/>
        </w:rPr>
      </w:pPr>
      <w:r w:rsidRPr="00C3224C">
        <w:rPr>
          <w:rFonts w:cs="Arial"/>
          <w:b/>
          <w:bCs/>
          <w:sz w:val="28"/>
          <w:szCs w:val="22"/>
        </w:rPr>
        <w:t>SPORAZUM</w:t>
      </w:r>
    </w:p>
    <w:p w14:paraId="4E1A396E" w14:textId="77777777" w:rsidR="00B31907" w:rsidRPr="00C3224C" w:rsidRDefault="00B31907" w:rsidP="00B31907">
      <w:pPr>
        <w:rPr>
          <w:rFonts w:cs="Arial"/>
          <w:sz w:val="22"/>
          <w:szCs w:val="22"/>
          <w:lang w:val="en-GB"/>
        </w:rPr>
      </w:pPr>
    </w:p>
    <w:p w14:paraId="5F1A125E" w14:textId="77777777" w:rsidR="00B31907" w:rsidRPr="00C3224C" w:rsidRDefault="00B31907" w:rsidP="00B31907">
      <w:pPr>
        <w:rPr>
          <w:rFonts w:cs="Arial"/>
          <w:sz w:val="22"/>
          <w:szCs w:val="22"/>
          <w:lang w:val="en-GB"/>
        </w:rPr>
      </w:pPr>
    </w:p>
    <w:p w14:paraId="063F7F16" w14:textId="77777777" w:rsidR="00B31907" w:rsidRPr="00C3224C" w:rsidRDefault="00B31907" w:rsidP="00B31907">
      <w:pPr>
        <w:pStyle w:val="Heading1"/>
        <w:spacing w:before="0"/>
        <w:jc w:val="left"/>
        <w:rPr>
          <w:color w:val="auto"/>
          <w:sz w:val="22"/>
          <w:szCs w:val="22"/>
        </w:rPr>
      </w:pPr>
      <w:r w:rsidRPr="00C3224C">
        <w:rPr>
          <w:color w:val="auto"/>
          <w:sz w:val="22"/>
          <w:szCs w:val="22"/>
        </w:rPr>
        <w:t>I. UVODNA DOLOČILA</w:t>
      </w:r>
    </w:p>
    <w:p w14:paraId="4CFB27CA" w14:textId="77777777" w:rsidR="00B31907" w:rsidRPr="00C3224C" w:rsidRDefault="00B31907" w:rsidP="00B31907">
      <w:pPr>
        <w:rPr>
          <w:rFonts w:cs="Arial"/>
          <w:sz w:val="22"/>
          <w:szCs w:val="22"/>
        </w:rPr>
      </w:pPr>
    </w:p>
    <w:p w14:paraId="5A323E15" w14:textId="77777777" w:rsidR="00B31907" w:rsidRPr="00C3224C" w:rsidRDefault="00B31907" w:rsidP="00C36DD7">
      <w:pPr>
        <w:pStyle w:val="Heading1"/>
        <w:keepLines/>
        <w:widowControl/>
        <w:numPr>
          <w:ilvl w:val="1"/>
          <w:numId w:val="9"/>
        </w:numPr>
        <w:tabs>
          <w:tab w:val="clear" w:pos="90"/>
          <w:tab w:val="clear" w:pos="964"/>
          <w:tab w:val="num" w:pos="705"/>
        </w:tabs>
        <w:autoSpaceDE/>
        <w:autoSpaceDN/>
        <w:adjustRightInd/>
        <w:spacing w:before="0"/>
        <w:ind w:left="705" w:hanging="705"/>
        <w:rPr>
          <w:color w:val="auto"/>
          <w:sz w:val="22"/>
          <w:szCs w:val="22"/>
        </w:rPr>
      </w:pPr>
      <w:r w:rsidRPr="00C3224C">
        <w:rPr>
          <w:color w:val="auto"/>
          <w:sz w:val="22"/>
          <w:szCs w:val="22"/>
        </w:rPr>
        <w:t>člen</w:t>
      </w:r>
    </w:p>
    <w:p w14:paraId="54849354" w14:textId="77777777" w:rsidR="00B31907" w:rsidRPr="00C3224C" w:rsidRDefault="00B31907" w:rsidP="00B31907">
      <w:pPr>
        <w:jc w:val="both"/>
        <w:rPr>
          <w:rFonts w:cs="Arial"/>
          <w:sz w:val="22"/>
          <w:szCs w:val="22"/>
        </w:rPr>
      </w:pPr>
    </w:p>
    <w:p w14:paraId="7D14E656" w14:textId="77777777" w:rsidR="00B31907" w:rsidRPr="00C3224C" w:rsidRDefault="00B31907" w:rsidP="00B31907">
      <w:pPr>
        <w:jc w:val="both"/>
        <w:rPr>
          <w:rFonts w:cs="Arial"/>
          <w:sz w:val="22"/>
          <w:szCs w:val="22"/>
        </w:rPr>
      </w:pPr>
      <w:r w:rsidRPr="00C3224C">
        <w:rPr>
          <w:rFonts w:cs="Arial"/>
          <w:sz w:val="22"/>
          <w:szCs w:val="22"/>
        </w:rPr>
        <w:t>Stranki uvodoma ugotavljata, da se zavedata pomembnosti zaščite pravice do zasebnosti in sta seznanjeni z veljavnimi zakoni in predpisi o varstvu osebnih podatkov.</w:t>
      </w:r>
    </w:p>
    <w:p w14:paraId="25D575DE" w14:textId="77777777" w:rsidR="00B31907" w:rsidRPr="00C3224C" w:rsidRDefault="00B31907" w:rsidP="00B31907">
      <w:pPr>
        <w:jc w:val="both"/>
        <w:rPr>
          <w:rFonts w:cs="Arial"/>
          <w:sz w:val="22"/>
          <w:szCs w:val="22"/>
        </w:rPr>
      </w:pPr>
    </w:p>
    <w:p w14:paraId="09178C9C" w14:textId="77777777" w:rsidR="00B31907" w:rsidRPr="00C3224C" w:rsidRDefault="00B31907" w:rsidP="00B31907">
      <w:pPr>
        <w:jc w:val="both"/>
        <w:rPr>
          <w:rFonts w:cs="Arial"/>
          <w:sz w:val="22"/>
          <w:szCs w:val="22"/>
        </w:rPr>
      </w:pPr>
      <w:r w:rsidRPr="00C3224C">
        <w:rPr>
          <w:rFonts w:cs="Arial"/>
          <w:sz w:val="22"/>
          <w:szCs w:val="22"/>
        </w:rPr>
        <w:t xml:space="preserve">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w:t>
      </w:r>
      <w:r w:rsidRPr="00C3224C">
        <w:rPr>
          <w:rFonts w:cs="Arial"/>
          <w:iCs/>
          <w:sz w:val="22"/>
          <w:szCs w:val="22"/>
          <w:lang w:val="en"/>
        </w:rPr>
        <w:t>General Data Protection Regulation</w:t>
      </w:r>
      <w:r w:rsidRPr="00C3224C">
        <w:rPr>
          <w:rFonts w:cs="Arial"/>
          <w:sz w:val="22"/>
          <w:szCs w:val="22"/>
        </w:rPr>
        <w:t xml:space="preserve"> (v nadaljevanju Uredba).</w:t>
      </w:r>
    </w:p>
    <w:p w14:paraId="6779F0AC" w14:textId="77777777" w:rsidR="00B31907" w:rsidRPr="00C3224C" w:rsidRDefault="00B31907" w:rsidP="00B31907">
      <w:pPr>
        <w:jc w:val="both"/>
        <w:rPr>
          <w:rFonts w:cs="Arial"/>
          <w:sz w:val="22"/>
          <w:szCs w:val="22"/>
        </w:rPr>
      </w:pPr>
    </w:p>
    <w:p w14:paraId="4C12D292" w14:textId="77777777" w:rsidR="00B31907" w:rsidRPr="00C3224C" w:rsidRDefault="00B31907" w:rsidP="00C36DD7">
      <w:pPr>
        <w:pStyle w:val="Heading1"/>
        <w:keepLines/>
        <w:widowControl/>
        <w:numPr>
          <w:ilvl w:val="0"/>
          <w:numId w:val="9"/>
        </w:numPr>
        <w:tabs>
          <w:tab w:val="clear" w:pos="90"/>
          <w:tab w:val="clear" w:pos="964"/>
          <w:tab w:val="num" w:pos="703"/>
        </w:tabs>
        <w:autoSpaceDE/>
        <w:autoSpaceDN/>
        <w:adjustRightInd/>
        <w:spacing w:before="0"/>
        <w:ind w:left="703" w:hanging="703"/>
        <w:rPr>
          <w:color w:val="auto"/>
          <w:sz w:val="22"/>
          <w:szCs w:val="22"/>
        </w:rPr>
      </w:pPr>
      <w:r w:rsidRPr="00C3224C">
        <w:rPr>
          <w:color w:val="auto"/>
          <w:sz w:val="22"/>
          <w:szCs w:val="22"/>
        </w:rPr>
        <w:t>člen</w:t>
      </w:r>
    </w:p>
    <w:p w14:paraId="09250DF3" w14:textId="77777777" w:rsidR="00B31907" w:rsidRPr="00C3224C" w:rsidRDefault="00B31907" w:rsidP="00B31907">
      <w:pPr>
        <w:jc w:val="both"/>
        <w:rPr>
          <w:rFonts w:cs="Arial"/>
          <w:sz w:val="22"/>
          <w:szCs w:val="22"/>
        </w:rPr>
      </w:pPr>
    </w:p>
    <w:p w14:paraId="6D94CDC2" w14:textId="77777777" w:rsidR="00B31907" w:rsidRPr="00C3224C" w:rsidRDefault="00B31907" w:rsidP="00B31907">
      <w:pPr>
        <w:jc w:val="both"/>
        <w:rPr>
          <w:rFonts w:cs="Arial"/>
          <w:sz w:val="22"/>
          <w:szCs w:val="22"/>
        </w:rPr>
      </w:pPr>
      <w:r w:rsidRPr="00C3224C">
        <w:rPr>
          <w:rFonts w:cs="Arial"/>
          <w:sz w:val="22"/>
          <w:szCs w:val="22"/>
        </w:rPr>
        <w:t>Ta Sporazum, skladno z 28. členom Uredbe, ureja obveznost Strank glede varstva osebnih podatkov, ki izhajajo iz obstoječih in bodočih medsebojno sklenjenih pogodb, v kolikor se le-te nanašajo na obdelavo osebnih podatkov upravljavca, še posebej vezano na pomen, kot ga določa evropska Uredba.</w:t>
      </w:r>
    </w:p>
    <w:p w14:paraId="00A68B4F" w14:textId="77777777" w:rsidR="00B31907" w:rsidRPr="00C3224C" w:rsidRDefault="00B31907" w:rsidP="00B31907">
      <w:pPr>
        <w:jc w:val="both"/>
        <w:rPr>
          <w:rFonts w:cs="Arial"/>
          <w:sz w:val="22"/>
          <w:szCs w:val="22"/>
        </w:rPr>
      </w:pPr>
    </w:p>
    <w:p w14:paraId="103B04AF" w14:textId="77777777" w:rsidR="00B31907" w:rsidRPr="00C3224C" w:rsidRDefault="00B31907" w:rsidP="00B31907">
      <w:pPr>
        <w:jc w:val="both"/>
        <w:rPr>
          <w:rFonts w:cs="Arial"/>
          <w:sz w:val="22"/>
          <w:szCs w:val="22"/>
        </w:rPr>
      </w:pPr>
      <w:r w:rsidRPr="00C3224C">
        <w:rPr>
          <w:rFonts w:cs="Arial"/>
          <w:sz w:val="22"/>
          <w:szCs w:val="22"/>
        </w:rPr>
        <w:t>Stranki nadalje ugotavljata, da 28/3 člen Uredbe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14:paraId="432F5CC8" w14:textId="77777777" w:rsidR="00B31907" w:rsidRPr="00C3224C" w:rsidRDefault="00B31907" w:rsidP="00B31907">
      <w:pPr>
        <w:jc w:val="both"/>
        <w:rPr>
          <w:rFonts w:cs="Arial"/>
          <w:sz w:val="22"/>
          <w:szCs w:val="22"/>
        </w:rPr>
      </w:pPr>
    </w:p>
    <w:p w14:paraId="0B073445" w14:textId="77777777" w:rsidR="00B31907" w:rsidRPr="00C3224C" w:rsidRDefault="00B31907" w:rsidP="00C36DD7">
      <w:pPr>
        <w:pStyle w:val="Heading1"/>
        <w:keepLines/>
        <w:widowControl/>
        <w:numPr>
          <w:ilvl w:val="0"/>
          <w:numId w:val="9"/>
        </w:numPr>
        <w:tabs>
          <w:tab w:val="clear" w:pos="90"/>
          <w:tab w:val="clear" w:pos="964"/>
          <w:tab w:val="num" w:pos="703"/>
        </w:tabs>
        <w:autoSpaceDE/>
        <w:autoSpaceDN/>
        <w:adjustRightInd/>
        <w:spacing w:before="0"/>
        <w:ind w:left="703" w:hanging="703"/>
        <w:rPr>
          <w:color w:val="auto"/>
          <w:sz w:val="22"/>
          <w:szCs w:val="22"/>
        </w:rPr>
      </w:pPr>
      <w:r w:rsidRPr="00C3224C">
        <w:rPr>
          <w:color w:val="auto"/>
          <w:sz w:val="22"/>
          <w:szCs w:val="22"/>
        </w:rPr>
        <w:t>člen</w:t>
      </w:r>
    </w:p>
    <w:p w14:paraId="2E6D0180" w14:textId="77777777" w:rsidR="00B31907" w:rsidRPr="00C3224C" w:rsidRDefault="00B31907" w:rsidP="00B31907">
      <w:pPr>
        <w:jc w:val="both"/>
        <w:rPr>
          <w:rFonts w:cs="Arial"/>
          <w:sz w:val="22"/>
          <w:szCs w:val="22"/>
        </w:rPr>
      </w:pPr>
    </w:p>
    <w:p w14:paraId="26DF5B73" w14:textId="77777777" w:rsidR="00B31907" w:rsidRPr="00C3224C" w:rsidRDefault="00B31907" w:rsidP="00B31907">
      <w:pPr>
        <w:jc w:val="both"/>
        <w:rPr>
          <w:rFonts w:cs="Arial"/>
          <w:sz w:val="22"/>
          <w:szCs w:val="22"/>
        </w:rPr>
      </w:pPr>
      <w:r w:rsidRPr="00C3224C">
        <w:rPr>
          <w:rFonts w:cs="Arial"/>
          <w:sz w:val="22"/>
          <w:szCs w:val="22"/>
        </w:rPr>
        <w:lastRenderedPageBreak/>
        <w:t>Vsi izrazi, ki so uporabljeni v tem Sporazumu, imajo enak pomen, kot je določen v vsakokrat veljavnih zakonskih predpisih s področja varstva osebnih podatkov ter v skladu z določili Uredbe.</w:t>
      </w:r>
    </w:p>
    <w:p w14:paraId="61C41D59" w14:textId="77777777" w:rsidR="00B31907" w:rsidRPr="00C3224C" w:rsidRDefault="00B31907" w:rsidP="00B31907">
      <w:pPr>
        <w:jc w:val="both"/>
        <w:rPr>
          <w:rFonts w:cs="Arial"/>
          <w:sz w:val="22"/>
          <w:szCs w:val="22"/>
        </w:rPr>
      </w:pPr>
    </w:p>
    <w:p w14:paraId="3BA6BF9E" w14:textId="77777777" w:rsidR="00B31907" w:rsidRPr="00C3224C" w:rsidRDefault="00B31907" w:rsidP="00C36DD7">
      <w:pPr>
        <w:pStyle w:val="Heading1"/>
        <w:keepLines/>
        <w:widowControl/>
        <w:numPr>
          <w:ilvl w:val="0"/>
          <w:numId w:val="9"/>
        </w:numPr>
        <w:tabs>
          <w:tab w:val="clear" w:pos="90"/>
          <w:tab w:val="clear" w:pos="964"/>
          <w:tab w:val="num" w:pos="703"/>
        </w:tabs>
        <w:autoSpaceDE/>
        <w:autoSpaceDN/>
        <w:adjustRightInd/>
        <w:spacing w:before="0"/>
        <w:ind w:left="703" w:hanging="703"/>
        <w:rPr>
          <w:color w:val="auto"/>
          <w:sz w:val="22"/>
          <w:szCs w:val="22"/>
        </w:rPr>
      </w:pPr>
      <w:r w:rsidRPr="00C3224C">
        <w:rPr>
          <w:color w:val="auto"/>
          <w:sz w:val="22"/>
          <w:szCs w:val="22"/>
        </w:rPr>
        <w:t>člen</w:t>
      </w:r>
    </w:p>
    <w:p w14:paraId="0711D38A" w14:textId="77777777" w:rsidR="00B31907" w:rsidRPr="00C3224C" w:rsidRDefault="00B31907" w:rsidP="00B31907">
      <w:pPr>
        <w:jc w:val="both"/>
        <w:rPr>
          <w:rFonts w:cs="Arial"/>
          <w:sz w:val="22"/>
          <w:szCs w:val="22"/>
        </w:rPr>
      </w:pPr>
    </w:p>
    <w:p w14:paraId="51ECFF04" w14:textId="77777777" w:rsidR="00B31907" w:rsidRPr="00C3224C" w:rsidRDefault="00B31907" w:rsidP="00B31907">
      <w:pPr>
        <w:jc w:val="both"/>
        <w:rPr>
          <w:rFonts w:cs="Arial"/>
          <w:sz w:val="22"/>
          <w:szCs w:val="22"/>
        </w:rPr>
      </w:pPr>
      <w:r w:rsidRPr="00C3224C">
        <w:rPr>
          <w:rFonts w:cs="Arial"/>
          <w:sz w:val="22"/>
          <w:szCs w:val="22"/>
        </w:rPr>
        <w:t>Stranki se zavezujeta, da bosta pri izvajanju določil tega Sporazuma, v celoti spoštovali določila veljavne zakonodaje s področja varstva osebnih podatkov, določila Uredbe (EU) 2016/679 Evropskega parlamenta in Sveta z dne 27. aprila 2016 o varstvu posameznikov pri obdelavi osebnih podatkov ter Krovne politike varovanja informacij Onkološkega inštituta Ljubljana, ne glede na to ali se bosta z osebnimi podatki seznanili pri neposrednem opravljanju storitev na lokaciji upravljavca ali obdelovalca, pri nadzoru izvajanja določil tega Sporazuma, preko pisne dokumentacije ali na kakršenkoli drug način.</w:t>
      </w:r>
    </w:p>
    <w:p w14:paraId="0C002AE7" w14:textId="77777777" w:rsidR="00B31907" w:rsidRPr="00C3224C" w:rsidRDefault="00B31907" w:rsidP="00B31907">
      <w:pPr>
        <w:jc w:val="both"/>
        <w:rPr>
          <w:rFonts w:cs="Arial"/>
          <w:sz w:val="22"/>
          <w:szCs w:val="22"/>
        </w:rPr>
      </w:pPr>
    </w:p>
    <w:p w14:paraId="7D7A895A" w14:textId="77777777" w:rsidR="00B31907" w:rsidRPr="00C3224C" w:rsidRDefault="00B31907" w:rsidP="00B31907">
      <w:pPr>
        <w:jc w:val="both"/>
        <w:rPr>
          <w:rFonts w:cs="Arial"/>
          <w:sz w:val="22"/>
          <w:szCs w:val="22"/>
        </w:rPr>
      </w:pPr>
    </w:p>
    <w:p w14:paraId="60F42CB1" w14:textId="77777777" w:rsidR="00B31907" w:rsidRPr="00C3224C" w:rsidRDefault="00B31907" w:rsidP="00B31907">
      <w:pPr>
        <w:pStyle w:val="Heading1"/>
        <w:spacing w:before="0"/>
        <w:jc w:val="left"/>
        <w:rPr>
          <w:color w:val="auto"/>
          <w:sz w:val="22"/>
          <w:szCs w:val="22"/>
        </w:rPr>
      </w:pPr>
      <w:r w:rsidRPr="00C3224C">
        <w:rPr>
          <w:color w:val="auto"/>
          <w:sz w:val="22"/>
          <w:szCs w:val="22"/>
        </w:rPr>
        <w:t>II. PREDMET SPORAZUMA</w:t>
      </w:r>
    </w:p>
    <w:p w14:paraId="12636AD4" w14:textId="77777777" w:rsidR="00B31907" w:rsidRPr="00C3224C" w:rsidRDefault="00B31907" w:rsidP="00B31907">
      <w:pPr>
        <w:rPr>
          <w:rFonts w:cs="Arial"/>
          <w:sz w:val="22"/>
          <w:szCs w:val="22"/>
        </w:rPr>
      </w:pPr>
    </w:p>
    <w:p w14:paraId="0B060968" w14:textId="77777777" w:rsidR="00B31907" w:rsidRPr="00C3224C" w:rsidRDefault="00B31907" w:rsidP="00C36DD7">
      <w:pPr>
        <w:pStyle w:val="Heading1"/>
        <w:keepLines/>
        <w:widowControl/>
        <w:numPr>
          <w:ilvl w:val="0"/>
          <w:numId w:val="12"/>
        </w:numPr>
        <w:tabs>
          <w:tab w:val="clear" w:pos="90"/>
          <w:tab w:val="clear" w:pos="964"/>
          <w:tab w:val="num" w:pos="720"/>
        </w:tabs>
        <w:autoSpaceDE/>
        <w:autoSpaceDN/>
        <w:adjustRightInd/>
        <w:spacing w:before="0"/>
        <w:ind w:left="720"/>
        <w:rPr>
          <w:color w:val="auto"/>
          <w:sz w:val="22"/>
          <w:szCs w:val="22"/>
        </w:rPr>
      </w:pPr>
      <w:r w:rsidRPr="00C3224C">
        <w:rPr>
          <w:color w:val="auto"/>
          <w:sz w:val="22"/>
          <w:szCs w:val="22"/>
        </w:rPr>
        <w:t>člen</w:t>
      </w:r>
    </w:p>
    <w:p w14:paraId="01A38BB7" w14:textId="77777777" w:rsidR="00B31907" w:rsidRPr="00C3224C" w:rsidRDefault="00B31907" w:rsidP="00B31907">
      <w:pPr>
        <w:jc w:val="both"/>
        <w:rPr>
          <w:rFonts w:cs="Arial"/>
          <w:sz w:val="22"/>
          <w:szCs w:val="22"/>
        </w:rPr>
      </w:pPr>
    </w:p>
    <w:p w14:paraId="7A33900B" w14:textId="77777777" w:rsidR="00B31907" w:rsidRPr="00C3224C" w:rsidRDefault="00B31907" w:rsidP="00B31907">
      <w:pPr>
        <w:jc w:val="both"/>
        <w:rPr>
          <w:rFonts w:cs="Arial"/>
          <w:sz w:val="22"/>
          <w:szCs w:val="22"/>
        </w:rPr>
      </w:pPr>
      <w:r w:rsidRPr="00C3224C">
        <w:rPr>
          <w:rFonts w:cs="Arial"/>
          <w:sz w:val="22"/>
          <w:szCs w:val="22"/>
        </w:rPr>
        <w:t xml:space="preserve">Ta Sporazum se uporablja za vse obdelave osebnih podatkov obeh strank, skladno z 28. členom Uredbe, ki jih upravljavec zagotavlja obdelovalcu, na podlagi ene ali več medsebojno sklenjenih pogodb (v nadaljnjem besedilu: Krovna pogodba). </w:t>
      </w:r>
    </w:p>
    <w:p w14:paraId="2729E86A" w14:textId="77777777" w:rsidR="00B31907" w:rsidRPr="00C3224C" w:rsidRDefault="00B31907" w:rsidP="00B31907">
      <w:pPr>
        <w:jc w:val="both"/>
        <w:rPr>
          <w:rFonts w:cs="Arial"/>
          <w:sz w:val="22"/>
          <w:szCs w:val="22"/>
        </w:rPr>
      </w:pPr>
    </w:p>
    <w:p w14:paraId="0DC5F79D" w14:textId="77777777" w:rsidR="00B31907" w:rsidRPr="00C3224C" w:rsidRDefault="00B31907" w:rsidP="00C36DD7">
      <w:pPr>
        <w:pStyle w:val="Heading1"/>
        <w:keepLines/>
        <w:widowControl/>
        <w:numPr>
          <w:ilvl w:val="0"/>
          <w:numId w:val="12"/>
        </w:numPr>
        <w:tabs>
          <w:tab w:val="clear" w:pos="90"/>
          <w:tab w:val="clear" w:pos="964"/>
          <w:tab w:val="num" w:pos="720"/>
        </w:tabs>
        <w:autoSpaceDE/>
        <w:autoSpaceDN/>
        <w:adjustRightInd/>
        <w:spacing w:before="0"/>
        <w:ind w:left="720"/>
        <w:rPr>
          <w:color w:val="auto"/>
          <w:sz w:val="22"/>
          <w:szCs w:val="22"/>
        </w:rPr>
      </w:pPr>
      <w:r w:rsidRPr="00C3224C">
        <w:rPr>
          <w:color w:val="auto"/>
          <w:sz w:val="22"/>
          <w:szCs w:val="22"/>
        </w:rPr>
        <w:t>člen</w:t>
      </w:r>
    </w:p>
    <w:p w14:paraId="7EB8F1FC" w14:textId="77777777" w:rsidR="00B31907" w:rsidRPr="00C3224C" w:rsidRDefault="00B31907" w:rsidP="00B31907">
      <w:pPr>
        <w:jc w:val="both"/>
        <w:rPr>
          <w:rFonts w:cs="Arial"/>
          <w:sz w:val="22"/>
          <w:szCs w:val="22"/>
        </w:rPr>
      </w:pPr>
    </w:p>
    <w:p w14:paraId="18285A58" w14:textId="77777777" w:rsidR="00B31907" w:rsidRPr="00C3224C" w:rsidRDefault="00B31907" w:rsidP="00B31907">
      <w:pPr>
        <w:jc w:val="both"/>
        <w:rPr>
          <w:rFonts w:cs="Arial"/>
          <w:sz w:val="22"/>
          <w:szCs w:val="22"/>
        </w:rPr>
      </w:pPr>
      <w:r w:rsidRPr="00C3224C">
        <w:rPr>
          <w:rFonts w:cs="Arial"/>
          <w:sz w:val="22"/>
          <w:szCs w:val="22"/>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14:paraId="5F1E96F1" w14:textId="77777777" w:rsidR="00B31907" w:rsidRPr="00C3224C" w:rsidRDefault="00B31907" w:rsidP="00B31907">
      <w:pPr>
        <w:jc w:val="both"/>
        <w:rPr>
          <w:rFonts w:cs="Arial"/>
          <w:sz w:val="22"/>
          <w:szCs w:val="22"/>
        </w:rPr>
      </w:pPr>
    </w:p>
    <w:p w14:paraId="33918580" w14:textId="77777777" w:rsidR="00B31907" w:rsidRPr="00C3224C" w:rsidRDefault="00B31907" w:rsidP="00C36DD7">
      <w:pPr>
        <w:pStyle w:val="Heading1"/>
        <w:keepLines/>
        <w:widowControl/>
        <w:numPr>
          <w:ilvl w:val="0"/>
          <w:numId w:val="12"/>
        </w:numPr>
        <w:tabs>
          <w:tab w:val="clear" w:pos="90"/>
          <w:tab w:val="clear" w:pos="964"/>
          <w:tab w:val="num" w:pos="720"/>
        </w:tabs>
        <w:autoSpaceDE/>
        <w:autoSpaceDN/>
        <w:adjustRightInd/>
        <w:spacing w:before="0"/>
        <w:ind w:left="720"/>
        <w:rPr>
          <w:color w:val="auto"/>
          <w:sz w:val="22"/>
          <w:szCs w:val="22"/>
        </w:rPr>
      </w:pPr>
      <w:r w:rsidRPr="00C3224C">
        <w:rPr>
          <w:color w:val="auto"/>
          <w:sz w:val="22"/>
          <w:szCs w:val="22"/>
        </w:rPr>
        <w:t>člen</w:t>
      </w:r>
    </w:p>
    <w:p w14:paraId="70BB5331" w14:textId="77777777" w:rsidR="00B31907" w:rsidRPr="00C3224C" w:rsidRDefault="00B31907" w:rsidP="00B31907">
      <w:pPr>
        <w:jc w:val="both"/>
        <w:rPr>
          <w:rFonts w:cs="Arial"/>
          <w:sz w:val="22"/>
          <w:szCs w:val="22"/>
        </w:rPr>
      </w:pPr>
    </w:p>
    <w:p w14:paraId="5D737AE1" w14:textId="77777777" w:rsidR="00B31907" w:rsidRPr="00C3224C" w:rsidRDefault="00B31907" w:rsidP="00B31907">
      <w:pPr>
        <w:jc w:val="both"/>
        <w:rPr>
          <w:rFonts w:cs="Arial"/>
          <w:sz w:val="22"/>
          <w:szCs w:val="22"/>
        </w:rPr>
      </w:pPr>
      <w:r w:rsidRPr="00C3224C">
        <w:rPr>
          <w:rFonts w:cs="Arial"/>
          <w:sz w:val="22"/>
          <w:szCs w:val="22"/>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14:paraId="323E0226" w14:textId="77777777" w:rsidR="00B31907" w:rsidRPr="00C3224C" w:rsidRDefault="00B31907" w:rsidP="00B31907">
      <w:pPr>
        <w:jc w:val="both"/>
        <w:rPr>
          <w:rFonts w:cs="Arial"/>
          <w:sz w:val="22"/>
          <w:szCs w:val="22"/>
        </w:rPr>
      </w:pPr>
    </w:p>
    <w:p w14:paraId="0FE541AD" w14:textId="77777777" w:rsidR="00B31907" w:rsidRPr="00C3224C" w:rsidRDefault="00B31907" w:rsidP="00C36DD7">
      <w:pPr>
        <w:pStyle w:val="Heading1"/>
        <w:keepLines/>
        <w:widowControl/>
        <w:numPr>
          <w:ilvl w:val="0"/>
          <w:numId w:val="12"/>
        </w:numPr>
        <w:tabs>
          <w:tab w:val="clear" w:pos="90"/>
          <w:tab w:val="clear" w:pos="964"/>
          <w:tab w:val="num" w:pos="720"/>
        </w:tabs>
        <w:autoSpaceDE/>
        <w:autoSpaceDN/>
        <w:adjustRightInd/>
        <w:spacing w:before="0"/>
        <w:ind w:left="720"/>
        <w:rPr>
          <w:color w:val="auto"/>
          <w:sz w:val="22"/>
          <w:szCs w:val="22"/>
        </w:rPr>
      </w:pPr>
      <w:r w:rsidRPr="00C3224C">
        <w:rPr>
          <w:color w:val="auto"/>
          <w:sz w:val="22"/>
          <w:szCs w:val="22"/>
        </w:rPr>
        <w:t>člen</w:t>
      </w:r>
    </w:p>
    <w:p w14:paraId="69154377" w14:textId="77777777" w:rsidR="00B31907" w:rsidRPr="00C3224C" w:rsidRDefault="00B31907" w:rsidP="00B31907">
      <w:pPr>
        <w:jc w:val="both"/>
        <w:rPr>
          <w:rFonts w:cs="Arial"/>
          <w:sz w:val="22"/>
          <w:szCs w:val="22"/>
        </w:rPr>
      </w:pPr>
    </w:p>
    <w:p w14:paraId="6FCA2038" w14:textId="77777777" w:rsidR="00B31907" w:rsidRPr="00C3224C" w:rsidRDefault="00B31907" w:rsidP="00B31907">
      <w:pPr>
        <w:jc w:val="both"/>
        <w:rPr>
          <w:rFonts w:cs="Arial"/>
          <w:sz w:val="22"/>
          <w:szCs w:val="22"/>
        </w:rPr>
      </w:pPr>
      <w:r w:rsidRPr="00C3224C">
        <w:rPr>
          <w:rFonts w:cs="Arial"/>
          <w:sz w:val="22"/>
          <w:szCs w:val="22"/>
        </w:rPr>
        <w:t xml:space="preserve">Obdelovalec obdeluje osebne podatke zgolj na podlagi pisnih in dokumentiranih navodil upravljavca. Ta Sporazum, Krovna politika varovanja informacij Onkološkega inštituta Ljubljana (Priloga 1) ter Krovna pogodba, tvorijo popolna in končna pisna navodila obdelovalcu za obdelavo osebnih podatkov. Morebitna dodatna ali drugačna navodila pa morajo biti izdana s strani upravljavca v pisni obliki in so zavezujoče po pisni potrditvi obdelovalca. </w:t>
      </w:r>
    </w:p>
    <w:p w14:paraId="3842E514" w14:textId="77777777" w:rsidR="00B31907" w:rsidRPr="00C3224C" w:rsidRDefault="00B31907" w:rsidP="00B31907">
      <w:pPr>
        <w:jc w:val="both"/>
        <w:rPr>
          <w:rFonts w:cs="Arial"/>
          <w:sz w:val="22"/>
          <w:szCs w:val="22"/>
        </w:rPr>
      </w:pPr>
    </w:p>
    <w:p w14:paraId="795AF6EB" w14:textId="77777777" w:rsidR="00B31907" w:rsidRPr="00C3224C" w:rsidRDefault="00B31907" w:rsidP="00C36DD7">
      <w:pPr>
        <w:pStyle w:val="Heading1"/>
        <w:keepLines/>
        <w:widowControl/>
        <w:numPr>
          <w:ilvl w:val="0"/>
          <w:numId w:val="12"/>
        </w:numPr>
        <w:tabs>
          <w:tab w:val="clear" w:pos="90"/>
          <w:tab w:val="clear" w:pos="964"/>
          <w:tab w:val="num" w:pos="720"/>
        </w:tabs>
        <w:autoSpaceDE/>
        <w:autoSpaceDN/>
        <w:adjustRightInd/>
        <w:spacing w:before="0"/>
        <w:ind w:left="720"/>
        <w:rPr>
          <w:color w:val="auto"/>
          <w:sz w:val="22"/>
          <w:szCs w:val="22"/>
        </w:rPr>
      </w:pPr>
      <w:r w:rsidRPr="00C3224C">
        <w:rPr>
          <w:color w:val="auto"/>
          <w:sz w:val="22"/>
          <w:szCs w:val="22"/>
        </w:rPr>
        <w:t>člen</w:t>
      </w:r>
    </w:p>
    <w:p w14:paraId="31BFA097" w14:textId="77777777" w:rsidR="00B31907" w:rsidRPr="00C3224C" w:rsidRDefault="00B31907" w:rsidP="00B31907">
      <w:pPr>
        <w:jc w:val="both"/>
        <w:rPr>
          <w:rFonts w:cs="Arial"/>
          <w:sz w:val="22"/>
          <w:szCs w:val="22"/>
        </w:rPr>
      </w:pPr>
    </w:p>
    <w:p w14:paraId="1F808737" w14:textId="77777777" w:rsidR="00B31907" w:rsidRDefault="00B31907" w:rsidP="00B31907">
      <w:pPr>
        <w:jc w:val="both"/>
        <w:rPr>
          <w:rFonts w:cs="Arial"/>
          <w:sz w:val="22"/>
          <w:szCs w:val="22"/>
        </w:rPr>
      </w:pPr>
      <w:r w:rsidRPr="00C3224C">
        <w:rPr>
          <w:rFonts w:cs="Arial"/>
          <w:sz w:val="22"/>
          <w:szCs w:val="22"/>
        </w:rPr>
        <w:t xml:space="preserve">Obdelovalec lahko omenjena dejanja izvaja za izpolnjevanje predmeta Krovne pogodbe in jih ne sme izvajati za noben drug namen. Obdelovalec lahko v vsakem primeru obdeluje le toliko </w:t>
      </w:r>
      <w:r w:rsidRPr="00C3224C">
        <w:rPr>
          <w:rFonts w:cs="Arial"/>
          <w:sz w:val="22"/>
          <w:szCs w:val="22"/>
        </w:rPr>
        <w:lastRenderedPageBreak/>
        <w:t xml:space="preserve">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podatkov tretjim osebam, javna objava podatkov itd.). Obdelovalec  obdeluje osebne podatke v imenu in za račun upravljavca. </w:t>
      </w:r>
    </w:p>
    <w:p w14:paraId="20D011F6" w14:textId="77777777" w:rsidR="00B31907" w:rsidRDefault="00B31907" w:rsidP="00B31907">
      <w:pPr>
        <w:jc w:val="both"/>
        <w:rPr>
          <w:rFonts w:cs="Arial"/>
          <w:sz w:val="22"/>
          <w:szCs w:val="22"/>
        </w:rPr>
      </w:pPr>
    </w:p>
    <w:p w14:paraId="694DE10F" w14:textId="77777777" w:rsidR="00B31907" w:rsidRPr="00C3224C" w:rsidRDefault="00B31907" w:rsidP="00B31907">
      <w:pPr>
        <w:jc w:val="both"/>
        <w:rPr>
          <w:rFonts w:cs="Arial"/>
          <w:sz w:val="22"/>
          <w:szCs w:val="22"/>
        </w:rPr>
      </w:pPr>
    </w:p>
    <w:p w14:paraId="6BBFDC5B" w14:textId="77777777" w:rsidR="00B31907" w:rsidRPr="00C3224C" w:rsidRDefault="00B31907" w:rsidP="00B31907">
      <w:pPr>
        <w:pStyle w:val="Heading1"/>
        <w:spacing w:before="0"/>
        <w:jc w:val="both"/>
        <w:rPr>
          <w:color w:val="auto"/>
          <w:sz w:val="22"/>
          <w:szCs w:val="22"/>
        </w:rPr>
      </w:pPr>
      <w:r w:rsidRPr="00C3224C">
        <w:rPr>
          <w:color w:val="auto"/>
          <w:sz w:val="22"/>
          <w:szCs w:val="22"/>
        </w:rPr>
        <w:t>III. OBVEZNOSTI OBDELOVALCA GLEDE POSTOPKOV IN UKREPOV VAROVANJA OSEBNIH PODATKOV</w:t>
      </w:r>
    </w:p>
    <w:p w14:paraId="3A757C14" w14:textId="77777777" w:rsidR="00B31907" w:rsidRPr="00C3224C" w:rsidRDefault="00B31907" w:rsidP="00B31907">
      <w:pPr>
        <w:rPr>
          <w:rFonts w:cs="Arial"/>
          <w:sz w:val="22"/>
          <w:szCs w:val="22"/>
        </w:rPr>
      </w:pPr>
    </w:p>
    <w:p w14:paraId="4825F032" w14:textId="77777777" w:rsidR="00B31907" w:rsidRPr="00C3224C" w:rsidRDefault="00B31907" w:rsidP="00C36DD7">
      <w:pPr>
        <w:pStyle w:val="Heading1"/>
        <w:keepLines/>
        <w:widowControl/>
        <w:numPr>
          <w:ilvl w:val="0"/>
          <w:numId w:val="12"/>
        </w:numPr>
        <w:tabs>
          <w:tab w:val="clear" w:pos="90"/>
          <w:tab w:val="clear" w:pos="964"/>
          <w:tab w:val="num" w:pos="720"/>
        </w:tabs>
        <w:autoSpaceDE/>
        <w:autoSpaceDN/>
        <w:adjustRightInd/>
        <w:spacing w:before="0"/>
        <w:ind w:left="720"/>
        <w:rPr>
          <w:color w:val="auto"/>
          <w:sz w:val="22"/>
          <w:szCs w:val="22"/>
        </w:rPr>
      </w:pPr>
      <w:r w:rsidRPr="00C3224C">
        <w:rPr>
          <w:color w:val="auto"/>
          <w:sz w:val="22"/>
          <w:szCs w:val="22"/>
        </w:rPr>
        <w:t>člen</w:t>
      </w:r>
    </w:p>
    <w:p w14:paraId="727C7B56" w14:textId="77777777" w:rsidR="00B31907" w:rsidRPr="00C3224C" w:rsidRDefault="00B31907" w:rsidP="00B31907">
      <w:pPr>
        <w:jc w:val="both"/>
        <w:rPr>
          <w:rFonts w:cs="Arial"/>
          <w:sz w:val="22"/>
          <w:szCs w:val="22"/>
        </w:rPr>
      </w:pPr>
    </w:p>
    <w:p w14:paraId="2C9495E5" w14:textId="77777777" w:rsidR="00B31907" w:rsidRPr="00C3224C" w:rsidRDefault="00B31907" w:rsidP="00B31907">
      <w:pPr>
        <w:jc w:val="both"/>
        <w:rPr>
          <w:rFonts w:cs="Arial"/>
          <w:sz w:val="22"/>
          <w:szCs w:val="22"/>
        </w:rPr>
      </w:pPr>
      <w:r w:rsidRPr="00C3224C">
        <w:rPr>
          <w:rFonts w:cs="Arial"/>
          <w:sz w:val="22"/>
          <w:szCs w:val="22"/>
        </w:rPr>
        <w:t>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5B472B36" w14:textId="77777777" w:rsidR="00B31907" w:rsidRPr="00C3224C" w:rsidRDefault="00B31907" w:rsidP="00C36DD7">
      <w:pPr>
        <w:pStyle w:val="ListParagraph"/>
        <w:numPr>
          <w:ilvl w:val="0"/>
          <w:numId w:val="10"/>
        </w:numPr>
        <w:jc w:val="both"/>
        <w:rPr>
          <w:rFonts w:cs="Arial"/>
        </w:rPr>
      </w:pPr>
      <w:r w:rsidRPr="00C3224C">
        <w:rPr>
          <w:rFonts w:cs="Arial"/>
        </w:rPr>
        <w:t>varujejo prostori, oprema in sistemska programska oprema, vključno z vhodno-izhodnimi enotami,</w:t>
      </w:r>
    </w:p>
    <w:p w14:paraId="54519939" w14:textId="77777777" w:rsidR="00B31907" w:rsidRPr="00C3224C" w:rsidRDefault="00B31907" w:rsidP="00C36DD7">
      <w:pPr>
        <w:pStyle w:val="ListParagraph"/>
        <w:numPr>
          <w:ilvl w:val="0"/>
          <w:numId w:val="10"/>
        </w:numPr>
        <w:jc w:val="both"/>
        <w:rPr>
          <w:rFonts w:cs="Arial"/>
        </w:rPr>
      </w:pPr>
      <w:r w:rsidRPr="00C3224C">
        <w:rPr>
          <w:rFonts w:cs="Arial"/>
        </w:rPr>
        <w:t>varuje aplikativna programska oprema, s katero se obdelujejo osebni podatki,</w:t>
      </w:r>
    </w:p>
    <w:p w14:paraId="596FFB0B" w14:textId="77777777" w:rsidR="00B31907" w:rsidRPr="00C3224C" w:rsidRDefault="00B31907" w:rsidP="00C36DD7">
      <w:pPr>
        <w:pStyle w:val="ListParagraph"/>
        <w:numPr>
          <w:ilvl w:val="0"/>
          <w:numId w:val="10"/>
        </w:numPr>
        <w:jc w:val="both"/>
        <w:rPr>
          <w:rFonts w:cs="Arial"/>
        </w:rPr>
      </w:pPr>
      <w:r w:rsidRPr="00C3224C">
        <w:rPr>
          <w:rFonts w:cs="Arial"/>
        </w:rPr>
        <w:t>preprečuje nepooblaščen dostop do osebnih podatkov pri njihovem prenosu, vključno s prenosom po telekomunikacijskih sredstvih in omrežjih,</w:t>
      </w:r>
    </w:p>
    <w:p w14:paraId="37FEBEF2" w14:textId="77777777" w:rsidR="00B31907" w:rsidRPr="00C3224C" w:rsidRDefault="00B31907" w:rsidP="00C36DD7">
      <w:pPr>
        <w:pStyle w:val="ListParagraph"/>
        <w:numPr>
          <w:ilvl w:val="0"/>
          <w:numId w:val="10"/>
        </w:numPr>
        <w:jc w:val="both"/>
        <w:rPr>
          <w:rFonts w:cs="Arial"/>
        </w:rPr>
      </w:pPr>
      <w:r w:rsidRPr="00C3224C">
        <w:rPr>
          <w:rFonts w:cs="Arial"/>
        </w:rPr>
        <w:t>zagotavlja učinkovit način omejitve obdelave, uničenja, izbrisa ali anonimiziranja osebnih podatkov,</w:t>
      </w:r>
    </w:p>
    <w:p w14:paraId="42F01D9C" w14:textId="77777777" w:rsidR="00B31907" w:rsidRPr="00C3224C" w:rsidRDefault="00B31907" w:rsidP="00C36DD7">
      <w:pPr>
        <w:pStyle w:val="ListParagraph"/>
        <w:numPr>
          <w:ilvl w:val="0"/>
          <w:numId w:val="10"/>
        </w:numPr>
        <w:jc w:val="both"/>
        <w:rPr>
          <w:rFonts w:cs="Arial"/>
        </w:rPr>
      </w:pPr>
      <w:r w:rsidRPr="00C3224C">
        <w:rPr>
          <w:rFonts w:cs="Arial"/>
        </w:rPr>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14:paraId="10ACBF65" w14:textId="77777777" w:rsidR="00B31907" w:rsidRPr="00C3224C" w:rsidRDefault="00B31907" w:rsidP="00B31907">
      <w:pPr>
        <w:jc w:val="both"/>
        <w:rPr>
          <w:rFonts w:cs="Arial"/>
          <w:sz w:val="22"/>
          <w:szCs w:val="22"/>
        </w:rPr>
      </w:pPr>
    </w:p>
    <w:p w14:paraId="4E373160" w14:textId="77777777" w:rsidR="00B31907" w:rsidRPr="00C3224C" w:rsidRDefault="00B31907" w:rsidP="00B31907">
      <w:pPr>
        <w:jc w:val="both"/>
        <w:rPr>
          <w:rFonts w:cs="Arial"/>
          <w:sz w:val="22"/>
          <w:szCs w:val="22"/>
        </w:rPr>
      </w:pPr>
      <w:r w:rsidRPr="00C3224C">
        <w:rPr>
          <w:rFonts w:cs="Arial"/>
          <w:sz w:val="22"/>
          <w:szCs w:val="22"/>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14:paraId="366E05BE" w14:textId="77777777" w:rsidR="00B31907" w:rsidRPr="00C3224C" w:rsidRDefault="00B31907" w:rsidP="00C36DD7">
      <w:pPr>
        <w:pStyle w:val="ListParagraph"/>
        <w:numPr>
          <w:ilvl w:val="0"/>
          <w:numId w:val="10"/>
        </w:numPr>
        <w:jc w:val="both"/>
        <w:rPr>
          <w:rFonts w:cs="Arial"/>
        </w:rPr>
      </w:pPr>
      <w:r w:rsidRPr="00C3224C">
        <w:rPr>
          <w:rFonts w:cs="Arial"/>
        </w:rPr>
        <w:t>psevdomizacijo in šifriranje osebnih podatkov;</w:t>
      </w:r>
    </w:p>
    <w:p w14:paraId="35DF2A02" w14:textId="77777777" w:rsidR="00B31907" w:rsidRPr="00C3224C" w:rsidRDefault="00B31907" w:rsidP="00C36DD7">
      <w:pPr>
        <w:pStyle w:val="ListParagraph"/>
        <w:numPr>
          <w:ilvl w:val="0"/>
          <w:numId w:val="10"/>
        </w:numPr>
        <w:jc w:val="both"/>
        <w:rPr>
          <w:rFonts w:cs="Arial"/>
        </w:rPr>
      </w:pPr>
      <w:r w:rsidRPr="00C3224C">
        <w:rPr>
          <w:rFonts w:cs="Arial"/>
        </w:rPr>
        <w:t>ukrepe za zagotovitev stalne zaupnosti, celovitosti, dostopnosti in odpornosti sistemov in storitev za obdelavo;</w:t>
      </w:r>
    </w:p>
    <w:p w14:paraId="4D5B5C5A" w14:textId="77777777" w:rsidR="00B31907" w:rsidRPr="00C3224C" w:rsidRDefault="00B31907" w:rsidP="00C36DD7">
      <w:pPr>
        <w:pStyle w:val="ListParagraph"/>
        <w:numPr>
          <w:ilvl w:val="0"/>
          <w:numId w:val="10"/>
        </w:numPr>
        <w:jc w:val="both"/>
        <w:rPr>
          <w:rFonts w:cs="Arial"/>
        </w:rPr>
      </w:pPr>
      <w:r w:rsidRPr="00C3224C">
        <w:rPr>
          <w:rFonts w:cs="Arial"/>
        </w:rPr>
        <w:t>ukrepe za zmožnosti pravočasne povrnitve razpoložljivosti osebnih podatkov v primeru  varnostnega incidenta;</w:t>
      </w:r>
    </w:p>
    <w:p w14:paraId="44F2C96E" w14:textId="77777777" w:rsidR="00B31907" w:rsidRPr="00C3224C" w:rsidRDefault="00B31907" w:rsidP="00C36DD7">
      <w:pPr>
        <w:pStyle w:val="ListParagraph"/>
        <w:numPr>
          <w:ilvl w:val="0"/>
          <w:numId w:val="10"/>
        </w:numPr>
        <w:jc w:val="both"/>
        <w:rPr>
          <w:rFonts w:cs="Arial"/>
        </w:rPr>
      </w:pPr>
      <w:r w:rsidRPr="00C3224C">
        <w:rPr>
          <w:rFonts w:cs="Arial"/>
        </w:rPr>
        <w:t>postopke rednega testiranja, ocenjevanja in vrednotenja učinkovitosti tehničnih in organizacijskih ukrepov teh ukrepov.</w:t>
      </w:r>
    </w:p>
    <w:p w14:paraId="3126478B" w14:textId="77777777" w:rsidR="00B31907" w:rsidRPr="00C3224C" w:rsidRDefault="00B31907" w:rsidP="00B31907">
      <w:pPr>
        <w:pStyle w:val="ListParagraph"/>
        <w:jc w:val="both"/>
        <w:rPr>
          <w:rFonts w:cs="Arial"/>
        </w:rPr>
      </w:pPr>
    </w:p>
    <w:p w14:paraId="24937D62" w14:textId="77777777" w:rsidR="00B31907" w:rsidRPr="00C3224C" w:rsidRDefault="00B31907" w:rsidP="00C36DD7">
      <w:pPr>
        <w:pStyle w:val="Heading1"/>
        <w:keepLines/>
        <w:widowControl/>
        <w:numPr>
          <w:ilvl w:val="0"/>
          <w:numId w:val="9"/>
        </w:numPr>
        <w:tabs>
          <w:tab w:val="clear" w:pos="90"/>
          <w:tab w:val="clear" w:pos="964"/>
          <w:tab w:val="num" w:pos="703"/>
        </w:tabs>
        <w:autoSpaceDE/>
        <w:autoSpaceDN/>
        <w:adjustRightInd/>
        <w:spacing w:before="0"/>
        <w:ind w:left="703" w:hanging="703"/>
        <w:rPr>
          <w:color w:val="auto"/>
          <w:sz w:val="22"/>
          <w:szCs w:val="22"/>
        </w:rPr>
      </w:pPr>
      <w:r w:rsidRPr="00C3224C">
        <w:rPr>
          <w:color w:val="auto"/>
          <w:sz w:val="22"/>
          <w:szCs w:val="22"/>
        </w:rPr>
        <w:t>člen</w:t>
      </w:r>
    </w:p>
    <w:p w14:paraId="493DE2EE" w14:textId="77777777" w:rsidR="00B31907" w:rsidRPr="00C3224C" w:rsidRDefault="00B31907" w:rsidP="00B31907">
      <w:pPr>
        <w:jc w:val="both"/>
        <w:rPr>
          <w:rFonts w:cs="Arial"/>
          <w:sz w:val="22"/>
          <w:szCs w:val="22"/>
        </w:rPr>
      </w:pPr>
    </w:p>
    <w:p w14:paraId="6637A57E" w14:textId="77777777" w:rsidR="00B31907" w:rsidRPr="00C3224C" w:rsidRDefault="00B31907" w:rsidP="00B31907">
      <w:pPr>
        <w:jc w:val="both"/>
        <w:rPr>
          <w:rFonts w:cs="Arial"/>
          <w:sz w:val="22"/>
          <w:szCs w:val="22"/>
        </w:rPr>
      </w:pPr>
      <w:r w:rsidRPr="00C3224C">
        <w:rPr>
          <w:rFonts w:cs="Arial"/>
          <w:sz w:val="22"/>
          <w:szCs w:val="22"/>
        </w:rPr>
        <w:t>Obdelovalec pomaga upravljavcu pri izpolnjevanju njegovih obveznosti, da odgovori na zahteve za uresničevanje pravic posameznika, na katerega se nanašajo osebni podatki.</w:t>
      </w:r>
    </w:p>
    <w:p w14:paraId="7FD4B53A" w14:textId="77777777" w:rsidR="00B31907" w:rsidRPr="00C3224C" w:rsidRDefault="00B31907" w:rsidP="00B31907">
      <w:pPr>
        <w:jc w:val="both"/>
        <w:rPr>
          <w:rFonts w:cs="Arial"/>
          <w:sz w:val="22"/>
          <w:szCs w:val="22"/>
        </w:rPr>
      </w:pPr>
    </w:p>
    <w:p w14:paraId="1E3965D6" w14:textId="77777777" w:rsidR="00B31907" w:rsidRPr="00C3224C" w:rsidRDefault="00B31907" w:rsidP="00B31907">
      <w:pPr>
        <w:jc w:val="both"/>
        <w:rPr>
          <w:rFonts w:cs="Arial"/>
          <w:sz w:val="22"/>
          <w:szCs w:val="22"/>
        </w:rPr>
      </w:pPr>
      <w:r w:rsidRPr="00C3224C">
        <w:rPr>
          <w:rFonts w:cs="Arial"/>
          <w:sz w:val="22"/>
          <w:szCs w:val="22"/>
        </w:rPr>
        <w:t>Vezano na obdelavo osebnih podatkov skladno s Krovno pogodbo, bo obdelovalec na pisno zahtevo upravljavca, upravljavcu omogočil vpogled v vse potrebne informacije, ki jih potrebuje, da dokaže skladnost z obveznostmi določenimi v 28. členu Uredbe.</w:t>
      </w:r>
    </w:p>
    <w:p w14:paraId="1B048EA6" w14:textId="77777777" w:rsidR="00B31907" w:rsidRPr="00C3224C" w:rsidRDefault="00B31907" w:rsidP="00B31907">
      <w:pPr>
        <w:jc w:val="both"/>
        <w:rPr>
          <w:rFonts w:cs="Arial"/>
          <w:sz w:val="22"/>
          <w:szCs w:val="22"/>
        </w:rPr>
      </w:pPr>
    </w:p>
    <w:p w14:paraId="18E129DC" w14:textId="77777777" w:rsidR="00B31907" w:rsidRPr="00C3224C" w:rsidRDefault="00B31907" w:rsidP="00B31907">
      <w:pPr>
        <w:jc w:val="both"/>
        <w:rPr>
          <w:rFonts w:cs="Arial"/>
          <w:sz w:val="22"/>
          <w:szCs w:val="22"/>
        </w:rPr>
      </w:pPr>
      <w:r w:rsidRPr="00C3224C">
        <w:rPr>
          <w:rFonts w:cs="Arial"/>
          <w:sz w:val="22"/>
          <w:szCs w:val="22"/>
        </w:rPr>
        <w:t xml:space="preserve">Obdelovalec bo omogočal in sodeloval pri revizijah ali inšpekcijskih pregledih upravljavca, v zvezi z obdelavo osebnih podatkov na podlagi Krovne pogodbe, z namenom, da se dokaže skladnost z obveznostmi po 28. členu Uredbe. Upravljavec se zavezuje o morebitni reviziji </w:t>
      </w:r>
      <w:r w:rsidRPr="00C3224C">
        <w:rPr>
          <w:rFonts w:cs="Arial"/>
          <w:sz w:val="22"/>
          <w:szCs w:val="22"/>
        </w:rPr>
        <w:lastRenderedPageBreak/>
        <w:t>pravočasno in predhodno obvestiti obdelovalca in mu zagotoviti vpogled v poročilo v delu, ki nanaša na njo.</w:t>
      </w:r>
    </w:p>
    <w:p w14:paraId="110F8F34" w14:textId="77777777" w:rsidR="00B31907" w:rsidRPr="00C3224C" w:rsidRDefault="00B31907" w:rsidP="00B31907">
      <w:pPr>
        <w:jc w:val="both"/>
        <w:rPr>
          <w:rFonts w:cs="Arial"/>
          <w:sz w:val="22"/>
          <w:szCs w:val="22"/>
        </w:rPr>
      </w:pPr>
    </w:p>
    <w:p w14:paraId="1CF56CCC" w14:textId="77777777" w:rsidR="00B31907" w:rsidRPr="00C3224C" w:rsidRDefault="00B31907" w:rsidP="00C36DD7">
      <w:pPr>
        <w:pStyle w:val="Heading1"/>
        <w:keepLines/>
        <w:widowControl/>
        <w:numPr>
          <w:ilvl w:val="0"/>
          <w:numId w:val="9"/>
        </w:numPr>
        <w:tabs>
          <w:tab w:val="clear" w:pos="90"/>
          <w:tab w:val="clear" w:pos="964"/>
          <w:tab w:val="num" w:pos="703"/>
        </w:tabs>
        <w:autoSpaceDE/>
        <w:autoSpaceDN/>
        <w:adjustRightInd/>
        <w:spacing w:before="0"/>
        <w:ind w:left="703" w:hanging="703"/>
        <w:rPr>
          <w:color w:val="auto"/>
          <w:sz w:val="22"/>
          <w:szCs w:val="22"/>
        </w:rPr>
      </w:pPr>
      <w:r w:rsidRPr="00C3224C">
        <w:rPr>
          <w:color w:val="auto"/>
          <w:sz w:val="22"/>
          <w:szCs w:val="22"/>
        </w:rPr>
        <w:t>člen</w:t>
      </w:r>
    </w:p>
    <w:p w14:paraId="0E5B9CB6" w14:textId="77777777" w:rsidR="00B31907" w:rsidRPr="00C3224C" w:rsidRDefault="00B31907" w:rsidP="00B31907">
      <w:pPr>
        <w:jc w:val="both"/>
        <w:rPr>
          <w:rFonts w:cs="Arial"/>
          <w:sz w:val="22"/>
          <w:szCs w:val="22"/>
        </w:rPr>
      </w:pPr>
    </w:p>
    <w:p w14:paraId="6B97BA59" w14:textId="77777777" w:rsidR="00B31907" w:rsidRPr="00C3224C" w:rsidRDefault="00B31907" w:rsidP="00B31907">
      <w:pPr>
        <w:jc w:val="both"/>
        <w:rPr>
          <w:rFonts w:cs="Arial"/>
          <w:sz w:val="22"/>
          <w:szCs w:val="22"/>
        </w:rPr>
      </w:pPr>
      <w:r w:rsidRPr="00C3224C">
        <w:rPr>
          <w:rFonts w:cs="Arial"/>
          <w:sz w:val="22"/>
          <w:szCs w:val="22"/>
        </w:rPr>
        <w:t xml:space="preserve">Obdelovalec je dolžan o aktivnostih, ki so povezane z odkrivanjem ali nepooblaščenim uničenjem osebnih podatkov, zlonamerni ali nepooblaščeni uporabi, prilaščanju, spreminjanju ali poškodovanju osebnih podatkov, oziroma o kršitvi pravil varovanja poslovnih in službenih prostorov ali strojne in programske opreme informacijskega sistema upravljavca, če to zaznajo pri svojem delu, o tem takoj obvestiti upravljavca oziroma njegovo pooblaščeno osebo za varstvo osebnih podatkov </w:t>
      </w:r>
      <w:r w:rsidRPr="00C3224C">
        <w:rPr>
          <w:rFonts w:cs="Arial"/>
          <w:i/>
          <w:sz w:val="22"/>
          <w:szCs w:val="22"/>
        </w:rPr>
        <w:t xml:space="preserve">(E: dpo@onko-i.si, T: 01 587 9628), </w:t>
      </w:r>
      <w:r w:rsidRPr="00C3224C">
        <w:rPr>
          <w:rFonts w:cs="Arial"/>
          <w:sz w:val="22"/>
          <w:szCs w:val="22"/>
        </w:rPr>
        <w:t>sami pa morajo z zakonitimi ukrepi takšno aktivnost poskusiti preprečiti. Upravljavec je dolžan v 72 urah od seznanitve z incidentom, o incidentu obvestiti Informacijsko pooblaščenko.</w:t>
      </w:r>
    </w:p>
    <w:p w14:paraId="36D4C611" w14:textId="77777777" w:rsidR="00B31907" w:rsidRPr="00C3224C" w:rsidRDefault="00B31907" w:rsidP="00B31907">
      <w:pPr>
        <w:jc w:val="both"/>
        <w:rPr>
          <w:rFonts w:cs="Arial"/>
          <w:sz w:val="22"/>
          <w:szCs w:val="22"/>
        </w:rPr>
      </w:pPr>
    </w:p>
    <w:p w14:paraId="1BBF5D02" w14:textId="77777777" w:rsidR="00B31907" w:rsidRPr="00C3224C" w:rsidRDefault="00B31907" w:rsidP="00B31907">
      <w:pPr>
        <w:jc w:val="both"/>
        <w:rPr>
          <w:rFonts w:cs="Arial"/>
          <w:sz w:val="22"/>
          <w:szCs w:val="22"/>
        </w:rPr>
      </w:pPr>
    </w:p>
    <w:p w14:paraId="175FDF9C" w14:textId="77777777" w:rsidR="00B31907" w:rsidRPr="00C3224C" w:rsidRDefault="00B31907" w:rsidP="00B31907">
      <w:pPr>
        <w:pStyle w:val="Heading3"/>
        <w:spacing w:before="0"/>
        <w:jc w:val="both"/>
        <w:rPr>
          <w:rFonts w:ascii="Arial" w:hAnsi="Arial" w:cs="Arial"/>
          <w:b/>
          <w:color w:val="auto"/>
          <w:sz w:val="22"/>
          <w:szCs w:val="22"/>
        </w:rPr>
      </w:pPr>
      <w:r w:rsidRPr="00C3224C">
        <w:rPr>
          <w:rFonts w:ascii="Arial" w:hAnsi="Arial" w:cs="Arial"/>
          <w:b/>
          <w:color w:val="auto"/>
          <w:sz w:val="22"/>
          <w:szCs w:val="22"/>
        </w:rPr>
        <w:t>IV. VAROVANJE PRI PRENOSU PO TELEKOMUNIKACIJSKIH OMREŽJIH</w:t>
      </w:r>
    </w:p>
    <w:p w14:paraId="54121AE5" w14:textId="77777777" w:rsidR="00B31907" w:rsidRPr="00C3224C" w:rsidRDefault="00B31907" w:rsidP="00B31907">
      <w:pPr>
        <w:rPr>
          <w:rFonts w:cs="Arial"/>
          <w:sz w:val="22"/>
          <w:szCs w:val="22"/>
        </w:rPr>
      </w:pPr>
    </w:p>
    <w:p w14:paraId="559E9802" w14:textId="77777777" w:rsidR="00B31907" w:rsidRPr="00C3224C" w:rsidRDefault="00B31907" w:rsidP="00C36DD7">
      <w:pPr>
        <w:pStyle w:val="Heading1"/>
        <w:keepLines/>
        <w:widowControl/>
        <w:numPr>
          <w:ilvl w:val="0"/>
          <w:numId w:val="9"/>
        </w:numPr>
        <w:tabs>
          <w:tab w:val="clear" w:pos="90"/>
          <w:tab w:val="clear" w:pos="964"/>
          <w:tab w:val="num" w:pos="703"/>
        </w:tabs>
        <w:autoSpaceDE/>
        <w:autoSpaceDN/>
        <w:adjustRightInd/>
        <w:spacing w:before="0"/>
        <w:ind w:left="703" w:hanging="703"/>
        <w:rPr>
          <w:color w:val="auto"/>
          <w:sz w:val="22"/>
          <w:szCs w:val="22"/>
        </w:rPr>
      </w:pPr>
      <w:r w:rsidRPr="00C3224C">
        <w:rPr>
          <w:color w:val="auto"/>
          <w:sz w:val="22"/>
          <w:szCs w:val="22"/>
        </w:rPr>
        <w:t>člen</w:t>
      </w:r>
    </w:p>
    <w:p w14:paraId="403A763E" w14:textId="77777777" w:rsidR="00B31907" w:rsidRPr="00C3224C" w:rsidRDefault="00B31907" w:rsidP="00B31907">
      <w:pPr>
        <w:jc w:val="both"/>
        <w:rPr>
          <w:rFonts w:cs="Arial"/>
          <w:sz w:val="22"/>
          <w:szCs w:val="22"/>
        </w:rPr>
      </w:pPr>
    </w:p>
    <w:p w14:paraId="1DD7097C" w14:textId="77777777" w:rsidR="00B31907" w:rsidRPr="00C3224C" w:rsidRDefault="00B31907" w:rsidP="00B31907">
      <w:pPr>
        <w:jc w:val="both"/>
        <w:rPr>
          <w:rFonts w:cs="Arial"/>
          <w:sz w:val="22"/>
          <w:szCs w:val="22"/>
        </w:rPr>
      </w:pPr>
      <w:r w:rsidRPr="00C3224C">
        <w:rPr>
          <w:rFonts w:cs="Arial"/>
          <w:sz w:val="22"/>
          <w:szCs w:val="22"/>
        </w:rPr>
        <w:t>Osebni podatki morajo biti pri prenosu preko telekomunikacijskih sredstev in omrežij ustrezno zaščiteni.</w:t>
      </w:r>
    </w:p>
    <w:p w14:paraId="5D938F2B" w14:textId="77777777" w:rsidR="00B31907" w:rsidRPr="00C3224C" w:rsidRDefault="00B31907" w:rsidP="00B31907">
      <w:pPr>
        <w:jc w:val="both"/>
        <w:rPr>
          <w:rFonts w:cs="Arial"/>
          <w:sz w:val="22"/>
          <w:szCs w:val="22"/>
        </w:rPr>
      </w:pPr>
    </w:p>
    <w:p w14:paraId="00E85C83" w14:textId="77777777" w:rsidR="00B31907" w:rsidRPr="00C3224C" w:rsidRDefault="00B31907" w:rsidP="00B31907">
      <w:pPr>
        <w:jc w:val="both"/>
        <w:rPr>
          <w:rFonts w:cs="Arial"/>
          <w:sz w:val="22"/>
          <w:szCs w:val="22"/>
        </w:rPr>
      </w:pPr>
      <w:r w:rsidRPr="00C3224C">
        <w:rPr>
          <w:rFonts w:cs="Arial"/>
          <w:sz w:val="22"/>
          <w:szCs w:val="22"/>
        </w:rPr>
        <w:t>Posebne kategorije osebnih podatkov, morajo biti pri prenosu po telekomunikacijskih sredstev in omrežjih zaščiteni z uporabo kriptografskih metod tako, da je zagotovljena njihova nečitljivost oziroma neprepoznavnost.</w:t>
      </w:r>
    </w:p>
    <w:p w14:paraId="6D31B2AD" w14:textId="77777777" w:rsidR="00B31907" w:rsidRPr="00C3224C" w:rsidRDefault="00B31907" w:rsidP="00B31907">
      <w:pPr>
        <w:jc w:val="both"/>
        <w:rPr>
          <w:rFonts w:cs="Arial"/>
          <w:sz w:val="22"/>
          <w:szCs w:val="22"/>
        </w:rPr>
      </w:pPr>
      <w:r w:rsidRPr="00C3224C">
        <w:rPr>
          <w:rFonts w:cs="Arial"/>
          <w:sz w:val="22"/>
          <w:szCs w:val="22"/>
        </w:rPr>
        <w:t xml:space="preserve"> </w:t>
      </w:r>
    </w:p>
    <w:p w14:paraId="26A093AE" w14:textId="77777777" w:rsidR="00B31907" w:rsidRPr="00C3224C" w:rsidRDefault="00B31907" w:rsidP="00B31907">
      <w:pPr>
        <w:jc w:val="both"/>
        <w:rPr>
          <w:rFonts w:cs="Arial"/>
          <w:sz w:val="22"/>
          <w:szCs w:val="22"/>
        </w:rPr>
      </w:pPr>
    </w:p>
    <w:p w14:paraId="794E50C0" w14:textId="77777777" w:rsidR="00B31907" w:rsidRPr="00C3224C" w:rsidRDefault="00B31907" w:rsidP="00B31907">
      <w:pPr>
        <w:jc w:val="both"/>
        <w:rPr>
          <w:rFonts w:cs="Arial"/>
          <w:b/>
          <w:bCs/>
          <w:sz w:val="22"/>
          <w:szCs w:val="22"/>
        </w:rPr>
      </w:pPr>
      <w:r w:rsidRPr="00C3224C">
        <w:rPr>
          <w:rFonts w:cs="Arial"/>
          <w:b/>
          <w:sz w:val="22"/>
          <w:szCs w:val="22"/>
        </w:rPr>
        <w:t xml:space="preserve">V. </w:t>
      </w:r>
      <w:r w:rsidRPr="00C3224C">
        <w:rPr>
          <w:rFonts w:cs="Arial"/>
          <w:b/>
          <w:bCs/>
          <w:sz w:val="22"/>
          <w:szCs w:val="22"/>
        </w:rPr>
        <w:t>ORGANIZACIJA DELOVNIH PROCESOV</w:t>
      </w:r>
    </w:p>
    <w:p w14:paraId="4C7CCE16" w14:textId="77777777" w:rsidR="00B31907" w:rsidRPr="00C3224C" w:rsidRDefault="00B31907" w:rsidP="00B31907">
      <w:pPr>
        <w:jc w:val="center"/>
        <w:rPr>
          <w:rFonts w:cs="Arial"/>
          <w:b/>
          <w:bCs/>
          <w:sz w:val="22"/>
          <w:szCs w:val="22"/>
        </w:rPr>
      </w:pPr>
    </w:p>
    <w:p w14:paraId="6AFAF10A" w14:textId="77777777" w:rsidR="00B31907" w:rsidRPr="00C3224C" w:rsidRDefault="00B31907" w:rsidP="00C36DD7">
      <w:pPr>
        <w:pStyle w:val="Heading1"/>
        <w:keepLines/>
        <w:widowControl/>
        <w:numPr>
          <w:ilvl w:val="0"/>
          <w:numId w:val="9"/>
        </w:numPr>
        <w:tabs>
          <w:tab w:val="clear" w:pos="90"/>
          <w:tab w:val="clear" w:pos="964"/>
          <w:tab w:val="num" w:pos="703"/>
        </w:tabs>
        <w:autoSpaceDE/>
        <w:autoSpaceDN/>
        <w:adjustRightInd/>
        <w:spacing w:before="0"/>
        <w:ind w:left="703" w:hanging="703"/>
        <w:rPr>
          <w:color w:val="auto"/>
          <w:sz w:val="22"/>
          <w:szCs w:val="22"/>
        </w:rPr>
      </w:pPr>
      <w:r w:rsidRPr="00C3224C">
        <w:rPr>
          <w:color w:val="auto"/>
          <w:sz w:val="22"/>
          <w:szCs w:val="22"/>
        </w:rPr>
        <w:t>člen</w:t>
      </w:r>
    </w:p>
    <w:p w14:paraId="37FDFEAD" w14:textId="77777777" w:rsidR="00B31907" w:rsidRPr="00C3224C" w:rsidRDefault="00B31907" w:rsidP="00B31907">
      <w:pPr>
        <w:jc w:val="both"/>
        <w:rPr>
          <w:rFonts w:cs="Arial"/>
          <w:sz w:val="22"/>
          <w:szCs w:val="22"/>
        </w:rPr>
      </w:pPr>
    </w:p>
    <w:p w14:paraId="261FF802" w14:textId="77777777" w:rsidR="00B31907" w:rsidRPr="00C3224C" w:rsidRDefault="00B31907" w:rsidP="00B31907">
      <w:pPr>
        <w:jc w:val="both"/>
        <w:rPr>
          <w:rFonts w:cs="Arial"/>
          <w:sz w:val="22"/>
          <w:szCs w:val="22"/>
        </w:rPr>
      </w:pPr>
      <w:r w:rsidRPr="00C3224C">
        <w:rPr>
          <w:rFonts w:cs="Arial"/>
          <w:sz w:val="22"/>
          <w:szCs w:val="22"/>
        </w:rPr>
        <w:t>Obdelovalec osebnih podatkov v notranjem aktu določi:</w:t>
      </w:r>
    </w:p>
    <w:p w14:paraId="337A314E" w14:textId="77777777" w:rsidR="00B31907" w:rsidRPr="00C3224C" w:rsidRDefault="00B31907" w:rsidP="00C36DD7">
      <w:pPr>
        <w:pStyle w:val="ListParagraph"/>
        <w:numPr>
          <w:ilvl w:val="0"/>
          <w:numId w:val="16"/>
        </w:numPr>
        <w:jc w:val="both"/>
        <w:rPr>
          <w:rFonts w:cs="Arial"/>
        </w:rPr>
      </w:pPr>
      <w:r w:rsidRPr="00C3224C">
        <w:rPr>
          <w:rFonts w:cs="Arial"/>
        </w:rPr>
        <w:t>vsebinske sklope pravic oz. dolžnosti v zvezi z obdelavo podatkov  ter</w:t>
      </w:r>
    </w:p>
    <w:p w14:paraId="71C2493C" w14:textId="77777777" w:rsidR="00B31907" w:rsidRPr="00C3224C" w:rsidRDefault="00B31907" w:rsidP="00C36DD7">
      <w:pPr>
        <w:pStyle w:val="ListParagraph"/>
        <w:numPr>
          <w:ilvl w:val="0"/>
          <w:numId w:val="16"/>
        </w:numPr>
        <w:jc w:val="both"/>
        <w:rPr>
          <w:rFonts w:cs="Arial"/>
        </w:rPr>
      </w:pPr>
      <w:r w:rsidRPr="00C3224C">
        <w:rPr>
          <w:rFonts w:cs="Arial"/>
        </w:rPr>
        <w:t>delovna mesta oz. osebe, ki so nosilci teh pravic oz. dolžnosti v zvezi z obdelavo podatkov (pooblaščene osebe za obdelavo osebnih podatkov).</w:t>
      </w:r>
    </w:p>
    <w:p w14:paraId="45808313" w14:textId="77777777" w:rsidR="00B31907" w:rsidRPr="00C3224C" w:rsidRDefault="00B31907" w:rsidP="00B31907">
      <w:pPr>
        <w:jc w:val="both"/>
        <w:rPr>
          <w:rFonts w:cs="Arial"/>
          <w:sz w:val="22"/>
          <w:szCs w:val="22"/>
        </w:rPr>
      </w:pPr>
    </w:p>
    <w:p w14:paraId="6E31488A" w14:textId="77777777" w:rsidR="00B31907" w:rsidRPr="00C3224C" w:rsidRDefault="00B31907" w:rsidP="00B31907">
      <w:pPr>
        <w:jc w:val="both"/>
        <w:rPr>
          <w:rFonts w:cs="Arial"/>
          <w:sz w:val="22"/>
          <w:szCs w:val="22"/>
        </w:rPr>
      </w:pPr>
      <w:r w:rsidRPr="00C3224C">
        <w:rPr>
          <w:rFonts w:cs="Arial"/>
          <w:sz w:val="22"/>
          <w:szCs w:val="22"/>
        </w:rPr>
        <w:t>Obdelovalec jamči, da bodo osebe, ki bodo pooblaščene za obdelavo osebnih podatkov zavezane k zaupnosti.</w:t>
      </w:r>
    </w:p>
    <w:p w14:paraId="73B8D1C3" w14:textId="77777777" w:rsidR="00B31907" w:rsidRPr="00C3224C" w:rsidRDefault="00B31907" w:rsidP="00B31907">
      <w:pPr>
        <w:jc w:val="both"/>
        <w:rPr>
          <w:rFonts w:cs="Arial"/>
          <w:sz w:val="22"/>
          <w:szCs w:val="22"/>
        </w:rPr>
      </w:pPr>
    </w:p>
    <w:p w14:paraId="14541AF5" w14:textId="77777777" w:rsidR="00B31907" w:rsidRPr="00C3224C" w:rsidRDefault="00B31907" w:rsidP="00C36DD7">
      <w:pPr>
        <w:pStyle w:val="Heading1"/>
        <w:keepLines/>
        <w:widowControl/>
        <w:numPr>
          <w:ilvl w:val="0"/>
          <w:numId w:val="9"/>
        </w:numPr>
        <w:tabs>
          <w:tab w:val="clear" w:pos="90"/>
          <w:tab w:val="clear" w:pos="964"/>
          <w:tab w:val="num" w:pos="703"/>
        </w:tabs>
        <w:autoSpaceDE/>
        <w:autoSpaceDN/>
        <w:adjustRightInd/>
        <w:spacing w:before="0"/>
        <w:ind w:left="703" w:hanging="703"/>
        <w:rPr>
          <w:color w:val="auto"/>
          <w:sz w:val="22"/>
          <w:szCs w:val="22"/>
        </w:rPr>
      </w:pPr>
      <w:r w:rsidRPr="00C3224C">
        <w:rPr>
          <w:color w:val="auto"/>
          <w:sz w:val="22"/>
          <w:szCs w:val="22"/>
        </w:rPr>
        <w:t>člen</w:t>
      </w:r>
    </w:p>
    <w:p w14:paraId="799AD8E1" w14:textId="77777777" w:rsidR="00B31907" w:rsidRPr="00C3224C" w:rsidRDefault="00B31907" w:rsidP="00B31907">
      <w:pPr>
        <w:jc w:val="both"/>
        <w:rPr>
          <w:rFonts w:cs="Arial"/>
          <w:sz w:val="22"/>
          <w:szCs w:val="22"/>
        </w:rPr>
      </w:pPr>
    </w:p>
    <w:p w14:paraId="447F3290" w14:textId="77777777" w:rsidR="00B31907" w:rsidRPr="00C3224C" w:rsidRDefault="00B31907" w:rsidP="00B31907">
      <w:pPr>
        <w:jc w:val="both"/>
        <w:rPr>
          <w:rFonts w:cs="Arial"/>
          <w:sz w:val="22"/>
          <w:szCs w:val="22"/>
        </w:rPr>
      </w:pPr>
      <w:r w:rsidRPr="00C3224C">
        <w:rPr>
          <w:rFonts w:cs="Arial"/>
          <w:sz w:val="22"/>
          <w:szCs w:val="22"/>
        </w:rPr>
        <w:t xml:space="preserve">Pri obdelovalcu lahko osebne podatke obdelujejo le osebe, določene v aktu iz prejšnjega člena. Vsi ostali delavci morajo za obdelavo osebnih podatkov pridobiti pisno pooblastilo uprave oz. vodstva  obdelovalca osebnih podatkov. </w:t>
      </w:r>
    </w:p>
    <w:p w14:paraId="5EC39DD8" w14:textId="77777777" w:rsidR="00B31907" w:rsidRPr="00C3224C" w:rsidRDefault="00B31907" w:rsidP="00B31907">
      <w:pPr>
        <w:jc w:val="both"/>
        <w:rPr>
          <w:rFonts w:cs="Arial"/>
          <w:sz w:val="22"/>
          <w:szCs w:val="22"/>
        </w:rPr>
      </w:pPr>
    </w:p>
    <w:p w14:paraId="118B5804" w14:textId="77777777" w:rsidR="00B31907" w:rsidRPr="00C3224C" w:rsidRDefault="00B31907" w:rsidP="00B31907">
      <w:pPr>
        <w:jc w:val="both"/>
        <w:rPr>
          <w:rFonts w:cs="Arial"/>
          <w:sz w:val="22"/>
          <w:szCs w:val="22"/>
        </w:rPr>
      </w:pPr>
      <w:r w:rsidRPr="00C3224C">
        <w:rPr>
          <w:rFonts w:cs="Arial"/>
          <w:sz w:val="22"/>
          <w:szCs w:val="22"/>
        </w:rPr>
        <w:t>Obdelovalec se zavezuje, da bo nemudoma obvestil upravljavca osebnih podatkov v primeru, da prejme zahtevo za dostop do osebnih podatkov s strani kateregakoli tujega (EU ali ne-EU) upravnega ali sodnega organa.</w:t>
      </w:r>
    </w:p>
    <w:p w14:paraId="29BC3E30" w14:textId="77777777" w:rsidR="00B31907" w:rsidRPr="00C3224C" w:rsidRDefault="00B31907" w:rsidP="00B31907">
      <w:pPr>
        <w:jc w:val="both"/>
        <w:rPr>
          <w:rFonts w:cs="Arial"/>
          <w:sz w:val="22"/>
          <w:szCs w:val="22"/>
        </w:rPr>
      </w:pPr>
    </w:p>
    <w:p w14:paraId="35AA7BC6" w14:textId="77777777" w:rsidR="00CC3BF4" w:rsidRPr="00C3224C" w:rsidRDefault="00CC3BF4" w:rsidP="00B31907">
      <w:pPr>
        <w:jc w:val="both"/>
        <w:rPr>
          <w:rFonts w:cs="Arial"/>
          <w:sz w:val="22"/>
          <w:szCs w:val="22"/>
        </w:rPr>
      </w:pPr>
    </w:p>
    <w:p w14:paraId="685B2794" w14:textId="77777777" w:rsidR="00B31907" w:rsidRPr="00C3224C" w:rsidRDefault="00B31907" w:rsidP="00B31907">
      <w:pPr>
        <w:pStyle w:val="Heading3"/>
        <w:spacing w:before="0"/>
        <w:jc w:val="both"/>
        <w:rPr>
          <w:rFonts w:ascii="Arial" w:hAnsi="Arial" w:cs="Arial"/>
          <w:b/>
          <w:color w:val="auto"/>
          <w:sz w:val="22"/>
          <w:szCs w:val="22"/>
        </w:rPr>
      </w:pPr>
      <w:r w:rsidRPr="00C3224C">
        <w:rPr>
          <w:rFonts w:ascii="Arial" w:hAnsi="Arial" w:cs="Arial"/>
          <w:b/>
          <w:color w:val="auto"/>
          <w:sz w:val="22"/>
          <w:szCs w:val="22"/>
        </w:rPr>
        <w:t>VI. UKREPI ZA ZAGOTAVLJANJE INTEGRITETE, ZAUPNOSTI IN DOSTOPNOSTI OSEBNIH PODATKOV IN SLEDLJIVOSTI OPERACIJ NA NJIH</w:t>
      </w:r>
    </w:p>
    <w:p w14:paraId="0C0A5201" w14:textId="77777777" w:rsidR="00B31907" w:rsidRDefault="00B31907" w:rsidP="00B31907">
      <w:pPr>
        <w:rPr>
          <w:rFonts w:cs="Arial"/>
          <w:sz w:val="22"/>
          <w:szCs w:val="22"/>
        </w:rPr>
      </w:pPr>
    </w:p>
    <w:p w14:paraId="02F89FCC" w14:textId="77777777" w:rsidR="00B31907" w:rsidRDefault="00B31907" w:rsidP="00B31907">
      <w:pPr>
        <w:rPr>
          <w:rFonts w:cs="Arial"/>
          <w:sz w:val="22"/>
          <w:szCs w:val="22"/>
        </w:rPr>
      </w:pPr>
    </w:p>
    <w:p w14:paraId="171707C4" w14:textId="77777777" w:rsidR="00B31907" w:rsidRDefault="00B31907" w:rsidP="00B31907">
      <w:pPr>
        <w:rPr>
          <w:rFonts w:cs="Arial"/>
          <w:sz w:val="22"/>
          <w:szCs w:val="22"/>
        </w:rPr>
      </w:pPr>
    </w:p>
    <w:p w14:paraId="69919596" w14:textId="77777777" w:rsidR="00B31907" w:rsidRPr="00C3224C" w:rsidRDefault="00B31907" w:rsidP="00B31907">
      <w:pPr>
        <w:rPr>
          <w:rFonts w:cs="Arial"/>
          <w:sz w:val="22"/>
          <w:szCs w:val="22"/>
        </w:rPr>
      </w:pPr>
    </w:p>
    <w:p w14:paraId="112492DB" w14:textId="77777777" w:rsidR="00B31907" w:rsidRPr="00C3224C" w:rsidRDefault="00B31907" w:rsidP="00C36DD7">
      <w:pPr>
        <w:pStyle w:val="Heading1"/>
        <w:keepLines/>
        <w:widowControl/>
        <w:numPr>
          <w:ilvl w:val="0"/>
          <w:numId w:val="9"/>
        </w:numPr>
        <w:tabs>
          <w:tab w:val="clear" w:pos="90"/>
          <w:tab w:val="clear" w:pos="964"/>
          <w:tab w:val="num" w:pos="703"/>
        </w:tabs>
        <w:autoSpaceDE/>
        <w:autoSpaceDN/>
        <w:adjustRightInd/>
        <w:spacing w:before="0"/>
        <w:ind w:left="703" w:hanging="703"/>
        <w:rPr>
          <w:color w:val="auto"/>
          <w:sz w:val="22"/>
          <w:szCs w:val="22"/>
        </w:rPr>
      </w:pPr>
      <w:r w:rsidRPr="00C3224C">
        <w:rPr>
          <w:color w:val="auto"/>
          <w:sz w:val="22"/>
          <w:szCs w:val="22"/>
        </w:rPr>
        <w:t>člen</w:t>
      </w:r>
    </w:p>
    <w:p w14:paraId="43229C99" w14:textId="77777777" w:rsidR="00B31907" w:rsidRPr="00C3224C" w:rsidRDefault="00B31907" w:rsidP="00B31907">
      <w:pPr>
        <w:jc w:val="both"/>
        <w:rPr>
          <w:rFonts w:cs="Arial"/>
          <w:sz w:val="22"/>
          <w:szCs w:val="22"/>
        </w:rPr>
      </w:pPr>
    </w:p>
    <w:p w14:paraId="21DE6689" w14:textId="77777777" w:rsidR="00B31907" w:rsidRPr="00C3224C" w:rsidRDefault="00B31907" w:rsidP="00B31907">
      <w:pPr>
        <w:jc w:val="both"/>
        <w:rPr>
          <w:rFonts w:cs="Arial"/>
          <w:sz w:val="22"/>
          <w:szCs w:val="22"/>
        </w:rPr>
      </w:pPr>
      <w:r w:rsidRPr="00C3224C">
        <w:rPr>
          <w:rFonts w:cs="Arial"/>
          <w:sz w:val="22"/>
          <w:szCs w:val="22"/>
        </w:rPr>
        <w:t>Obdelovalec osebnih podatkov mora zagotoviti integriteto in zaupnost osebnih podatkov, ki jih obdeluje.  Prav tako si mora prizadevati zagotavljati dostopnost do obdelujočih osebnih podatkov.</w:t>
      </w:r>
    </w:p>
    <w:p w14:paraId="6C105E26" w14:textId="77777777" w:rsidR="00B31907" w:rsidRPr="00C3224C" w:rsidRDefault="00B31907" w:rsidP="00B31907">
      <w:pPr>
        <w:jc w:val="both"/>
        <w:rPr>
          <w:rFonts w:cs="Arial"/>
          <w:sz w:val="22"/>
          <w:szCs w:val="22"/>
        </w:rPr>
      </w:pPr>
    </w:p>
    <w:p w14:paraId="4AF8C37A" w14:textId="77777777" w:rsidR="00B31907" w:rsidRPr="00C3224C" w:rsidRDefault="00B31907" w:rsidP="00C36DD7">
      <w:pPr>
        <w:pStyle w:val="Heading1"/>
        <w:keepLines/>
        <w:widowControl/>
        <w:numPr>
          <w:ilvl w:val="0"/>
          <w:numId w:val="9"/>
        </w:numPr>
        <w:tabs>
          <w:tab w:val="clear" w:pos="90"/>
          <w:tab w:val="clear" w:pos="964"/>
          <w:tab w:val="num" w:pos="703"/>
        </w:tabs>
        <w:autoSpaceDE/>
        <w:autoSpaceDN/>
        <w:adjustRightInd/>
        <w:spacing w:before="0"/>
        <w:ind w:left="703" w:hanging="703"/>
        <w:rPr>
          <w:color w:val="auto"/>
          <w:sz w:val="22"/>
          <w:szCs w:val="22"/>
        </w:rPr>
      </w:pPr>
      <w:r w:rsidRPr="00C3224C">
        <w:rPr>
          <w:color w:val="auto"/>
          <w:sz w:val="22"/>
          <w:szCs w:val="22"/>
        </w:rPr>
        <w:t>člen</w:t>
      </w:r>
    </w:p>
    <w:p w14:paraId="446FF9E9" w14:textId="77777777" w:rsidR="00B31907" w:rsidRPr="00C3224C" w:rsidRDefault="00B31907" w:rsidP="00B31907">
      <w:pPr>
        <w:jc w:val="both"/>
        <w:rPr>
          <w:rFonts w:cs="Arial"/>
          <w:sz w:val="22"/>
          <w:szCs w:val="22"/>
        </w:rPr>
      </w:pPr>
    </w:p>
    <w:p w14:paraId="16D32A47" w14:textId="77777777" w:rsidR="00B31907" w:rsidRPr="00C3224C" w:rsidRDefault="00B31907" w:rsidP="00B31907">
      <w:pPr>
        <w:jc w:val="both"/>
        <w:rPr>
          <w:rFonts w:cs="Arial"/>
          <w:sz w:val="22"/>
          <w:szCs w:val="22"/>
        </w:rPr>
      </w:pPr>
      <w:r w:rsidRPr="00C3224C">
        <w:rPr>
          <w:rFonts w:cs="Arial"/>
          <w:sz w:val="22"/>
          <w:szCs w:val="22"/>
        </w:rPr>
        <w:t>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14:paraId="3E0995F9" w14:textId="77777777" w:rsidR="00B31907" w:rsidRPr="00C3224C" w:rsidRDefault="00B31907" w:rsidP="00B31907">
      <w:pPr>
        <w:jc w:val="both"/>
        <w:rPr>
          <w:rFonts w:cs="Arial"/>
          <w:sz w:val="22"/>
          <w:szCs w:val="22"/>
        </w:rPr>
      </w:pPr>
    </w:p>
    <w:p w14:paraId="10CB436F" w14:textId="77777777" w:rsidR="00B31907" w:rsidRPr="00C3224C" w:rsidRDefault="00B31907" w:rsidP="00B31907">
      <w:pPr>
        <w:jc w:val="both"/>
        <w:rPr>
          <w:rFonts w:cs="Arial"/>
          <w:sz w:val="22"/>
          <w:szCs w:val="22"/>
        </w:rPr>
      </w:pPr>
      <w:r w:rsidRPr="00C3224C">
        <w:rPr>
          <w:rFonts w:cs="Arial"/>
          <w:sz w:val="22"/>
          <w:szCs w:val="22"/>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60E6A1DC" w14:textId="77777777" w:rsidR="00B31907" w:rsidRPr="00C3224C" w:rsidRDefault="00B31907" w:rsidP="00B31907">
      <w:pPr>
        <w:jc w:val="both"/>
        <w:rPr>
          <w:rFonts w:cs="Arial"/>
          <w:sz w:val="22"/>
          <w:szCs w:val="22"/>
        </w:rPr>
      </w:pPr>
    </w:p>
    <w:p w14:paraId="0ADC5908" w14:textId="77777777" w:rsidR="00B31907" w:rsidRPr="00C3224C" w:rsidRDefault="00B31907" w:rsidP="00B31907">
      <w:pPr>
        <w:jc w:val="both"/>
        <w:rPr>
          <w:rFonts w:cs="Arial"/>
          <w:sz w:val="22"/>
          <w:szCs w:val="22"/>
        </w:rPr>
      </w:pPr>
      <w:r w:rsidRPr="00C3224C">
        <w:rPr>
          <w:rFonts w:cs="Arial"/>
          <w:sz w:val="22"/>
          <w:szCs w:val="22"/>
        </w:rPr>
        <w:t>Upravljavec v zvezi z dostopi do podatkov, postopkov obdelave in do sistemov obdelave tvori, beleži in hrani zapise (t.i. revizijske sledi), ki omogočajo poznejše ugotavljanje, kdaj in kdo je dostopal do določenega podatka, postopka obdelave oz. sistema za obdelavo.</w:t>
      </w:r>
    </w:p>
    <w:p w14:paraId="42502ECB" w14:textId="77777777" w:rsidR="00B31907" w:rsidRPr="00C3224C" w:rsidRDefault="00B31907" w:rsidP="00B31907">
      <w:pPr>
        <w:jc w:val="both"/>
        <w:rPr>
          <w:rFonts w:cs="Arial"/>
          <w:sz w:val="22"/>
          <w:szCs w:val="22"/>
        </w:rPr>
      </w:pPr>
    </w:p>
    <w:p w14:paraId="19200601" w14:textId="77777777" w:rsidR="00B31907" w:rsidRPr="00C3224C" w:rsidRDefault="00B31907" w:rsidP="00B31907">
      <w:pPr>
        <w:jc w:val="both"/>
        <w:rPr>
          <w:rFonts w:cs="Arial"/>
          <w:sz w:val="22"/>
          <w:szCs w:val="22"/>
        </w:rPr>
      </w:pPr>
    </w:p>
    <w:p w14:paraId="7C93092F" w14:textId="77777777" w:rsidR="00B31907" w:rsidRPr="00C3224C" w:rsidRDefault="00B31907" w:rsidP="00B31907">
      <w:pPr>
        <w:jc w:val="both"/>
        <w:rPr>
          <w:rFonts w:cs="Arial"/>
          <w:b/>
          <w:sz w:val="22"/>
          <w:szCs w:val="22"/>
        </w:rPr>
      </w:pPr>
      <w:r>
        <w:rPr>
          <w:rFonts w:cs="Arial"/>
          <w:b/>
          <w:sz w:val="22"/>
          <w:szCs w:val="22"/>
        </w:rPr>
        <w:t>VII. PODPORA UPRAVLJAV</w:t>
      </w:r>
      <w:r w:rsidRPr="00C3224C">
        <w:rPr>
          <w:rFonts w:cs="Arial"/>
          <w:b/>
          <w:sz w:val="22"/>
          <w:szCs w:val="22"/>
        </w:rPr>
        <w:t>CU</w:t>
      </w:r>
    </w:p>
    <w:p w14:paraId="2FD45273" w14:textId="77777777" w:rsidR="00B31907" w:rsidRPr="00C3224C" w:rsidRDefault="00B31907" w:rsidP="00B31907">
      <w:pPr>
        <w:jc w:val="both"/>
        <w:rPr>
          <w:rFonts w:cs="Arial"/>
          <w:b/>
          <w:sz w:val="22"/>
          <w:szCs w:val="22"/>
        </w:rPr>
      </w:pPr>
    </w:p>
    <w:p w14:paraId="7F6BE1B6" w14:textId="77777777" w:rsidR="00B31907" w:rsidRPr="00C3224C" w:rsidRDefault="00B31907" w:rsidP="00C36DD7">
      <w:pPr>
        <w:pStyle w:val="Heading1"/>
        <w:keepLines/>
        <w:widowControl/>
        <w:numPr>
          <w:ilvl w:val="0"/>
          <w:numId w:val="9"/>
        </w:numPr>
        <w:tabs>
          <w:tab w:val="clear" w:pos="90"/>
          <w:tab w:val="clear" w:pos="964"/>
          <w:tab w:val="num" w:pos="703"/>
        </w:tabs>
        <w:autoSpaceDE/>
        <w:autoSpaceDN/>
        <w:adjustRightInd/>
        <w:spacing w:before="0"/>
        <w:ind w:left="703" w:hanging="703"/>
        <w:rPr>
          <w:color w:val="auto"/>
          <w:sz w:val="22"/>
          <w:szCs w:val="22"/>
        </w:rPr>
      </w:pPr>
      <w:r w:rsidRPr="00C3224C">
        <w:rPr>
          <w:color w:val="auto"/>
          <w:sz w:val="22"/>
          <w:szCs w:val="22"/>
        </w:rPr>
        <w:t>člen</w:t>
      </w:r>
    </w:p>
    <w:p w14:paraId="68BEFE72" w14:textId="77777777" w:rsidR="00B31907" w:rsidRPr="00C3224C" w:rsidRDefault="00B31907" w:rsidP="00B31907">
      <w:pPr>
        <w:jc w:val="both"/>
        <w:rPr>
          <w:rFonts w:cs="Arial"/>
          <w:sz w:val="22"/>
          <w:szCs w:val="22"/>
        </w:rPr>
      </w:pPr>
    </w:p>
    <w:p w14:paraId="02345B05" w14:textId="77777777" w:rsidR="00B31907" w:rsidRPr="00C3224C" w:rsidRDefault="00B31907" w:rsidP="00B31907">
      <w:pPr>
        <w:jc w:val="both"/>
        <w:rPr>
          <w:rFonts w:cs="Arial"/>
          <w:sz w:val="22"/>
          <w:szCs w:val="22"/>
        </w:rPr>
      </w:pPr>
      <w:r w:rsidRPr="00C3224C">
        <w:rPr>
          <w:rFonts w:cs="Arial"/>
          <w:sz w:val="22"/>
          <w:szCs w:val="22"/>
        </w:rPr>
        <w:t>Obdelovalec bo upravljavca nemudoma obvestil v primeru, da bi prejel prošnje s strani posameznikov, na katere se nanašajo osebni podatki, glede uveljavljanja njihovih pravic skladno z določbami 12. do 23. člena Uredbe, še posebej vezano na pravico dostopa do osebnih podatkov, pravico do popravka ali izbrisa, pravico do omejitve obdelave, pravico do prenosljivosti podatkov, pravico do ugovora ali pravico, da za posameznika ne velja avtomatizirano sprejemanje posameznih odločitev.</w:t>
      </w:r>
    </w:p>
    <w:p w14:paraId="2D948F1B" w14:textId="77777777" w:rsidR="00B31907" w:rsidRPr="00C3224C" w:rsidRDefault="00B31907" w:rsidP="00B31907">
      <w:pPr>
        <w:jc w:val="both"/>
        <w:rPr>
          <w:rFonts w:cs="Arial"/>
          <w:sz w:val="22"/>
          <w:szCs w:val="22"/>
          <w:highlight w:val="yellow"/>
        </w:rPr>
      </w:pPr>
    </w:p>
    <w:p w14:paraId="3742D2CE" w14:textId="77777777" w:rsidR="00B31907" w:rsidRPr="00C3224C" w:rsidRDefault="00B31907" w:rsidP="00B31907">
      <w:pPr>
        <w:jc w:val="both"/>
        <w:rPr>
          <w:rFonts w:cs="Arial"/>
          <w:sz w:val="22"/>
          <w:szCs w:val="22"/>
        </w:rPr>
      </w:pPr>
      <w:r w:rsidRPr="00C3224C">
        <w:rPr>
          <w:rFonts w:cs="Arial"/>
          <w:sz w:val="22"/>
          <w:szCs w:val="22"/>
        </w:rPr>
        <w:t>Upoštevajoč naravo obdelave podatkov, kot izhaja iz tega Sporazuma in Krovne pogodbe, ter informacij, ki so na voljo obdelovalcu, bo obdelovalec pomagal upravljavcu zagotoviti skladnost s sledečimi določbami Uredbe:</w:t>
      </w:r>
    </w:p>
    <w:p w14:paraId="199E0B12" w14:textId="77777777" w:rsidR="00B31907" w:rsidRPr="00C3224C" w:rsidRDefault="00B31907" w:rsidP="00C36DD7">
      <w:pPr>
        <w:numPr>
          <w:ilvl w:val="0"/>
          <w:numId w:val="11"/>
        </w:numPr>
        <w:contextualSpacing/>
        <w:jc w:val="both"/>
        <w:rPr>
          <w:rFonts w:cs="Arial"/>
          <w:sz w:val="22"/>
          <w:szCs w:val="22"/>
        </w:rPr>
      </w:pPr>
      <w:r w:rsidRPr="00C3224C">
        <w:rPr>
          <w:rFonts w:cs="Arial"/>
          <w:sz w:val="22"/>
          <w:szCs w:val="22"/>
        </w:rPr>
        <w:t>32. člen Varnost obdelave;</w:t>
      </w:r>
    </w:p>
    <w:p w14:paraId="5F1B6A09" w14:textId="77777777" w:rsidR="00B31907" w:rsidRPr="00C3224C" w:rsidRDefault="00B31907" w:rsidP="00C36DD7">
      <w:pPr>
        <w:numPr>
          <w:ilvl w:val="0"/>
          <w:numId w:val="11"/>
        </w:numPr>
        <w:jc w:val="both"/>
        <w:rPr>
          <w:rFonts w:cs="Arial"/>
          <w:sz w:val="22"/>
          <w:szCs w:val="22"/>
        </w:rPr>
      </w:pPr>
      <w:r w:rsidRPr="00C3224C">
        <w:rPr>
          <w:rFonts w:cs="Arial"/>
          <w:sz w:val="22"/>
          <w:szCs w:val="22"/>
        </w:rPr>
        <w:t>33. člen  Uradno obvestilo nadzornemu organu o kršitvi varstva osebnih podatkov;</w:t>
      </w:r>
    </w:p>
    <w:p w14:paraId="39BFB376" w14:textId="77777777" w:rsidR="00B31907" w:rsidRPr="00C3224C" w:rsidRDefault="00B31907" w:rsidP="00C36DD7">
      <w:pPr>
        <w:numPr>
          <w:ilvl w:val="0"/>
          <w:numId w:val="11"/>
        </w:numPr>
        <w:jc w:val="both"/>
        <w:rPr>
          <w:rFonts w:cs="Arial"/>
          <w:sz w:val="22"/>
          <w:szCs w:val="22"/>
        </w:rPr>
      </w:pPr>
      <w:r w:rsidRPr="00C3224C">
        <w:rPr>
          <w:rFonts w:cs="Arial"/>
          <w:sz w:val="22"/>
          <w:szCs w:val="22"/>
        </w:rPr>
        <w:t>34. člen Sporočilo posamezniku, na katerega se nanašajo osebni podatki, o kršitvi varstva osebnih podatkov;</w:t>
      </w:r>
    </w:p>
    <w:p w14:paraId="0A5487B1" w14:textId="77777777" w:rsidR="00B31907" w:rsidRPr="00C3224C" w:rsidRDefault="00B31907" w:rsidP="00C36DD7">
      <w:pPr>
        <w:numPr>
          <w:ilvl w:val="0"/>
          <w:numId w:val="11"/>
        </w:numPr>
        <w:jc w:val="both"/>
        <w:rPr>
          <w:rFonts w:cs="Arial"/>
          <w:sz w:val="22"/>
          <w:szCs w:val="22"/>
        </w:rPr>
      </w:pPr>
      <w:r w:rsidRPr="00C3224C">
        <w:rPr>
          <w:rFonts w:cs="Arial"/>
          <w:sz w:val="22"/>
          <w:szCs w:val="22"/>
        </w:rPr>
        <w:t>35. člen Ocena učinka v zvezi z varstvom podatkov;</w:t>
      </w:r>
    </w:p>
    <w:p w14:paraId="67E65243" w14:textId="77777777" w:rsidR="00B31907" w:rsidRPr="00C3224C" w:rsidRDefault="00B31907" w:rsidP="00C36DD7">
      <w:pPr>
        <w:numPr>
          <w:ilvl w:val="0"/>
          <w:numId w:val="11"/>
        </w:numPr>
        <w:jc w:val="both"/>
        <w:rPr>
          <w:rFonts w:cs="Arial"/>
          <w:sz w:val="22"/>
          <w:szCs w:val="22"/>
        </w:rPr>
      </w:pPr>
      <w:r w:rsidRPr="00C3224C">
        <w:rPr>
          <w:rFonts w:cs="Arial"/>
          <w:sz w:val="22"/>
          <w:szCs w:val="22"/>
        </w:rPr>
        <w:t>36. člen Predhodno svetovanje.</w:t>
      </w:r>
    </w:p>
    <w:p w14:paraId="09EEC0B1" w14:textId="77777777" w:rsidR="00B31907" w:rsidRPr="00C3224C" w:rsidRDefault="00B31907" w:rsidP="00B31907">
      <w:pPr>
        <w:jc w:val="both"/>
        <w:rPr>
          <w:rFonts w:cs="Arial"/>
          <w:sz w:val="22"/>
          <w:szCs w:val="22"/>
        </w:rPr>
      </w:pPr>
    </w:p>
    <w:p w14:paraId="2762EC71" w14:textId="77777777" w:rsidR="00B31907" w:rsidRPr="00C3224C" w:rsidRDefault="00B31907" w:rsidP="00B31907">
      <w:pPr>
        <w:jc w:val="both"/>
        <w:rPr>
          <w:rFonts w:cs="Arial"/>
          <w:sz w:val="22"/>
          <w:szCs w:val="22"/>
        </w:rPr>
      </w:pPr>
    </w:p>
    <w:p w14:paraId="19156FFD" w14:textId="77777777" w:rsidR="00B31907" w:rsidRPr="00C3224C" w:rsidRDefault="00B31907" w:rsidP="00B31907">
      <w:pPr>
        <w:pStyle w:val="Heading1"/>
        <w:spacing w:before="0"/>
        <w:jc w:val="both"/>
        <w:rPr>
          <w:color w:val="auto"/>
          <w:sz w:val="22"/>
          <w:szCs w:val="22"/>
        </w:rPr>
      </w:pPr>
      <w:r w:rsidRPr="00C3224C">
        <w:rPr>
          <w:color w:val="auto"/>
          <w:sz w:val="22"/>
          <w:szCs w:val="22"/>
        </w:rPr>
        <w:t>VIII. POD-OBDELOVALCI OSEBNIH PODATKOV</w:t>
      </w:r>
    </w:p>
    <w:p w14:paraId="6675F494" w14:textId="77777777" w:rsidR="00B31907" w:rsidRPr="00C3224C" w:rsidRDefault="00B31907" w:rsidP="00B31907">
      <w:pPr>
        <w:rPr>
          <w:rFonts w:cs="Arial"/>
          <w:sz w:val="22"/>
          <w:szCs w:val="22"/>
        </w:rPr>
      </w:pPr>
    </w:p>
    <w:p w14:paraId="5634D065" w14:textId="77777777" w:rsidR="00B31907" w:rsidRPr="00C3224C" w:rsidRDefault="00B31907" w:rsidP="00C36DD7">
      <w:pPr>
        <w:pStyle w:val="Heading1"/>
        <w:keepLines/>
        <w:widowControl/>
        <w:numPr>
          <w:ilvl w:val="0"/>
          <w:numId w:val="9"/>
        </w:numPr>
        <w:tabs>
          <w:tab w:val="clear" w:pos="90"/>
          <w:tab w:val="clear" w:pos="964"/>
          <w:tab w:val="num" w:pos="703"/>
        </w:tabs>
        <w:autoSpaceDE/>
        <w:autoSpaceDN/>
        <w:adjustRightInd/>
        <w:spacing w:before="0"/>
        <w:ind w:left="703" w:hanging="703"/>
        <w:rPr>
          <w:color w:val="auto"/>
          <w:sz w:val="22"/>
          <w:szCs w:val="22"/>
        </w:rPr>
      </w:pPr>
      <w:r w:rsidRPr="00C3224C">
        <w:rPr>
          <w:color w:val="auto"/>
          <w:sz w:val="22"/>
          <w:szCs w:val="22"/>
        </w:rPr>
        <w:t>člen</w:t>
      </w:r>
    </w:p>
    <w:p w14:paraId="432B8B7B" w14:textId="77777777" w:rsidR="00B31907" w:rsidRPr="00C3224C" w:rsidRDefault="00B31907" w:rsidP="00B31907">
      <w:pPr>
        <w:jc w:val="both"/>
        <w:rPr>
          <w:rFonts w:cs="Arial"/>
          <w:sz w:val="22"/>
          <w:szCs w:val="22"/>
        </w:rPr>
      </w:pPr>
    </w:p>
    <w:p w14:paraId="7892D0E3" w14:textId="77777777" w:rsidR="00B31907" w:rsidRPr="00C3224C" w:rsidRDefault="00B31907" w:rsidP="00B31907">
      <w:pPr>
        <w:jc w:val="both"/>
        <w:rPr>
          <w:rFonts w:cs="Arial"/>
          <w:sz w:val="22"/>
          <w:szCs w:val="22"/>
        </w:rPr>
      </w:pPr>
      <w:r w:rsidRPr="00C3224C">
        <w:rPr>
          <w:rFonts w:cs="Arial"/>
          <w:sz w:val="22"/>
          <w:szCs w:val="22"/>
        </w:rPr>
        <w:lastRenderedPageBreak/>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14:paraId="33648130" w14:textId="77777777" w:rsidR="00B31907" w:rsidRPr="00C3224C" w:rsidRDefault="00B31907" w:rsidP="00B31907">
      <w:pPr>
        <w:jc w:val="both"/>
        <w:rPr>
          <w:rFonts w:cs="Arial"/>
          <w:sz w:val="22"/>
          <w:szCs w:val="22"/>
        </w:rPr>
      </w:pPr>
    </w:p>
    <w:p w14:paraId="31BCD77E" w14:textId="77777777" w:rsidR="00B31907" w:rsidRPr="00C3224C" w:rsidRDefault="00B31907" w:rsidP="00B31907">
      <w:pPr>
        <w:jc w:val="both"/>
        <w:rPr>
          <w:rFonts w:cs="Arial"/>
          <w:sz w:val="22"/>
          <w:szCs w:val="22"/>
        </w:rPr>
      </w:pPr>
      <w:r w:rsidRPr="00C3224C">
        <w:rPr>
          <w:rFonts w:cs="Arial"/>
          <w:sz w:val="22"/>
          <w:szCs w:val="22"/>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14:paraId="34A3DA6F" w14:textId="77777777" w:rsidR="00B31907" w:rsidRPr="00C3224C" w:rsidRDefault="00B31907" w:rsidP="00B31907">
      <w:pPr>
        <w:jc w:val="both"/>
        <w:rPr>
          <w:rFonts w:cs="Arial"/>
          <w:sz w:val="22"/>
          <w:szCs w:val="22"/>
        </w:rPr>
      </w:pPr>
    </w:p>
    <w:p w14:paraId="0CFFB01D" w14:textId="77777777" w:rsidR="00B31907" w:rsidRPr="00C3224C" w:rsidRDefault="00B31907" w:rsidP="00C36DD7">
      <w:pPr>
        <w:pStyle w:val="Heading1"/>
        <w:keepLines/>
        <w:widowControl/>
        <w:numPr>
          <w:ilvl w:val="0"/>
          <w:numId w:val="13"/>
        </w:numPr>
        <w:tabs>
          <w:tab w:val="clear" w:pos="90"/>
          <w:tab w:val="clear" w:pos="964"/>
        </w:tabs>
        <w:autoSpaceDE/>
        <w:autoSpaceDN/>
        <w:adjustRightInd/>
        <w:spacing w:before="0"/>
        <w:ind w:left="4536"/>
        <w:jc w:val="left"/>
        <w:rPr>
          <w:color w:val="auto"/>
          <w:sz w:val="22"/>
          <w:szCs w:val="22"/>
        </w:rPr>
      </w:pPr>
      <w:r w:rsidRPr="00C3224C">
        <w:rPr>
          <w:color w:val="auto"/>
          <w:sz w:val="22"/>
          <w:szCs w:val="22"/>
        </w:rPr>
        <w:t>člen</w:t>
      </w:r>
    </w:p>
    <w:p w14:paraId="48140F91" w14:textId="77777777" w:rsidR="00B31907" w:rsidRPr="00C3224C" w:rsidRDefault="00B31907" w:rsidP="00B31907">
      <w:pPr>
        <w:jc w:val="both"/>
        <w:rPr>
          <w:rFonts w:cs="Arial"/>
          <w:sz w:val="22"/>
          <w:szCs w:val="22"/>
        </w:rPr>
      </w:pPr>
    </w:p>
    <w:p w14:paraId="44A60F02" w14:textId="77777777" w:rsidR="00B31907" w:rsidRPr="00C3224C" w:rsidRDefault="00B31907" w:rsidP="00B31907">
      <w:pPr>
        <w:jc w:val="both"/>
        <w:rPr>
          <w:rFonts w:cs="Arial"/>
          <w:sz w:val="22"/>
          <w:szCs w:val="22"/>
        </w:rPr>
      </w:pPr>
      <w:r w:rsidRPr="00C3224C">
        <w:rPr>
          <w:rFonts w:cs="Arial"/>
          <w:sz w:val="22"/>
          <w:szCs w:val="22"/>
        </w:rPr>
        <w:t>Za vsakega pod-obdelovalca osebnih podatkov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varstvo osebnih podatkov, ki so enako strogi ali strožji kot tisti, ki jih v skladu s to pogodbo izvaja obdelovalec osebnih podatkov.</w:t>
      </w:r>
    </w:p>
    <w:p w14:paraId="319A97B2" w14:textId="77777777" w:rsidR="00B31907" w:rsidRPr="00C3224C" w:rsidRDefault="00B31907" w:rsidP="00B31907">
      <w:pPr>
        <w:jc w:val="both"/>
        <w:rPr>
          <w:rFonts w:cs="Arial"/>
          <w:sz w:val="22"/>
          <w:szCs w:val="22"/>
        </w:rPr>
      </w:pPr>
    </w:p>
    <w:p w14:paraId="12BA4495" w14:textId="77777777" w:rsidR="00B31907" w:rsidRPr="00C3224C" w:rsidRDefault="00B31907" w:rsidP="00B31907">
      <w:pPr>
        <w:jc w:val="both"/>
        <w:rPr>
          <w:rFonts w:cs="Arial"/>
          <w:sz w:val="22"/>
          <w:szCs w:val="22"/>
        </w:rPr>
      </w:pPr>
      <w:r w:rsidRPr="00C3224C">
        <w:rPr>
          <w:rFonts w:cs="Arial"/>
          <w:sz w:val="22"/>
          <w:szCs w:val="22"/>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14:paraId="0EE5D575" w14:textId="77777777" w:rsidR="00B31907" w:rsidRPr="00C3224C" w:rsidRDefault="00B31907" w:rsidP="00B31907">
      <w:pPr>
        <w:jc w:val="both"/>
        <w:rPr>
          <w:rFonts w:cs="Arial"/>
          <w:sz w:val="22"/>
          <w:szCs w:val="22"/>
        </w:rPr>
      </w:pPr>
    </w:p>
    <w:p w14:paraId="223AAE5D" w14:textId="77777777" w:rsidR="00B31907" w:rsidRPr="00C3224C" w:rsidRDefault="00B31907" w:rsidP="00C36DD7">
      <w:pPr>
        <w:pStyle w:val="Heading1"/>
        <w:keepLines/>
        <w:widowControl/>
        <w:numPr>
          <w:ilvl w:val="0"/>
          <w:numId w:val="13"/>
        </w:numPr>
        <w:tabs>
          <w:tab w:val="clear" w:pos="90"/>
          <w:tab w:val="clear" w:pos="964"/>
        </w:tabs>
        <w:autoSpaceDE/>
        <w:autoSpaceDN/>
        <w:adjustRightInd/>
        <w:spacing w:before="0"/>
        <w:ind w:left="4536"/>
        <w:jc w:val="left"/>
        <w:rPr>
          <w:color w:val="auto"/>
          <w:sz w:val="22"/>
          <w:szCs w:val="22"/>
        </w:rPr>
      </w:pPr>
      <w:r w:rsidRPr="00C3224C">
        <w:rPr>
          <w:color w:val="auto"/>
          <w:sz w:val="22"/>
          <w:szCs w:val="22"/>
        </w:rPr>
        <w:t>člen</w:t>
      </w:r>
    </w:p>
    <w:p w14:paraId="403FFCDA" w14:textId="77777777" w:rsidR="00B31907" w:rsidRPr="00C3224C" w:rsidRDefault="00B31907" w:rsidP="00B31907">
      <w:pPr>
        <w:jc w:val="both"/>
        <w:rPr>
          <w:rFonts w:cs="Arial"/>
          <w:sz w:val="22"/>
          <w:szCs w:val="22"/>
        </w:rPr>
      </w:pPr>
    </w:p>
    <w:p w14:paraId="71D41394" w14:textId="77777777" w:rsidR="00B31907" w:rsidRPr="00C3224C" w:rsidRDefault="00B31907" w:rsidP="00B31907">
      <w:pPr>
        <w:jc w:val="both"/>
        <w:rPr>
          <w:rFonts w:cs="Arial"/>
          <w:sz w:val="22"/>
          <w:szCs w:val="22"/>
        </w:rPr>
      </w:pPr>
      <w:r w:rsidRPr="00C3224C">
        <w:rPr>
          <w:rFonts w:cs="Arial"/>
          <w:sz w:val="22"/>
          <w:szCs w:val="22"/>
        </w:rPr>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14:paraId="7000138B" w14:textId="77777777" w:rsidR="00B31907" w:rsidRPr="00C3224C" w:rsidRDefault="00B31907" w:rsidP="00B31907">
      <w:pPr>
        <w:jc w:val="both"/>
        <w:rPr>
          <w:rFonts w:cs="Arial"/>
          <w:sz w:val="22"/>
          <w:szCs w:val="22"/>
        </w:rPr>
      </w:pPr>
    </w:p>
    <w:p w14:paraId="4DFAA239" w14:textId="77777777" w:rsidR="00B31907" w:rsidRPr="00C3224C" w:rsidRDefault="00B31907" w:rsidP="00C36DD7">
      <w:pPr>
        <w:pStyle w:val="Heading1"/>
        <w:keepLines/>
        <w:widowControl/>
        <w:numPr>
          <w:ilvl w:val="0"/>
          <w:numId w:val="13"/>
        </w:numPr>
        <w:tabs>
          <w:tab w:val="clear" w:pos="90"/>
          <w:tab w:val="clear" w:pos="964"/>
        </w:tabs>
        <w:autoSpaceDE/>
        <w:autoSpaceDN/>
        <w:adjustRightInd/>
        <w:spacing w:before="0"/>
        <w:ind w:left="4536"/>
        <w:jc w:val="left"/>
        <w:rPr>
          <w:color w:val="auto"/>
          <w:sz w:val="22"/>
          <w:szCs w:val="22"/>
        </w:rPr>
      </w:pPr>
      <w:r w:rsidRPr="00C3224C">
        <w:rPr>
          <w:color w:val="auto"/>
          <w:sz w:val="22"/>
          <w:szCs w:val="22"/>
        </w:rPr>
        <w:t>člen</w:t>
      </w:r>
    </w:p>
    <w:p w14:paraId="232E3FBF" w14:textId="77777777" w:rsidR="00B31907" w:rsidRPr="00C3224C" w:rsidRDefault="00B31907" w:rsidP="00B31907">
      <w:pPr>
        <w:jc w:val="both"/>
        <w:rPr>
          <w:rFonts w:cs="Arial"/>
          <w:sz w:val="22"/>
          <w:szCs w:val="22"/>
        </w:rPr>
      </w:pPr>
    </w:p>
    <w:p w14:paraId="40505076" w14:textId="77777777" w:rsidR="00B31907" w:rsidRPr="00C3224C" w:rsidRDefault="00B31907" w:rsidP="00B31907">
      <w:pPr>
        <w:jc w:val="both"/>
        <w:rPr>
          <w:rFonts w:cs="Arial"/>
          <w:sz w:val="22"/>
          <w:szCs w:val="22"/>
        </w:rPr>
      </w:pPr>
      <w:r w:rsidRPr="00C3224C">
        <w:rPr>
          <w:rFonts w:cs="Arial"/>
          <w:sz w:val="22"/>
          <w:szCs w:val="22"/>
        </w:rPr>
        <w:t xml:space="preserve">V primeru spora med obdelovalcem osebnih podatkov in pod-obdelovalcem, je dolžan pod-obdelovalec, na podlagi zahteve obdelovalca, z obdelavo osebnih podatkov, nemudoma prenehati. </w:t>
      </w:r>
    </w:p>
    <w:p w14:paraId="642BA30B" w14:textId="77777777" w:rsidR="00B31907" w:rsidRPr="00C3224C" w:rsidRDefault="00B31907" w:rsidP="00B31907">
      <w:pPr>
        <w:jc w:val="both"/>
        <w:rPr>
          <w:rFonts w:cs="Arial"/>
          <w:sz w:val="22"/>
          <w:szCs w:val="22"/>
        </w:rPr>
      </w:pPr>
    </w:p>
    <w:p w14:paraId="791AD793" w14:textId="77777777" w:rsidR="00B31907" w:rsidRPr="00C3224C" w:rsidRDefault="00B31907" w:rsidP="00B31907">
      <w:pPr>
        <w:jc w:val="both"/>
        <w:rPr>
          <w:rFonts w:cs="Arial"/>
          <w:sz w:val="22"/>
          <w:szCs w:val="22"/>
        </w:rPr>
      </w:pPr>
      <w:r w:rsidRPr="00C3224C">
        <w:rPr>
          <w:rFonts w:cs="Arial"/>
          <w:sz w:val="22"/>
          <w:szCs w:val="22"/>
        </w:rPr>
        <w:t>V kolikor gre za podatke, ki jih pod-obdelovalec obdeloval izven lokacije upravljavca, jih mora brez nepotrebnega odlašanja vrniti obdelovalcu oz. upravljavcu, morebitne kopije, vključno z varnostnimi kopijami (backupi), pa takoj uničiti, skladno s svojimi politikami varnostnih kopij in arhiviranja, ali jih posredovati državnemu organu, ki je v skladu z zakonom pristojen za odkrivanje ali pregon kaznivih dejanj, sodišču ali drugemu državnemu organu, če tako določa zakon.</w:t>
      </w:r>
    </w:p>
    <w:p w14:paraId="15CD28E7" w14:textId="77777777" w:rsidR="00B31907" w:rsidRPr="00C3224C" w:rsidRDefault="00B31907" w:rsidP="00B31907">
      <w:pPr>
        <w:jc w:val="both"/>
        <w:rPr>
          <w:rFonts w:cs="Arial"/>
          <w:sz w:val="22"/>
          <w:szCs w:val="22"/>
        </w:rPr>
      </w:pPr>
    </w:p>
    <w:p w14:paraId="7AA6DB30" w14:textId="77777777" w:rsidR="00B31907" w:rsidRPr="00C3224C" w:rsidRDefault="00B31907" w:rsidP="00C36DD7">
      <w:pPr>
        <w:pStyle w:val="Heading1"/>
        <w:keepLines/>
        <w:widowControl/>
        <w:numPr>
          <w:ilvl w:val="0"/>
          <w:numId w:val="13"/>
        </w:numPr>
        <w:tabs>
          <w:tab w:val="clear" w:pos="90"/>
          <w:tab w:val="clear" w:pos="964"/>
        </w:tabs>
        <w:autoSpaceDE/>
        <w:autoSpaceDN/>
        <w:adjustRightInd/>
        <w:spacing w:before="0"/>
        <w:ind w:left="4536"/>
        <w:jc w:val="left"/>
        <w:rPr>
          <w:color w:val="auto"/>
          <w:sz w:val="22"/>
          <w:szCs w:val="22"/>
        </w:rPr>
      </w:pPr>
      <w:r w:rsidRPr="00C3224C">
        <w:rPr>
          <w:color w:val="auto"/>
          <w:sz w:val="22"/>
          <w:szCs w:val="22"/>
        </w:rPr>
        <w:t>člen</w:t>
      </w:r>
    </w:p>
    <w:p w14:paraId="6E33C642" w14:textId="77777777" w:rsidR="00B31907" w:rsidRPr="00C3224C" w:rsidRDefault="00B31907" w:rsidP="00B31907">
      <w:pPr>
        <w:jc w:val="both"/>
        <w:rPr>
          <w:rFonts w:cs="Arial"/>
          <w:sz w:val="22"/>
          <w:szCs w:val="22"/>
        </w:rPr>
      </w:pPr>
    </w:p>
    <w:p w14:paraId="5349BBB3" w14:textId="77777777" w:rsidR="00B31907" w:rsidRPr="00C3224C" w:rsidRDefault="00B31907" w:rsidP="00B31907">
      <w:pPr>
        <w:jc w:val="both"/>
        <w:rPr>
          <w:rFonts w:cs="Arial"/>
          <w:sz w:val="22"/>
          <w:szCs w:val="22"/>
        </w:rPr>
      </w:pPr>
      <w:r w:rsidRPr="00C3224C">
        <w:rPr>
          <w:rFonts w:cs="Arial"/>
          <w:sz w:val="22"/>
          <w:szCs w:val="22"/>
        </w:rPr>
        <w:lastRenderedPageBreak/>
        <w:t>V primeru prenehanja poslovanja pod-obdelovalca, mora le-ta zagotoviti, da se osebni podatki, ki jih obdeloval izven lokacije upravljavca, brez nepotrebnega odlašanja vrnejo obdelovalcu oz. upravljavcu, morebitne kopije teh podatkov, vključno z varnostnimi kopijami (backupi) pa takoj uničiti, skladno s svojimi politikami varnostnih kopij in arhiviranja.</w:t>
      </w:r>
    </w:p>
    <w:p w14:paraId="4EB2A741" w14:textId="77777777" w:rsidR="00B31907" w:rsidRPr="00C3224C" w:rsidRDefault="00B31907" w:rsidP="00B31907">
      <w:pPr>
        <w:jc w:val="both"/>
        <w:rPr>
          <w:rFonts w:cs="Arial"/>
          <w:sz w:val="22"/>
          <w:szCs w:val="22"/>
        </w:rPr>
      </w:pPr>
    </w:p>
    <w:p w14:paraId="36C751AA" w14:textId="77777777" w:rsidR="00B31907" w:rsidRPr="00C3224C" w:rsidRDefault="00B31907" w:rsidP="00B31907">
      <w:pPr>
        <w:jc w:val="both"/>
        <w:rPr>
          <w:rFonts w:cs="Arial"/>
          <w:sz w:val="22"/>
          <w:szCs w:val="22"/>
        </w:rPr>
      </w:pPr>
    </w:p>
    <w:p w14:paraId="1794B390" w14:textId="77777777" w:rsidR="00B31907" w:rsidRPr="00C3224C" w:rsidRDefault="00B31907" w:rsidP="00B31907">
      <w:pPr>
        <w:pStyle w:val="Heading1"/>
        <w:spacing w:before="0"/>
        <w:jc w:val="both"/>
        <w:rPr>
          <w:color w:val="auto"/>
          <w:sz w:val="22"/>
          <w:szCs w:val="22"/>
        </w:rPr>
      </w:pPr>
      <w:r w:rsidRPr="00C3224C">
        <w:rPr>
          <w:color w:val="auto"/>
          <w:sz w:val="22"/>
          <w:szCs w:val="22"/>
        </w:rPr>
        <w:t>IX. OBVEZNOSTI IN POOBLASTILA UPRAVLJAVCA</w:t>
      </w:r>
    </w:p>
    <w:p w14:paraId="3EB955C2" w14:textId="77777777" w:rsidR="00B31907" w:rsidRPr="00C3224C" w:rsidRDefault="00B31907" w:rsidP="00B31907">
      <w:pPr>
        <w:rPr>
          <w:rFonts w:cs="Arial"/>
          <w:sz w:val="22"/>
          <w:szCs w:val="22"/>
        </w:rPr>
      </w:pPr>
    </w:p>
    <w:p w14:paraId="671BC106" w14:textId="77777777" w:rsidR="00B31907" w:rsidRPr="00C3224C" w:rsidRDefault="00B31907" w:rsidP="00C36DD7">
      <w:pPr>
        <w:pStyle w:val="Heading1"/>
        <w:keepLines/>
        <w:widowControl/>
        <w:numPr>
          <w:ilvl w:val="0"/>
          <w:numId w:val="13"/>
        </w:numPr>
        <w:tabs>
          <w:tab w:val="clear" w:pos="90"/>
          <w:tab w:val="clear" w:pos="964"/>
        </w:tabs>
        <w:autoSpaceDE/>
        <w:autoSpaceDN/>
        <w:adjustRightInd/>
        <w:spacing w:before="0"/>
        <w:ind w:left="4536"/>
        <w:jc w:val="left"/>
        <w:rPr>
          <w:color w:val="auto"/>
          <w:sz w:val="22"/>
          <w:szCs w:val="22"/>
        </w:rPr>
      </w:pPr>
      <w:r w:rsidRPr="00C3224C">
        <w:rPr>
          <w:color w:val="auto"/>
          <w:sz w:val="22"/>
          <w:szCs w:val="22"/>
        </w:rPr>
        <w:t>člen</w:t>
      </w:r>
    </w:p>
    <w:p w14:paraId="2EC9034F" w14:textId="77777777" w:rsidR="00B31907" w:rsidRPr="00C3224C" w:rsidRDefault="00B31907" w:rsidP="00B31907">
      <w:pPr>
        <w:jc w:val="both"/>
        <w:rPr>
          <w:rFonts w:cs="Arial"/>
          <w:sz w:val="22"/>
          <w:szCs w:val="22"/>
        </w:rPr>
      </w:pPr>
    </w:p>
    <w:p w14:paraId="7090B866" w14:textId="77777777" w:rsidR="00B31907" w:rsidRPr="00C3224C" w:rsidRDefault="00B31907" w:rsidP="00B31907">
      <w:pPr>
        <w:jc w:val="both"/>
        <w:rPr>
          <w:rFonts w:cs="Arial"/>
          <w:sz w:val="22"/>
          <w:szCs w:val="22"/>
        </w:rPr>
      </w:pPr>
      <w:r w:rsidRPr="00C3224C">
        <w:rPr>
          <w:rFonts w:cs="Arial"/>
          <w:sz w:val="22"/>
          <w:szCs w:val="22"/>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14:paraId="7AFF24ED" w14:textId="77777777" w:rsidR="00B31907" w:rsidRPr="00C3224C" w:rsidRDefault="00B31907" w:rsidP="00B31907">
      <w:pPr>
        <w:jc w:val="both"/>
        <w:rPr>
          <w:rFonts w:cs="Arial"/>
          <w:sz w:val="22"/>
          <w:szCs w:val="22"/>
        </w:rPr>
      </w:pPr>
    </w:p>
    <w:p w14:paraId="29388C50" w14:textId="77777777" w:rsidR="00B31907" w:rsidRPr="00C3224C" w:rsidRDefault="00B31907" w:rsidP="00B31907">
      <w:pPr>
        <w:jc w:val="both"/>
        <w:rPr>
          <w:rFonts w:cs="Arial"/>
          <w:sz w:val="22"/>
          <w:szCs w:val="22"/>
        </w:rPr>
      </w:pPr>
      <w:r w:rsidRPr="00C3224C">
        <w:rPr>
          <w:rFonts w:cs="Arial"/>
          <w:sz w:val="22"/>
          <w:szCs w:val="22"/>
        </w:rPr>
        <w:t xml:space="preserve">Oseba, ki vrši nadzor, mora obdelovalcu izkazati upravljavčevo pooblastilo za izvajanje nadzora. </w:t>
      </w:r>
    </w:p>
    <w:p w14:paraId="796BA869" w14:textId="77777777" w:rsidR="00B31907" w:rsidRPr="00C3224C" w:rsidRDefault="00B31907" w:rsidP="00B31907">
      <w:pPr>
        <w:jc w:val="both"/>
        <w:rPr>
          <w:rFonts w:cs="Arial"/>
          <w:sz w:val="22"/>
          <w:szCs w:val="22"/>
        </w:rPr>
      </w:pPr>
    </w:p>
    <w:p w14:paraId="3228ABB2" w14:textId="77777777" w:rsidR="00B31907" w:rsidRPr="00C3224C" w:rsidRDefault="00B31907" w:rsidP="00B31907">
      <w:pPr>
        <w:jc w:val="both"/>
        <w:rPr>
          <w:rFonts w:cs="Arial"/>
          <w:sz w:val="22"/>
          <w:szCs w:val="22"/>
        </w:rPr>
      </w:pPr>
      <w:r w:rsidRPr="00C3224C">
        <w:rPr>
          <w:rFonts w:cs="Arial"/>
          <w:sz w:val="22"/>
          <w:szCs w:val="22"/>
        </w:rPr>
        <w:t>Upravljavec osebnih podatkov lahko obdelovalcu predlaga konkretne usmeritve glede ukrepov varstva in zavarovanja osebnih podatkov oziroma morebitne posebne predloge glede uporabe določene strojne ali programske opreme oziroma baze osebnih podatkov.</w:t>
      </w:r>
    </w:p>
    <w:p w14:paraId="5D4FA6B3" w14:textId="77777777" w:rsidR="00B31907" w:rsidRDefault="00B31907" w:rsidP="00B31907">
      <w:pPr>
        <w:jc w:val="both"/>
        <w:rPr>
          <w:rFonts w:cs="Arial"/>
          <w:b/>
          <w:bCs/>
          <w:kern w:val="36"/>
          <w:sz w:val="22"/>
          <w:szCs w:val="22"/>
        </w:rPr>
      </w:pPr>
    </w:p>
    <w:p w14:paraId="53BB1577" w14:textId="77777777" w:rsidR="00CC3BF4" w:rsidRPr="00C3224C" w:rsidRDefault="00CC3BF4" w:rsidP="00B31907">
      <w:pPr>
        <w:jc w:val="both"/>
        <w:rPr>
          <w:rFonts w:cs="Arial"/>
          <w:b/>
          <w:bCs/>
          <w:kern w:val="36"/>
          <w:sz w:val="22"/>
          <w:szCs w:val="22"/>
        </w:rPr>
      </w:pPr>
    </w:p>
    <w:p w14:paraId="4B335A69" w14:textId="77777777" w:rsidR="00B31907" w:rsidRPr="00C3224C" w:rsidRDefault="00B31907" w:rsidP="00B31907">
      <w:pPr>
        <w:pStyle w:val="Heading1"/>
        <w:spacing w:before="0"/>
        <w:jc w:val="both"/>
        <w:rPr>
          <w:color w:val="auto"/>
          <w:sz w:val="22"/>
          <w:szCs w:val="22"/>
        </w:rPr>
      </w:pPr>
      <w:r w:rsidRPr="00C3224C">
        <w:rPr>
          <w:color w:val="auto"/>
          <w:sz w:val="22"/>
          <w:szCs w:val="22"/>
        </w:rPr>
        <w:t>X. ODŠKODNINSKA ODGOVORNOST</w:t>
      </w:r>
    </w:p>
    <w:p w14:paraId="0C20425E" w14:textId="77777777" w:rsidR="00B31907" w:rsidRPr="00C3224C" w:rsidRDefault="00B31907" w:rsidP="00B31907">
      <w:pPr>
        <w:rPr>
          <w:rFonts w:cs="Arial"/>
          <w:sz w:val="22"/>
          <w:szCs w:val="22"/>
        </w:rPr>
      </w:pPr>
    </w:p>
    <w:p w14:paraId="4C9EC9EB" w14:textId="77777777" w:rsidR="00B31907" w:rsidRPr="00C3224C" w:rsidRDefault="00B31907" w:rsidP="00C36DD7">
      <w:pPr>
        <w:pStyle w:val="Heading1"/>
        <w:keepLines/>
        <w:widowControl/>
        <w:numPr>
          <w:ilvl w:val="0"/>
          <w:numId w:val="13"/>
        </w:numPr>
        <w:tabs>
          <w:tab w:val="clear" w:pos="90"/>
          <w:tab w:val="clear" w:pos="964"/>
        </w:tabs>
        <w:autoSpaceDE/>
        <w:autoSpaceDN/>
        <w:adjustRightInd/>
        <w:spacing w:before="0"/>
        <w:ind w:left="4536"/>
        <w:jc w:val="left"/>
        <w:rPr>
          <w:color w:val="auto"/>
          <w:sz w:val="22"/>
          <w:szCs w:val="22"/>
        </w:rPr>
      </w:pPr>
      <w:r w:rsidRPr="00C3224C">
        <w:rPr>
          <w:color w:val="auto"/>
          <w:sz w:val="22"/>
          <w:szCs w:val="22"/>
        </w:rPr>
        <w:t>člen</w:t>
      </w:r>
    </w:p>
    <w:p w14:paraId="02B517F0" w14:textId="77777777" w:rsidR="00B31907" w:rsidRPr="00C3224C" w:rsidRDefault="00B31907" w:rsidP="00B31907">
      <w:pPr>
        <w:jc w:val="both"/>
        <w:rPr>
          <w:rFonts w:cs="Arial"/>
          <w:sz w:val="22"/>
          <w:szCs w:val="22"/>
        </w:rPr>
      </w:pPr>
    </w:p>
    <w:p w14:paraId="78640450" w14:textId="77777777" w:rsidR="00B31907" w:rsidRPr="00C3224C" w:rsidRDefault="00B31907" w:rsidP="00B31907">
      <w:pPr>
        <w:jc w:val="both"/>
        <w:rPr>
          <w:rFonts w:cs="Arial"/>
          <w:sz w:val="22"/>
          <w:szCs w:val="22"/>
        </w:rPr>
      </w:pPr>
      <w:r w:rsidRPr="00C3224C">
        <w:rPr>
          <w:rFonts w:cs="Arial"/>
          <w:sz w:val="22"/>
          <w:szCs w:val="22"/>
        </w:rPr>
        <w:t>Obdelovalec je dolžan pri izpolnjevanju predmeta te pogodbe ravnati s skrbnostjo dobrega strokovnjaka.</w:t>
      </w:r>
    </w:p>
    <w:p w14:paraId="30065EC3" w14:textId="77777777" w:rsidR="00B31907" w:rsidRPr="00C3224C" w:rsidRDefault="00B31907" w:rsidP="00B31907">
      <w:pPr>
        <w:jc w:val="both"/>
        <w:rPr>
          <w:rFonts w:cs="Arial"/>
          <w:sz w:val="22"/>
          <w:szCs w:val="22"/>
        </w:rPr>
      </w:pPr>
    </w:p>
    <w:p w14:paraId="7F6E2665" w14:textId="77777777" w:rsidR="00B31907" w:rsidRPr="00C3224C" w:rsidRDefault="00B31907" w:rsidP="00B31907">
      <w:pPr>
        <w:jc w:val="both"/>
        <w:rPr>
          <w:rFonts w:cs="Arial"/>
          <w:sz w:val="22"/>
          <w:szCs w:val="22"/>
        </w:rPr>
      </w:pPr>
      <w:r w:rsidRPr="00C3224C">
        <w:rPr>
          <w:rFonts w:cs="Arial"/>
          <w:sz w:val="22"/>
          <w:szCs w:val="22"/>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dneh obvestiti upravljavca.</w:t>
      </w:r>
    </w:p>
    <w:p w14:paraId="3FC3DC70" w14:textId="77777777" w:rsidR="00B31907" w:rsidRPr="00C3224C" w:rsidRDefault="00B31907" w:rsidP="00B31907">
      <w:pPr>
        <w:jc w:val="both"/>
        <w:rPr>
          <w:rFonts w:cs="Arial"/>
          <w:sz w:val="22"/>
          <w:szCs w:val="22"/>
        </w:rPr>
      </w:pPr>
    </w:p>
    <w:p w14:paraId="57EC9651" w14:textId="77777777" w:rsidR="00B31907" w:rsidRPr="00C3224C" w:rsidRDefault="00B31907" w:rsidP="00B31907">
      <w:pPr>
        <w:jc w:val="both"/>
        <w:rPr>
          <w:rFonts w:cs="Arial"/>
          <w:sz w:val="22"/>
          <w:szCs w:val="22"/>
        </w:rPr>
      </w:pPr>
      <w:r w:rsidRPr="00C3224C">
        <w:rPr>
          <w:rFonts w:cs="Arial"/>
          <w:sz w:val="22"/>
          <w:szCs w:val="22"/>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14:paraId="2A4F9544" w14:textId="77777777" w:rsidR="00B31907" w:rsidRPr="00C3224C" w:rsidRDefault="00B31907" w:rsidP="00B31907">
      <w:pPr>
        <w:jc w:val="both"/>
        <w:rPr>
          <w:rFonts w:cs="Arial"/>
          <w:sz w:val="22"/>
          <w:szCs w:val="22"/>
        </w:rPr>
      </w:pPr>
    </w:p>
    <w:p w14:paraId="4A1E2480" w14:textId="77777777" w:rsidR="00B31907" w:rsidRPr="00C3224C" w:rsidRDefault="00B31907" w:rsidP="00C36DD7">
      <w:pPr>
        <w:pStyle w:val="Heading1"/>
        <w:keepLines/>
        <w:widowControl/>
        <w:numPr>
          <w:ilvl w:val="0"/>
          <w:numId w:val="13"/>
        </w:numPr>
        <w:tabs>
          <w:tab w:val="clear" w:pos="90"/>
          <w:tab w:val="clear" w:pos="964"/>
        </w:tabs>
        <w:autoSpaceDE/>
        <w:autoSpaceDN/>
        <w:adjustRightInd/>
        <w:spacing w:before="0"/>
        <w:ind w:left="4536"/>
        <w:jc w:val="left"/>
        <w:rPr>
          <w:color w:val="auto"/>
          <w:sz w:val="22"/>
          <w:szCs w:val="22"/>
        </w:rPr>
      </w:pPr>
      <w:r w:rsidRPr="00C3224C">
        <w:rPr>
          <w:color w:val="auto"/>
          <w:sz w:val="22"/>
          <w:szCs w:val="22"/>
        </w:rPr>
        <w:t>člen</w:t>
      </w:r>
    </w:p>
    <w:p w14:paraId="016B1154" w14:textId="77777777" w:rsidR="00B31907" w:rsidRPr="00C3224C" w:rsidRDefault="00B31907" w:rsidP="00B31907">
      <w:pPr>
        <w:jc w:val="both"/>
        <w:rPr>
          <w:rFonts w:cs="Arial"/>
          <w:sz w:val="22"/>
          <w:szCs w:val="22"/>
        </w:rPr>
      </w:pPr>
    </w:p>
    <w:p w14:paraId="03847A4B" w14:textId="77777777" w:rsidR="00B31907" w:rsidRPr="00C3224C" w:rsidRDefault="00B31907" w:rsidP="00B31907">
      <w:pPr>
        <w:jc w:val="both"/>
        <w:rPr>
          <w:rFonts w:cs="Arial"/>
          <w:sz w:val="22"/>
          <w:szCs w:val="22"/>
        </w:rPr>
      </w:pPr>
      <w:r w:rsidRPr="00C3224C">
        <w:rPr>
          <w:rFonts w:cs="Arial"/>
          <w:sz w:val="22"/>
          <w:szCs w:val="22"/>
        </w:rPr>
        <w:t xml:space="preserve">Obdelovalec odgovarja izključno za škodo, ki bi bila upravljavcu povzročena zaradi naklepa ali malomarnosti. </w:t>
      </w:r>
    </w:p>
    <w:p w14:paraId="0C543A42" w14:textId="77777777" w:rsidR="00B31907" w:rsidRPr="00C3224C" w:rsidRDefault="00B31907" w:rsidP="00B31907">
      <w:pPr>
        <w:jc w:val="both"/>
        <w:rPr>
          <w:rFonts w:cs="Arial"/>
          <w:sz w:val="22"/>
          <w:szCs w:val="22"/>
        </w:rPr>
      </w:pPr>
    </w:p>
    <w:p w14:paraId="164BBEFE" w14:textId="77777777" w:rsidR="00B31907" w:rsidRPr="00C3224C" w:rsidRDefault="00B31907" w:rsidP="00B31907">
      <w:pPr>
        <w:jc w:val="both"/>
        <w:rPr>
          <w:rFonts w:cs="Arial"/>
          <w:sz w:val="22"/>
          <w:szCs w:val="22"/>
        </w:rPr>
      </w:pPr>
      <w:r w:rsidRPr="00C3224C">
        <w:rPr>
          <w:rFonts w:cs="Arial"/>
          <w:sz w:val="22"/>
          <w:szCs w:val="22"/>
        </w:rPr>
        <w:t>Če je za nastalo škodo ali otežitev položaja obdelovalca kriv tudi upravljavec oziroma kdo drug, za katerega je upravljavec odgovoren, se odškodninska odgovornost obdelovalca temu sorazmerno zmanjša.</w:t>
      </w:r>
    </w:p>
    <w:p w14:paraId="72EAD5A4" w14:textId="77777777" w:rsidR="00B31907" w:rsidRPr="00C3224C" w:rsidRDefault="00B31907" w:rsidP="00B31907">
      <w:pPr>
        <w:jc w:val="both"/>
        <w:rPr>
          <w:rFonts w:cs="Arial"/>
          <w:sz w:val="22"/>
          <w:szCs w:val="22"/>
        </w:rPr>
      </w:pPr>
    </w:p>
    <w:p w14:paraId="3612EFE4" w14:textId="77777777" w:rsidR="00B31907" w:rsidRPr="00C3224C" w:rsidRDefault="00B31907" w:rsidP="00C36DD7">
      <w:pPr>
        <w:pStyle w:val="Heading1"/>
        <w:keepLines/>
        <w:widowControl/>
        <w:numPr>
          <w:ilvl w:val="0"/>
          <w:numId w:val="14"/>
        </w:numPr>
        <w:tabs>
          <w:tab w:val="clear" w:pos="90"/>
          <w:tab w:val="clear" w:pos="964"/>
          <w:tab w:val="num" w:pos="360"/>
        </w:tabs>
        <w:autoSpaceDE/>
        <w:autoSpaceDN/>
        <w:adjustRightInd/>
        <w:spacing w:before="0"/>
        <w:rPr>
          <w:color w:val="auto"/>
          <w:sz w:val="22"/>
          <w:szCs w:val="22"/>
        </w:rPr>
      </w:pPr>
      <w:r w:rsidRPr="00C3224C">
        <w:rPr>
          <w:color w:val="auto"/>
          <w:sz w:val="22"/>
          <w:szCs w:val="22"/>
        </w:rPr>
        <w:t>člen</w:t>
      </w:r>
    </w:p>
    <w:p w14:paraId="0F89DEDD" w14:textId="77777777" w:rsidR="00B31907" w:rsidRPr="00C3224C" w:rsidRDefault="00B31907" w:rsidP="00B31907">
      <w:pPr>
        <w:jc w:val="both"/>
        <w:rPr>
          <w:rFonts w:cs="Arial"/>
          <w:sz w:val="22"/>
          <w:szCs w:val="22"/>
        </w:rPr>
      </w:pPr>
    </w:p>
    <w:p w14:paraId="37378061" w14:textId="77777777" w:rsidR="00B31907" w:rsidRPr="00C3224C" w:rsidRDefault="00B31907" w:rsidP="00B31907">
      <w:pPr>
        <w:jc w:val="both"/>
        <w:rPr>
          <w:rFonts w:cs="Arial"/>
          <w:sz w:val="22"/>
          <w:szCs w:val="22"/>
        </w:rPr>
      </w:pPr>
      <w:r w:rsidRPr="00C3224C">
        <w:rPr>
          <w:rFonts w:cs="Arial"/>
          <w:sz w:val="22"/>
          <w:szCs w:val="22"/>
        </w:rPr>
        <w:t>Obdelovalec ne odgovarja za škodo, ki je pri izpolnjevanju tega Sporazuma povzročena s strani upravljavca.</w:t>
      </w:r>
    </w:p>
    <w:p w14:paraId="6744D6A3" w14:textId="77777777" w:rsidR="00B31907" w:rsidRPr="00C3224C" w:rsidRDefault="00B31907" w:rsidP="00B31907">
      <w:pPr>
        <w:jc w:val="both"/>
        <w:rPr>
          <w:rFonts w:cs="Arial"/>
          <w:sz w:val="22"/>
          <w:szCs w:val="22"/>
        </w:rPr>
      </w:pPr>
    </w:p>
    <w:p w14:paraId="56EB1D68" w14:textId="77777777" w:rsidR="00B31907" w:rsidRPr="00C3224C" w:rsidRDefault="00B31907" w:rsidP="00B31907">
      <w:pPr>
        <w:jc w:val="both"/>
        <w:rPr>
          <w:rFonts w:cs="Arial"/>
          <w:sz w:val="22"/>
          <w:szCs w:val="22"/>
        </w:rPr>
      </w:pPr>
      <w:r w:rsidRPr="00C3224C">
        <w:rPr>
          <w:rFonts w:cs="Arial"/>
          <w:sz w:val="22"/>
          <w:szCs w:val="22"/>
        </w:rPr>
        <w:lastRenderedPageBreak/>
        <w:t>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vplivajo na izvedbo obveznosti. Obdelovalec je dolžan pisno obvestiti upravljavca o nastanku višje sile v dveh dneh po nastanku le-te.</w:t>
      </w:r>
    </w:p>
    <w:p w14:paraId="14D3F1BB" w14:textId="77777777" w:rsidR="00B31907" w:rsidRPr="00C3224C" w:rsidRDefault="00B31907" w:rsidP="00B31907">
      <w:pPr>
        <w:jc w:val="both"/>
        <w:rPr>
          <w:rFonts w:cs="Arial"/>
          <w:sz w:val="22"/>
          <w:szCs w:val="22"/>
        </w:rPr>
      </w:pPr>
    </w:p>
    <w:p w14:paraId="21ED4955" w14:textId="77777777" w:rsidR="00B31907" w:rsidRPr="00C3224C" w:rsidRDefault="00B31907" w:rsidP="00B31907">
      <w:pPr>
        <w:jc w:val="both"/>
        <w:rPr>
          <w:rFonts w:cs="Arial"/>
          <w:sz w:val="22"/>
          <w:szCs w:val="22"/>
        </w:rPr>
      </w:pPr>
      <w:r w:rsidRPr="00C3224C">
        <w:rPr>
          <w:rFonts w:cs="Arial"/>
          <w:sz w:val="22"/>
          <w:szCs w:val="22"/>
        </w:rPr>
        <w:t>Stranka, ki utrpi škodo, je vedno dolžna izvesti vse razumne ukrepe za omilitev nastale škode.</w:t>
      </w:r>
    </w:p>
    <w:p w14:paraId="272316C6" w14:textId="77777777" w:rsidR="00B31907" w:rsidRPr="00C3224C" w:rsidRDefault="00B31907" w:rsidP="00B31907">
      <w:pPr>
        <w:jc w:val="both"/>
        <w:rPr>
          <w:rFonts w:cs="Arial"/>
          <w:sz w:val="22"/>
          <w:szCs w:val="22"/>
        </w:rPr>
      </w:pPr>
    </w:p>
    <w:p w14:paraId="082D7C0E" w14:textId="77777777" w:rsidR="00B31907" w:rsidRPr="00C3224C" w:rsidRDefault="00B31907" w:rsidP="00B31907">
      <w:pPr>
        <w:jc w:val="both"/>
        <w:rPr>
          <w:rFonts w:cs="Arial"/>
          <w:sz w:val="22"/>
          <w:szCs w:val="22"/>
        </w:rPr>
      </w:pPr>
      <w:r w:rsidRPr="00C3224C">
        <w:rPr>
          <w:rFonts w:cs="Arial"/>
          <w:sz w:val="22"/>
          <w:szCs w:val="22"/>
        </w:rPr>
        <w:t>Pri določanju višine škode bosta stranki upoštevali naslednje kriterije:</w:t>
      </w:r>
    </w:p>
    <w:p w14:paraId="53FCDB8F" w14:textId="77777777" w:rsidR="00B31907" w:rsidRPr="00C3224C" w:rsidRDefault="00B31907" w:rsidP="00C36DD7">
      <w:pPr>
        <w:pStyle w:val="ListParagraph"/>
        <w:numPr>
          <w:ilvl w:val="0"/>
          <w:numId w:val="15"/>
        </w:numPr>
        <w:jc w:val="both"/>
        <w:rPr>
          <w:rFonts w:cs="Arial"/>
        </w:rPr>
      </w:pPr>
      <w:r w:rsidRPr="00C3224C">
        <w:rPr>
          <w:rFonts w:cs="Arial"/>
        </w:rPr>
        <w:t>težo in trajanje kršitve, pri čemer se upoštevajo narava, obseg ali namen zadevne obdelave ter število posameznikov, na katere se nanašajo osebni podatki in ki jih je kršitev prizadela, in raven škode, ki so jo utrpeli;</w:t>
      </w:r>
    </w:p>
    <w:p w14:paraId="267FD8D0" w14:textId="77777777" w:rsidR="00B31907" w:rsidRPr="00C3224C" w:rsidRDefault="00B31907" w:rsidP="00C36DD7">
      <w:pPr>
        <w:pStyle w:val="ListParagraph"/>
        <w:numPr>
          <w:ilvl w:val="0"/>
          <w:numId w:val="15"/>
        </w:numPr>
        <w:jc w:val="both"/>
        <w:rPr>
          <w:rFonts w:cs="Arial"/>
        </w:rPr>
      </w:pPr>
      <w:r w:rsidRPr="00C3224C">
        <w:rPr>
          <w:rFonts w:cs="Arial"/>
        </w:rPr>
        <w:t>ali je kršitev naklepna ali posledica malomarnosti;</w:t>
      </w:r>
    </w:p>
    <w:p w14:paraId="11AD7191" w14:textId="77777777" w:rsidR="00B31907" w:rsidRPr="00C3224C" w:rsidRDefault="00B31907" w:rsidP="00C36DD7">
      <w:pPr>
        <w:pStyle w:val="ListParagraph"/>
        <w:numPr>
          <w:ilvl w:val="0"/>
          <w:numId w:val="15"/>
        </w:numPr>
        <w:jc w:val="both"/>
        <w:rPr>
          <w:rFonts w:cs="Arial"/>
        </w:rPr>
      </w:pPr>
      <w:r w:rsidRPr="00C3224C">
        <w:rPr>
          <w:rFonts w:cs="Arial"/>
        </w:rPr>
        <w:t>vse ukrepe, ki jih je sprejel pogodbeni obdelovalec, da bi omilil škodo, ki so jo utrpeli posamezniki, na katere se nanašajo osebni podatki;</w:t>
      </w:r>
    </w:p>
    <w:p w14:paraId="45EA7E86" w14:textId="77777777" w:rsidR="00B31907" w:rsidRPr="00C3224C" w:rsidRDefault="00B31907" w:rsidP="00C36DD7">
      <w:pPr>
        <w:pStyle w:val="ListParagraph"/>
        <w:numPr>
          <w:ilvl w:val="0"/>
          <w:numId w:val="15"/>
        </w:numPr>
        <w:jc w:val="both"/>
        <w:rPr>
          <w:rFonts w:cs="Arial"/>
        </w:rPr>
      </w:pPr>
      <w:r w:rsidRPr="00C3224C">
        <w:rPr>
          <w:rFonts w:cs="Arial"/>
        </w:rPr>
        <w:t>vse zadevne predhodne kršitve pogodbenega obdelovalca;</w:t>
      </w:r>
    </w:p>
    <w:p w14:paraId="5004B305" w14:textId="77777777" w:rsidR="00B31907" w:rsidRPr="00C3224C" w:rsidRDefault="00B31907" w:rsidP="00C36DD7">
      <w:pPr>
        <w:pStyle w:val="ListParagraph"/>
        <w:numPr>
          <w:ilvl w:val="0"/>
          <w:numId w:val="15"/>
        </w:numPr>
        <w:jc w:val="both"/>
        <w:rPr>
          <w:rFonts w:cs="Arial"/>
        </w:rPr>
      </w:pPr>
      <w:r w:rsidRPr="00C3224C">
        <w:rPr>
          <w:rFonts w:cs="Arial"/>
        </w:rPr>
        <w:t>stopnjo sodelovanja z upravljavcem osebnih podatkov;</w:t>
      </w:r>
    </w:p>
    <w:p w14:paraId="5F54A693" w14:textId="77777777" w:rsidR="00B31907" w:rsidRPr="00C3224C" w:rsidRDefault="00B31907" w:rsidP="00C36DD7">
      <w:pPr>
        <w:pStyle w:val="ListParagraph"/>
        <w:numPr>
          <w:ilvl w:val="0"/>
          <w:numId w:val="15"/>
        </w:numPr>
        <w:jc w:val="both"/>
        <w:rPr>
          <w:rFonts w:cs="Arial"/>
        </w:rPr>
      </w:pPr>
      <w:r w:rsidRPr="00C3224C">
        <w:rPr>
          <w:rFonts w:cs="Arial"/>
        </w:rPr>
        <w:t>vrsto osebnih podatkov, ki jih zadeva kršitev;</w:t>
      </w:r>
    </w:p>
    <w:p w14:paraId="4D87347C" w14:textId="77777777" w:rsidR="00B31907" w:rsidRPr="00C3224C" w:rsidRDefault="00B31907" w:rsidP="00C36DD7">
      <w:pPr>
        <w:pStyle w:val="ListParagraph"/>
        <w:numPr>
          <w:ilvl w:val="0"/>
          <w:numId w:val="15"/>
        </w:numPr>
        <w:jc w:val="both"/>
        <w:rPr>
          <w:rFonts w:cs="Arial"/>
        </w:rPr>
      </w:pPr>
      <w:r w:rsidRPr="00C3224C">
        <w:rPr>
          <w:rFonts w:cs="Arial"/>
        </w:rPr>
        <w:t>kako je upravljavec osebnih podatkov izvedel za kršitev;</w:t>
      </w:r>
    </w:p>
    <w:p w14:paraId="56F56624" w14:textId="77777777" w:rsidR="00B31907" w:rsidRPr="00C3224C" w:rsidRDefault="00B31907" w:rsidP="00C36DD7">
      <w:pPr>
        <w:pStyle w:val="ListParagraph"/>
        <w:numPr>
          <w:ilvl w:val="0"/>
          <w:numId w:val="15"/>
        </w:numPr>
        <w:jc w:val="both"/>
        <w:rPr>
          <w:rFonts w:cs="Arial"/>
        </w:rPr>
      </w:pPr>
      <w:r w:rsidRPr="00C3224C">
        <w:rPr>
          <w:rFonts w:cs="Arial"/>
        </w:rPr>
        <w:t>morebitne druge oteževalne ali olajševalne dejavnike v zvezi z okoliščinami primera, med drugim tudi pridobljene finančne koristi ali preprečene izgube.</w:t>
      </w:r>
    </w:p>
    <w:p w14:paraId="1F5C5EE7" w14:textId="77777777" w:rsidR="00B31907" w:rsidRDefault="00B31907" w:rsidP="00B31907">
      <w:pPr>
        <w:jc w:val="both"/>
        <w:rPr>
          <w:rFonts w:cs="Arial"/>
          <w:sz w:val="22"/>
          <w:szCs w:val="22"/>
        </w:rPr>
      </w:pPr>
    </w:p>
    <w:p w14:paraId="35B18601" w14:textId="77777777" w:rsidR="00CC3BF4" w:rsidRPr="00C3224C" w:rsidRDefault="00CC3BF4" w:rsidP="00B31907">
      <w:pPr>
        <w:jc w:val="both"/>
        <w:rPr>
          <w:rFonts w:cs="Arial"/>
          <w:sz w:val="22"/>
          <w:szCs w:val="22"/>
        </w:rPr>
      </w:pPr>
    </w:p>
    <w:p w14:paraId="766EB624" w14:textId="77777777" w:rsidR="00B31907" w:rsidRPr="00C3224C" w:rsidRDefault="00B31907" w:rsidP="00B31907">
      <w:pPr>
        <w:pStyle w:val="Heading1"/>
        <w:spacing w:before="0"/>
        <w:jc w:val="both"/>
        <w:rPr>
          <w:color w:val="auto"/>
          <w:sz w:val="22"/>
          <w:szCs w:val="22"/>
        </w:rPr>
      </w:pPr>
      <w:r w:rsidRPr="00C3224C">
        <w:rPr>
          <w:rFonts w:eastAsiaTheme="minorEastAsia"/>
          <w:color w:val="auto"/>
          <w:sz w:val="22"/>
          <w:szCs w:val="22"/>
        </w:rPr>
        <w:t xml:space="preserve">XI. </w:t>
      </w:r>
      <w:r w:rsidRPr="00C3224C">
        <w:rPr>
          <w:color w:val="auto"/>
          <w:sz w:val="22"/>
          <w:szCs w:val="22"/>
        </w:rPr>
        <w:t>VAROVANJE ZAUPNOSTI PODATKOV</w:t>
      </w:r>
    </w:p>
    <w:p w14:paraId="104E84DB" w14:textId="77777777" w:rsidR="00B31907" w:rsidRPr="00C3224C" w:rsidRDefault="00B31907" w:rsidP="00B31907">
      <w:pPr>
        <w:rPr>
          <w:rFonts w:cs="Arial"/>
          <w:sz w:val="22"/>
          <w:szCs w:val="22"/>
        </w:rPr>
      </w:pPr>
    </w:p>
    <w:p w14:paraId="2F4B901D" w14:textId="77777777" w:rsidR="00B31907" w:rsidRPr="00C3224C" w:rsidRDefault="00B31907" w:rsidP="00C36DD7">
      <w:pPr>
        <w:pStyle w:val="Heading1"/>
        <w:keepLines/>
        <w:widowControl/>
        <w:numPr>
          <w:ilvl w:val="0"/>
          <w:numId w:val="14"/>
        </w:numPr>
        <w:tabs>
          <w:tab w:val="clear" w:pos="90"/>
          <w:tab w:val="clear" w:pos="964"/>
          <w:tab w:val="num" w:pos="360"/>
        </w:tabs>
        <w:autoSpaceDE/>
        <w:autoSpaceDN/>
        <w:adjustRightInd/>
        <w:spacing w:before="0"/>
        <w:rPr>
          <w:color w:val="auto"/>
          <w:sz w:val="22"/>
          <w:szCs w:val="22"/>
        </w:rPr>
      </w:pPr>
      <w:r w:rsidRPr="00C3224C">
        <w:rPr>
          <w:color w:val="auto"/>
          <w:sz w:val="22"/>
          <w:szCs w:val="22"/>
        </w:rPr>
        <w:t>člen</w:t>
      </w:r>
    </w:p>
    <w:p w14:paraId="00E4781D" w14:textId="77777777" w:rsidR="00B31907" w:rsidRPr="00C3224C" w:rsidRDefault="00B31907" w:rsidP="00B31907">
      <w:pPr>
        <w:jc w:val="both"/>
        <w:rPr>
          <w:rFonts w:cs="Arial"/>
          <w:sz w:val="22"/>
          <w:szCs w:val="22"/>
        </w:rPr>
      </w:pPr>
    </w:p>
    <w:p w14:paraId="57E0A043" w14:textId="77777777" w:rsidR="00B31907" w:rsidRPr="00C3224C" w:rsidRDefault="00B31907" w:rsidP="00B31907">
      <w:pPr>
        <w:jc w:val="both"/>
        <w:rPr>
          <w:rFonts w:cs="Arial"/>
          <w:sz w:val="22"/>
          <w:szCs w:val="22"/>
        </w:rPr>
      </w:pPr>
      <w:r w:rsidRPr="00C3224C">
        <w:rPr>
          <w:rFonts w:cs="Arial"/>
          <w:sz w:val="22"/>
          <w:szCs w:val="22"/>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14:paraId="5F711F3A" w14:textId="77777777" w:rsidR="00B31907" w:rsidRPr="00C3224C" w:rsidRDefault="00B31907" w:rsidP="00B31907">
      <w:pPr>
        <w:jc w:val="both"/>
        <w:rPr>
          <w:rFonts w:cs="Arial"/>
          <w:sz w:val="22"/>
          <w:szCs w:val="22"/>
        </w:rPr>
      </w:pPr>
    </w:p>
    <w:p w14:paraId="11C7E72A" w14:textId="77777777" w:rsidR="00B31907" w:rsidRPr="00C3224C" w:rsidRDefault="00B31907" w:rsidP="00B31907">
      <w:pPr>
        <w:jc w:val="both"/>
        <w:rPr>
          <w:rFonts w:cs="Arial"/>
          <w:sz w:val="22"/>
          <w:szCs w:val="22"/>
        </w:rPr>
      </w:pPr>
      <w:r w:rsidRPr="00C3224C">
        <w:rPr>
          <w:rFonts w:cs="Arial"/>
          <w:sz w:val="22"/>
          <w:szCs w:val="22"/>
        </w:rPr>
        <w:t>Upravljavec in obdelovalec sta dolžna poskrbeti, da so zaposleni in drugi posamezniki, ki opravljajo dela in naloge obdelave osebnih podatkov, seznanjeni s postopki in ukrepi varovanja osebnih podatkov, ki so predmet obdelave po tem Sporazumu.</w:t>
      </w:r>
    </w:p>
    <w:p w14:paraId="3CFBE9BC" w14:textId="77777777" w:rsidR="00B31907" w:rsidRPr="00C3224C" w:rsidRDefault="00B31907" w:rsidP="00B31907">
      <w:pPr>
        <w:jc w:val="both"/>
        <w:rPr>
          <w:rFonts w:cs="Arial"/>
          <w:sz w:val="22"/>
          <w:szCs w:val="22"/>
        </w:rPr>
      </w:pPr>
    </w:p>
    <w:p w14:paraId="2742A2F8" w14:textId="77777777" w:rsidR="00B31907" w:rsidRPr="00C3224C" w:rsidRDefault="00B31907" w:rsidP="00C36DD7">
      <w:pPr>
        <w:pStyle w:val="Heading1"/>
        <w:keepLines/>
        <w:widowControl/>
        <w:numPr>
          <w:ilvl w:val="0"/>
          <w:numId w:val="14"/>
        </w:numPr>
        <w:tabs>
          <w:tab w:val="clear" w:pos="90"/>
          <w:tab w:val="clear" w:pos="964"/>
          <w:tab w:val="num" w:pos="360"/>
        </w:tabs>
        <w:autoSpaceDE/>
        <w:autoSpaceDN/>
        <w:adjustRightInd/>
        <w:spacing w:before="0"/>
        <w:rPr>
          <w:color w:val="auto"/>
          <w:sz w:val="22"/>
          <w:szCs w:val="22"/>
        </w:rPr>
      </w:pPr>
      <w:r w:rsidRPr="00C3224C">
        <w:rPr>
          <w:color w:val="auto"/>
          <w:sz w:val="22"/>
          <w:szCs w:val="22"/>
        </w:rPr>
        <w:t>člen</w:t>
      </w:r>
    </w:p>
    <w:p w14:paraId="4272DD7C" w14:textId="77777777" w:rsidR="00B31907" w:rsidRPr="00C3224C" w:rsidRDefault="00B31907" w:rsidP="00B31907">
      <w:pPr>
        <w:jc w:val="both"/>
        <w:rPr>
          <w:rFonts w:cs="Arial"/>
          <w:sz w:val="22"/>
          <w:szCs w:val="22"/>
        </w:rPr>
      </w:pPr>
    </w:p>
    <w:p w14:paraId="4BA7AC46" w14:textId="77777777" w:rsidR="00B31907" w:rsidRPr="00C3224C" w:rsidRDefault="00B31907" w:rsidP="00B31907">
      <w:pPr>
        <w:jc w:val="both"/>
        <w:rPr>
          <w:rFonts w:cs="Arial"/>
          <w:sz w:val="22"/>
          <w:szCs w:val="22"/>
        </w:rPr>
      </w:pPr>
      <w:r w:rsidRPr="00C3224C">
        <w:rPr>
          <w:rFonts w:cs="Arial"/>
          <w:sz w:val="22"/>
          <w:szCs w:val="22"/>
        </w:rPr>
        <w:t>Za zaupne se štejejo tudi podatki o poslovanju upravljavca, ki niso javno dostopni in za katere stranki izvesta pri izpolnjevanju določil te pogodbe, npr. finančni podatki, uporabljena delovna metodologija in orodja, itd.</w:t>
      </w:r>
    </w:p>
    <w:p w14:paraId="7A88C52E" w14:textId="77777777" w:rsidR="00B31907" w:rsidRPr="00C3224C" w:rsidRDefault="00B31907" w:rsidP="00C36DD7">
      <w:pPr>
        <w:pStyle w:val="Heading1"/>
        <w:keepLines/>
        <w:widowControl/>
        <w:numPr>
          <w:ilvl w:val="0"/>
          <w:numId w:val="17"/>
        </w:numPr>
        <w:tabs>
          <w:tab w:val="clear" w:pos="90"/>
          <w:tab w:val="clear" w:pos="964"/>
        </w:tabs>
        <w:autoSpaceDE/>
        <w:autoSpaceDN/>
        <w:adjustRightInd/>
        <w:spacing w:before="0"/>
        <w:ind w:left="720"/>
        <w:rPr>
          <w:color w:val="auto"/>
          <w:sz w:val="22"/>
          <w:szCs w:val="22"/>
        </w:rPr>
      </w:pPr>
      <w:r w:rsidRPr="00C3224C">
        <w:rPr>
          <w:color w:val="auto"/>
          <w:sz w:val="22"/>
          <w:szCs w:val="22"/>
        </w:rPr>
        <w:t>člen</w:t>
      </w:r>
    </w:p>
    <w:p w14:paraId="6C01680D" w14:textId="77777777" w:rsidR="00B31907" w:rsidRPr="00C3224C" w:rsidRDefault="00B31907" w:rsidP="00B31907">
      <w:pPr>
        <w:jc w:val="both"/>
        <w:rPr>
          <w:rFonts w:cs="Arial"/>
          <w:sz w:val="22"/>
          <w:szCs w:val="22"/>
        </w:rPr>
      </w:pPr>
    </w:p>
    <w:p w14:paraId="0D019BC2" w14:textId="77777777" w:rsidR="00B31907" w:rsidRPr="00C3224C" w:rsidRDefault="00B31907" w:rsidP="00B31907">
      <w:pPr>
        <w:jc w:val="both"/>
        <w:rPr>
          <w:rFonts w:cs="Arial"/>
          <w:sz w:val="22"/>
          <w:szCs w:val="22"/>
        </w:rPr>
      </w:pPr>
      <w:r w:rsidRPr="00C3224C">
        <w:rPr>
          <w:rFonts w:cs="Arial"/>
          <w:sz w:val="22"/>
          <w:szCs w:val="22"/>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14:paraId="11C11DA6" w14:textId="77777777" w:rsidR="00B31907" w:rsidRPr="00C3224C" w:rsidRDefault="00B31907" w:rsidP="00B31907">
      <w:pPr>
        <w:jc w:val="both"/>
        <w:rPr>
          <w:rFonts w:cs="Arial"/>
          <w:sz w:val="22"/>
          <w:szCs w:val="22"/>
        </w:rPr>
      </w:pPr>
    </w:p>
    <w:p w14:paraId="389B1750" w14:textId="77777777" w:rsidR="00B31907" w:rsidRPr="00C3224C" w:rsidRDefault="00B31907" w:rsidP="00B31907">
      <w:pPr>
        <w:jc w:val="both"/>
        <w:rPr>
          <w:rFonts w:cs="Arial"/>
          <w:sz w:val="22"/>
          <w:szCs w:val="22"/>
        </w:rPr>
      </w:pPr>
      <w:r w:rsidRPr="00C3224C">
        <w:rPr>
          <w:rFonts w:cs="Arial"/>
          <w:sz w:val="22"/>
          <w:szCs w:val="22"/>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14:paraId="30DA1FC5" w14:textId="77777777" w:rsidR="00B31907" w:rsidRPr="00C3224C" w:rsidRDefault="00B31907" w:rsidP="00B31907">
      <w:pPr>
        <w:jc w:val="both"/>
        <w:rPr>
          <w:rFonts w:cs="Arial"/>
          <w:sz w:val="22"/>
          <w:szCs w:val="22"/>
        </w:rPr>
      </w:pPr>
    </w:p>
    <w:p w14:paraId="3B019BE3" w14:textId="77777777" w:rsidR="00B31907" w:rsidRPr="00C3224C" w:rsidRDefault="00B31907" w:rsidP="00C36DD7">
      <w:pPr>
        <w:pStyle w:val="Heading1"/>
        <w:keepLines/>
        <w:widowControl/>
        <w:numPr>
          <w:ilvl w:val="0"/>
          <w:numId w:val="17"/>
        </w:numPr>
        <w:tabs>
          <w:tab w:val="clear" w:pos="90"/>
          <w:tab w:val="clear" w:pos="964"/>
        </w:tabs>
        <w:autoSpaceDE/>
        <w:autoSpaceDN/>
        <w:adjustRightInd/>
        <w:spacing w:before="0"/>
        <w:ind w:left="720"/>
        <w:rPr>
          <w:color w:val="auto"/>
          <w:sz w:val="22"/>
          <w:szCs w:val="22"/>
        </w:rPr>
      </w:pPr>
      <w:r w:rsidRPr="00C3224C">
        <w:rPr>
          <w:color w:val="auto"/>
          <w:sz w:val="22"/>
          <w:szCs w:val="22"/>
        </w:rPr>
        <w:lastRenderedPageBreak/>
        <w:t>člen</w:t>
      </w:r>
    </w:p>
    <w:p w14:paraId="47C62CB4" w14:textId="77777777" w:rsidR="00B31907" w:rsidRPr="00C3224C" w:rsidRDefault="00B31907" w:rsidP="00B31907">
      <w:pPr>
        <w:jc w:val="both"/>
        <w:rPr>
          <w:rFonts w:cs="Arial"/>
          <w:sz w:val="22"/>
          <w:szCs w:val="22"/>
        </w:rPr>
      </w:pPr>
    </w:p>
    <w:p w14:paraId="18ADDC0C" w14:textId="77777777" w:rsidR="00B31907" w:rsidRPr="00C3224C" w:rsidRDefault="00B31907" w:rsidP="00B31907">
      <w:pPr>
        <w:jc w:val="both"/>
        <w:rPr>
          <w:rFonts w:cs="Arial"/>
          <w:sz w:val="22"/>
          <w:szCs w:val="22"/>
        </w:rPr>
      </w:pPr>
      <w:r w:rsidRPr="00C3224C">
        <w:rPr>
          <w:rFonts w:cs="Arial"/>
          <w:sz w:val="22"/>
          <w:szCs w:val="22"/>
        </w:rPr>
        <w:t>Stranki sta dolžni varovati poslovno skrivnost tako v času izvrševanja tega Sporazuma kakor tudi po njeni izvršitvi ali morebitni razvezi.</w:t>
      </w:r>
    </w:p>
    <w:p w14:paraId="60DF65FD" w14:textId="77777777" w:rsidR="00B31907" w:rsidRPr="00C3224C" w:rsidRDefault="00B31907" w:rsidP="00B31907">
      <w:pPr>
        <w:jc w:val="both"/>
        <w:rPr>
          <w:rFonts w:cs="Arial"/>
          <w:sz w:val="22"/>
          <w:szCs w:val="22"/>
        </w:rPr>
      </w:pPr>
    </w:p>
    <w:p w14:paraId="75588C80" w14:textId="77777777" w:rsidR="00B31907" w:rsidRPr="00C3224C" w:rsidRDefault="00B31907" w:rsidP="00B31907">
      <w:pPr>
        <w:jc w:val="both"/>
        <w:rPr>
          <w:rFonts w:cs="Arial"/>
          <w:sz w:val="22"/>
          <w:szCs w:val="22"/>
        </w:rPr>
      </w:pPr>
    </w:p>
    <w:p w14:paraId="6112F26D" w14:textId="77777777" w:rsidR="00B31907" w:rsidRPr="00C3224C" w:rsidRDefault="00B31907" w:rsidP="00B31907">
      <w:pPr>
        <w:pStyle w:val="Heading1"/>
        <w:spacing w:before="0"/>
        <w:jc w:val="both"/>
        <w:rPr>
          <w:color w:val="auto"/>
          <w:sz w:val="22"/>
          <w:szCs w:val="22"/>
        </w:rPr>
      </w:pPr>
      <w:r w:rsidRPr="00C3224C">
        <w:rPr>
          <w:color w:val="auto"/>
          <w:sz w:val="22"/>
          <w:szCs w:val="22"/>
        </w:rPr>
        <w:t>XII. ODGOVORNE OSEBE/SKRBNIKI SPORAZUMA</w:t>
      </w:r>
    </w:p>
    <w:p w14:paraId="2EEB170A" w14:textId="77777777" w:rsidR="00B31907" w:rsidRPr="00C3224C" w:rsidRDefault="00B31907" w:rsidP="00B31907">
      <w:pPr>
        <w:rPr>
          <w:rFonts w:cs="Arial"/>
          <w:sz w:val="22"/>
          <w:szCs w:val="22"/>
        </w:rPr>
      </w:pPr>
    </w:p>
    <w:p w14:paraId="0BDFB380" w14:textId="77777777" w:rsidR="00B31907" w:rsidRPr="00C3224C" w:rsidRDefault="00B31907" w:rsidP="00C36DD7">
      <w:pPr>
        <w:pStyle w:val="Heading1"/>
        <w:keepLines/>
        <w:widowControl/>
        <w:numPr>
          <w:ilvl w:val="0"/>
          <w:numId w:val="17"/>
        </w:numPr>
        <w:tabs>
          <w:tab w:val="clear" w:pos="90"/>
          <w:tab w:val="clear" w:pos="964"/>
        </w:tabs>
        <w:autoSpaceDE/>
        <w:autoSpaceDN/>
        <w:adjustRightInd/>
        <w:spacing w:before="0"/>
        <w:ind w:left="720"/>
        <w:rPr>
          <w:color w:val="auto"/>
          <w:sz w:val="22"/>
          <w:szCs w:val="22"/>
        </w:rPr>
      </w:pPr>
      <w:r w:rsidRPr="00C3224C">
        <w:rPr>
          <w:color w:val="auto"/>
          <w:sz w:val="22"/>
          <w:szCs w:val="22"/>
        </w:rPr>
        <w:t>člen</w:t>
      </w:r>
    </w:p>
    <w:p w14:paraId="1FF5F950" w14:textId="77777777" w:rsidR="00B31907" w:rsidRPr="00C3224C" w:rsidRDefault="00B31907" w:rsidP="00B31907">
      <w:pPr>
        <w:rPr>
          <w:rFonts w:cs="Arial"/>
          <w:sz w:val="22"/>
          <w:szCs w:val="22"/>
        </w:rPr>
      </w:pPr>
    </w:p>
    <w:p w14:paraId="3A6A344D" w14:textId="77777777" w:rsidR="00B31907" w:rsidRDefault="00B31907" w:rsidP="00B31907">
      <w:pPr>
        <w:rPr>
          <w:rFonts w:cs="Arial"/>
          <w:iCs/>
          <w:sz w:val="22"/>
          <w:szCs w:val="22"/>
        </w:rPr>
      </w:pPr>
      <w:r w:rsidRPr="00C3224C">
        <w:rPr>
          <w:rFonts w:cs="Arial"/>
          <w:sz w:val="22"/>
          <w:szCs w:val="22"/>
        </w:rPr>
        <w:t>Skrbnik tega Sporazuma na strani obdelovalca je:</w:t>
      </w:r>
      <w:r w:rsidRPr="00C3224C">
        <w:rPr>
          <w:rFonts w:cs="Arial"/>
          <w:iCs/>
          <w:sz w:val="22"/>
          <w:szCs w:val="22"/>
        </w:rPr>
        <w:t xml:space="preserve"> </w:t>
      </w:r>
    </w:p>
    <w:p w14:paraId="17653755" w14:textId="77777777" w:rsidR="00B31907" w:rsidRDefault="00B31907" w:rsidP="00B31907">
      <w:pPr>
        <w:rPr>
          <w:rFonts w:cs="Arial"/>
          <w:iCs/>
          <w:sz w:val="22"/>
          <w:szCs w:val="22"/>
        </w:rPr>
      </w:pPr>
      <w:r w:rsidRPr="00C3224C">
        <w:rPr>
          <w:rFonts w:cs="Arial"/>
          <w:iCs/>
          <w:sz w:val="22"/>
          <w:szCs w:val="22"/>
        </w:rPr>
        <w:t>tel. št.:</w:t>
      </w:r>
      <w:r>
        <w:rPr>
          <w:rFonts w:cs="Arial"/>
          <w:iCs/>
          <w:sz w:val="22"/>
          <w:szCs w:val="22"/>
        </w:rPr>
        <w:t xml:space="preserve"> ________________________</w:t>
      </w:r>
      <w:r w:rsidRPr="00C3224C">
        <w:rPr>
          <w:rFonts w:cs="Arial"/>
          <w:iCs/>
          <w:sz w:val="22"/>
          <w:szCs w:val="22"/>
        </w:rPr>
        <w:t xml:space="preserve"> </w:t>
      </w:r>
    </w:p>
    <w:p w14:paraId="210864B0" w14:textId="77777777" w:rsidR="00B31907" w:rsidRPr="00B31907" w:rsidRDefault="00B31907" w:rsidP="00B31907">
      <w:pPr>
        <w:rPr>
          <w:rFonts w:cs="Arial"/>
          <w:sz w:val="22"/>
          <w:szCs w:val="22"/>
        </w:rPr>
      </w:pPr>
      <w:r w:rsidRPr="00C3224C">
        <w:rPr>
          <w:rFonts w:cs="Arial"/>
          <w:iCs/>
          <w:sz w:val="22"/>
          <w:szCs w:val="22"/>
        </w:rPr>
        <w:t>e-mail:</w:t>
      </w:r>
      <w:r>
        <w:rPr>
          <w:rFonts w:cs="Arial"/>
          <w:iCs/>
          <w:sz w:val="22"/>
          <w:szCs w:val="22"/>
        </w:rPr>
        <w:t>___________________________</w:t>
      </w:r>
    </w:p>
    <w:p w14:paraId="5A0B7F3D" w14:textId="77777777" w:rsidR="00B31907" w:rsidRDefault="00B31907" w:rsidP="00B31907">
      <w:pPr>
        <w:rPr>
          <w:rFonts w:cs="Arial"/>
          <w:iCs/>
          <w:sz w:val="22"/>
          <w:szCs w:val="22"/>
        </w:rPr>
      </w:pPr>
    </w:p>
    <w:p w14:paraId="061D360F" w14:textId="77777777" w:rsidR="00B31907" w:rsidRPr="00C3224C" w:rsidRDefault="00B31907" w:rsidP="00B31907">
      <w:pPr>
        <w:rPr>
          <w:rFonts w:cs="Arial"/>
          <w:sz w:val="22"/>
          <w:szCs w:val="22"/>
          <w:highlight w:val="yellow"/>
        </w:rPr>
      </w:pPr>
    </w:p>
    <w:p w14:paraId="29AF8A55" w14:textId="77777777" w:rsidR="00B31907" w:rsidRDefault="00B31907" w:rsidP="00B31907">
      <w:pPr>
        <w:rPr>
          <w:rFonts w:cs="Arial"/>
          <w:sz w:val="22"/>
          <w:szCs w:val="22"/>
        </w:rPr>
      </w:pPr>
      <w:r w:rsidRPr="00C3224C">
        <w:rPr>
          <w:rFonts w:cs="Arial"/>
          <w:sz w:val="22"/>
          <w:szCs w:val="22"/>
        </w:rPr>
        <w:t xml:space="preserve">Skrbnik tega Sporazuma na strani upravljavca je: </w:t>
      </w:r>
    </w:p>
    <w:p w14:paraId="4E5AB126" w14:textId="77777777" w:rsidR="00B31907" w:rsidRDefault="00B31907" w:rsidP="00B31907">
      <w:pPr>
        <w:rPr>
          <w:rFonts w:cs="Arial"/>
          <w:iCs/>
          <w:sz w:val="22"/>
          <w:szCs w:val="22"/>
        </w:rPr>
      </w:pPr>
      <w:r w:rsidRPr="00C3224C">
        <w:rPr>
          <w:rFonts w:cs="Arial"/>
          <w:iCs/>
          <w:sz w:val="22"/>
          <w:szCs w:val="22"/>
        </w:rPr>
        <w:t>tel. št.:</w:t>
      </w:r>
      <w:r>
        <w:rPr>
          <w:rFonts w:cs="Arial"/>
          <w:iCs/>
          <w:sz w:val="22"/>
          <w:szCs w:val="22"/>
        </w:rPr>
        <w:t xml:space="preserve"> _______________________</w:t>
      </w:r>
    </w:p>
    <w:p w14:paraId="084AE995" w14:textId="77777777" w:rsidR="00B31907" w:rsidRPr="00B31907" w:rsidRDefault="00B31907" w:rsidP="00B31907">
      <w:pPr>
        <w:rPr>
          <w:rFonts w:cs="Arial"/>
          <w:sz w:val="22"/>
          <w:szCs w:val="22"/>
        </w:rPr>
      </w:pPr>
      <w:r w:rsidRPr="00C3224C">
        <w:rPr>
          <w:rFonts w:cs="Arial"/>
          <w:iCs/>
          <w:sz w:val="22"/>
          <w:szCs w:val="22"/>
        </w:rPr>
        <w:t>e-mail:</w:t>
      </w:r>
      <w:r>
        <w:rPr>
          <w:rFonts w:cs="Arial"/>
          <w:iCs/>
          <w:sz w:val="22"/>
          <w:szCs w:val="22"/>
        </w:rPr>
        <w:t>___________________________</w:t>
      </w:r>
    </w:p>
    <w:p w14:paraId="3CEFA663" w14:textId="77777777" w:rsidR="00B31907" w:rsidRDefault="00B31907" w:rsidP="00B31907">
      <w:pPr>
        <w:rPr>
          <w:rFonts w:cs="Arial"/>
          <w:iCs/>
          <w:sz w:val="22"/>
          <w:szCs w:val="22"/>
        </w:rPr>
      </w:pPr>
    </w:p>
    <w:p w14:paraId="50CEF2B7" w14:textId="77777777" w:rsidR="00B31907" w:rsidRPr="00C3224C" w:rsidRDefault="00B31907" w:rsidP="00B31907">
      <w:pPr>
        <w:jc w:val="both"/>
        <w:rPr>
          <w:rFonts w:cs="Arial"/>
          <w:sz w:val="22"/>
          <w:szCs w:val="22"/>
        </w:rPr>
      </w:pPr>
    </w:p>
    <w:p w14:paraId="2E422CA6" w14:textId="77777777" w:rsidR="00B31907" w:rsidRPr="00C3224C" w:rsidRDefault="00B31907" w:rsidP="00B31907">
      <w:pPr>
        <w:pStyle w:val="Heading1"/>
        <w:spacing w:before="0"/>
        <w:jc w:val="both"/>
        <w:rPr>
          <w:color w:val="auto"/>
          <w:sz w:val="22"/>
          <w:szCs w:val="22"/>
        </w:rPr>
      </w:pPr>
      <w:r>
        <w:rPr>
          <w:color w:val="auto"/>
          <w:sz w:val="22"/>
          <w:szCs w:val="22"/>
        </w:rPr>
        <w:t>X</w:t>
      </w:r>
      <w:r w:rsidRPr="00C3224C">
        <w:rPr>
          <w:color w:val="auto"/>
          <w:sz w:val="22"/>
          <w:szCs w:val="22"/>
        </w:rPr>
        <w:t>III. TRAJANJE IN ODPOVED SPORAZUMA</w:t>
      </w:r>
    </w:p>
    <w:p w14:paraId="3BB7B1CC" w14:textId="77777777" w:rsidR="00B31907" w:rsidRPr="00C3224C" w:rsidRDefault="00B31907" w:rsidP="00B31907">
      <w:pPr>
        <w:rPr>
          <w:rFonts w:cs="Arial"/>
          <w:sz w:val="22"/>
          <w:szCs w:val="22"/>
        </w:rPr>
      </w:pPr>
    </w:p>
    <w:p w14:paraId="112CC29E" w14:textId="77777777" w:rsidR="00B31907" w:rsidRPr="00C3224C" w:rsidRDefault="00B31907" w:rsidP="00C36DD7">
      <w:pPr>
        <w:pStyle w:val="Heading1"/>
        <w:keepLines/>
        <w:widowControl/>
        <w:numPr>
          <w:ilvl w:val="0"/>
          <w:numId w:val="17"/>
        </w:numPr>
        <w:tabs>
          <w:tab w:val="clear" w:pos="90"/>
          <w:tab w:val="clear" w:pos="964"/>
        </w:tabs>
        <w:autoSpaceDE/>
        <w:autoSpaceDN/>
        <w:adjustRightInd/>
        <w:spacing w:before="0"/>
        <w:ind w:left="720"/>
        <w:rPr>
          <w:color w:val="auto"/>
          <w:sz w:val="22"/>
          <w:szCs w:val="22"/>
        </w:rPr>
      </w:pPr>
      <w:r w:rsidRPr="00C3224C">
        <w:rPr>
          <w:color w:val="auto"/>
          <w:sz w:val="22"/>
          <w:szCs w:val="22"/>
        </w:rPr>
        <w:t>člen</w:t>
      </w:r>
    </w:p>
    <w:p w14:paraId="7D32E343" w14:textId="77777777" w:rsidR="00B31907" w:rsidRPr="00C3224C" w:rsidRDefault="00B31907" w:rsidP="00B31907">
      <w:pPr>
        <w:jc w:val="both"/>
        <w:rPr>
          <w:rFonts w:cs="Arial"/>
          <w:sz w:val="22"/>
          <w:szCs w:val="22"/>
        </w:rPr>
      </w:pPr>
    </w:p>
    <w:p w14:paraId="24458690" w14:textId="77777777" w:rsidR="00B31907" w:rsidRPr="00C3224C" w:rsidRDefault="00B31907" w:rsidP="00B31907">
      <w:pPr>
        <w:jc w:val="both"/>
        <w:rPr>
          <w:rFonts w:cs="Arial"/>
          <w:sz w:val="22"/>
          <w:szCs w:val="22"/>
        </w:rPr>
      </w:pPr>
      <w:r w:rsidRPr="00C3224C">
        <w:rPr>
          <w:rFonts w:cs="Arial"/>
          <w:sz w:val="22"/>
          <w:szCs w:val="22"/>
        </w:rPr>
        <w:t xml:space="preserve">Ta Sporazum je prvotno sklenjen </w:t>
      </w:r>
      <w:r w:rsidRPr="007836BC">
        <w:rPr>
          <w:rFonts w:cs="Arial"/>
          <w:sz w:val="22"/>
          <w:szCs w:val="22"/>
        </w:rPr>
        <w:t xml:space="preserve">za </w:t>
      </w:r>
      <w:r>
        <w:rPr>
          <w:rFonts w:cs="Arial"/>
          <w:b/>
          <w:bCs/>
          <w:sz w:val="22"/>
          <w:szCs w:val="22"/>
        </w:rPr>
        <w:t>48</w:t>
      </w:r>
      <w:r w:rsidRPr="00D44B36">
        <w:rPr>
          <w:rFonts w:cs="Arial"/>
          <w:b/>
          <w:bCs/>
          <w:sz w:val="22"/>
          <w:szCs w:val="22"/>
        </w:rPr>
        <w:t xml:space="preserve"> </w:t>
      </w:r>
      <w:r w:rsidRPr="007836BC">
        <w:rPr>
          <w:rFonts w:cs="Arial"/>
          <w:sz w:val="22"/>
          <w:szCs w:val="22"/>
        </w:rPr>
        <w:t>mesecev</w:t>
      </w:r>
      <w:r w:rsidRPr="00C3224C">
        <w:rPr>
          <w:rFonts w:cs="Arial"/>
          <w:sz w:val="22"/>
          <w:szCs w:val="22"/>
        </w:rPr>
        <w:t>. Po izteku tega obdobja se veljavnost avtomatsko podaljšuje vsakič za 12 mesecev, v kolikor katera od strank Sporazuma ne odpove 3 mesece pred potekom.</w:t>
      </w:r>
    </w:p>
    <w:p w14:paraId="1A481AA8" w14:textId="77777777" w:rsidR="00B31907" w:rsidRPr="00C3224C" w:rsidRDefault="00B31907" w:rsidP="00B31907">
      <w:pPr>
        <w:jc w:val="both"/>
        <w:rPr>
          <w:rFonts w:cs="Arial"/>
          <w:sz w:val="22"/>
          <w:szCs w:val="22"/>
        </w:rPr>
      </w:pPr>
    </w:p>
    <w:p w14:paraId="5B33586D" w14:textId="77777777" w:rsidR="00B31907" w:rsidRPr="00C3224C" w:rsidRDefault="00B31907" w:rsidP="00B31907">
      <w:pPr>
        <w:jc w:val="both"/>
        <w:rPr>
          <w:rFonts w:cs="Arial"/>
          <w:sz w:val="22"/>
          <w:szCs w:val="22"/>
        </w:rPr>
      </w:pPr>
      <w:r w:rsidRPr="00C3224C">
        <w:rPr>
          <w:rFonts w:cs="Arial"/>
          <w:sz w:val="22"/>
          <w:szCs w:val="22"/>
        </w:rPr>
        <w:t>Prenehanje ali odpoved Izvorne pogodbe istočasno predstavlja nastop prenehanja ali odpovedi tega Sporazuma, brez obveznosti za upravljavca osebnih podatkov do obdelovalca.</w:t>
      </w:r>
    </w:p>
    <w:p w14:paraId="5BD42CAE" w14:textId="77777777" w:rsidR="00B31907" w:rsidRPr="00C3224C" w:rsidRDefault="00B31907" w:rsidP="00B31907">
      <w:pPr>
        <w:jc w:val="both"/>
        <w:rPr>
          <w:rFonts w:cs="Arial"/>
          <w:sz w:val="22"/>
          <w:szCs w:val="22"/>
        </w:rPr>
      </w:pPr>
    </w:p>
    <w:p w14:paraId="75C2FC4E" w14:textId="77777777" w:rsidR="00B31907" w:rsidRPr="00C3224C" w:rsidRDefault="00B31907" w:rsidP="00C36DD7">
      <w:pPr>
        <w:pStyle w:val="Heading1"/>
        <w:keepLines/>
        <w:widowControl/>
        <w:numPr>
          <w:ilvl w:val="0"/>
          <w:numId w:val="17"/>
        </w:numPr>
        <w:tabs>
          <w:tab w:val="clear" w:pos="90"/>
          <w:tab w:val="clear" w:pos="964"/>
        </w:tabs>
        <w:autoSpaceDE/>
        <w:autoSpaceDN/>
        <w:adjustRightInd/>
        <w:spacing w:before="0"/>
        <w:ind w:left="720"/>
        <w:rPr>
          <w:color w:val="auto"/>
          <w:sz w:val="22"/>
          <w:szCs w:val="22"/>
        </w:rPr>
      </w:pPr>
      <w:r w:rsidRPr="00C3224C">
        <w:rPr>
          <w:color w:val="auto"/>
          <w:sz w:val="22"/>
          <w:szCs w:val="22"/>
        </w:rPr>
        <w:t>člen</w:t>
      </w:r>
    </w:p>
    <w:p w14:paraId="54562828" w14:textId="77777777" w:rsidR="00B31907" w:rsidRPr="00C3224C" w:rsidRDefault="00B31907" w:rsidP="00B31907">
      <w:pPr>
        <w:pStyle w:val="Heading2"/>
        <w:spacing w:before="0"/>
        <w:jc w:val="both"/>
        <w:rPr>
          <w:b w:val="0"/>
          <w:sz w:val="22"/>
          <w:szCs w:val="22"/>
        </w:rPr>
      </w:pPr>
    </w:p>
    <w:p w14:paraId="084F6F0F" w14:textId="77777777" w:rsidR="00B31907" w:rsidRPr="00C3224C" w:rsidRDefault="00B31907" w:rsidP="00B31907">
      <w:pPr>
        <w:pStyle w:val="Heading2"/>
        <w:spacing w:before="0"/>
        <w:jc w:val="both"/>
        <w:rPr>
          <w:sz w:val="22"/>
          <w:szCs w:val="22"/>
        </w:rPr>
      </w:pPr>
      <w:r w:rsidRPr="00C3224C">
        <w:rPr>
          <w:sz w:val="22"/>
          <w:szCs w:val="22"/>
        </w:rPr>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(backupi) pa takoj uničiti, skladno s svojimi politikami varnostnih kopij in arhiviranja.</w:t>
      </w:r>
    </w:p>
    <w:p w14:paraId="6A6454D5" w14:textId="77777777" w:rsidR="00B31907" w:rsidRPr="00C3224C" w:rsidRDefault="00B31907" w:rsidP="00B31907">
      <w:pPr>
        <w:rPr>
          <w:rFonts w:cs="Arial"/>
          <w:sz w:val="22"/>
          <w:szCs w:val="22"/>
        </w:rPr>
      </w:pPr>
    </w:p>
    <w:p w14:paraId="26176D09" w14:textId="77777777" w:rsidR="00B31907" w:rsidRPr="00C3224C" w:rsidRDefault="00B31907" w:rsidP="00C36DD7">
      <w:pPr>
        <w:pStyle w:val="Heading1"/>
        <w:keepLines/>
        <w:widowControl/>
        <w:numPr>
          <w:ilvl w:val="0"/>
          <w:numId w:val="18"/>
        </w:numPr>
        <w:tabs>
          <w:tab w:val="clear" w:pos="90"/>
          <w:tab w:val="clear" w:pos="964"/>
        </w:tabs>
        <w:autoSpaceDE/>
        <w:autoSpaceDN/>
        <w:adjustRightInd/>
        <w:spacing w:before="0"/>
        <w:rPr>
          <w:color w:val="auto"/>
          <w:sz w:val="22"/>
          <w:szCs w:val="22"/>
        </w:rPr>
      </w:pPr>
      <w:r w:rsidRPr="00C3224C">
        <w:rPr>
          <w:color w:val="auto"/>
          <w:sz w:val="22"/>
          <w:szCs w:val="22"/>
        </w:rPr>
        <w:t>člen</w:t>
      </w:r>
    </w:p>
    <w:p w14:paraId="6BBEBD32" w14:textId="77777777" w:rsidR="00B31907" w:rsidRPr="00C3224C" w:rsidRDefault="00B31907" w:rsidP="00B31907">
      <w:pPr>
        <w:jc w:val="both"/>
        <w:rPr>
          <w:rFonts w:cs="Arial"/>
          <w:sz w:val="22"/>
          <w:szCs w:val="22"/>
        </w:rPr>
      </w:pPr>
    </w:p>
    <w:p w14:paraId="0F6D1995" w14:textId="77777777" w:rsidR="00B31907" w:rsidRPr="00C3224C" w:rsidRDefault="00B31907" w:rsidP="00B31907">
      <w:pPr>
        <w:jc w:val="both"/>
        <w:rPr>
          <w:rFonts w:cs="Arial"/>
          <w:sz w:val="22"/>
          <w:szCs w:val="22"/>
        </w:rPr>
      </w:pPr>
      <w:r w:rsidRPr="00C3224C">
        <w:rPr>
          <w:rFonts w:cs="Arial"/>
          <w:sz w:val="22"/>
          <w:szCs w:val="22"/>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14:paraId="677B2AB0" w14:textId="77777777" w:rsidR="00B31907" w:rsidRPr="00C3224C" w:rsidRDefault="00B31907" w:rsidP="00B31907">
      <w:pPr>
        <w:jc w:val="both"/>
        <w:rPr>
          <w:rFonts w:cs="Arial"/>
          <w:sz w:val="22"/>
          <w:szCs w:val="22"/>
        </w:rPr>
      </w:pPr>
    </w:p>
    <w:p w14:paraId="7B219FAA" w14:textId="77777777" w:rsidR="00B31907" w:rsidRPr="00C3224C" w:rsidRDefault="00B31907" w:rsidP="00C36DD7">
      <w:pPr>
        <w:pStyle w:val="Heading1"/>
        <w:keepLines/>
        <w:widowControl/>
        <w:numPr>
          <w:ilvl w:val="0"/>
          <w:numId w:val="18"/>
        </w:numPr>
        <w:tabs>
          <w:tab w:val="clear" w:pos="90"/>
          <w:tab w:val="clear" w:pos="964"/>
        </w:tabs>
        <w:autoSpaceDE/>
        <w:autoSpaceDN/>
        <w:adjustRightInd/>
        <w:spacing w:before="0"/>
        <w:rPr>
          <w:color w:val="auto"/>
          <w:sz w:val="22"/>
          <w:szCs w:val="22"/>
        </w:rPr>
      </w:pPr>
      <w:r w:rsidRPr="00C3224C">
        <w:rPr>
          <w:color w:val="auto"/>
          <w:sz w:val="22"/>
          <w:szCs w:val="22"/>
        </w:rPr>
        <w:t>člen</w:t>
      </w:r>
    </w:p>
    <w:p w14:paraId="53F73504" w14:textId="77777777" w:rsidR="00B31907" w:rsidRPr="00C3224C" w:rsidRDefault="00B31907" w:rsidP="00B31907">
      <w:pPr>
        <w:jc w:val="both"/>
        <w:rPr>
          <w:rFonts w:cs="Arial"/>
          <w:sz w:val="22"/>
          <w:szCs w:val="22"/>
        </w:rPr>
      </w:pPr>
    </w:p>
    <w:p w14:paraId="4DB9C8D2" w14:textId="77777777" w:rsidR="00B31907" w:rsidRPr="00C3224C" w:rsidRDefault="00B31907" w:rsidP="00B31907">
      <w:pPr>
        <w:jc w:val="both"/>
        <w:rPr>
          <w:rFonts w:cs="Arial"/>
          <w:sz w:val="22"/>
          <w:szCs w:val="22"/>
        </w:rPr>
      </w:pPr>
      <w:r w:rsidRPr="00C3224C">
        <w:rPr>
          <w:rFonts w:cs="Arial"/>
          <w:sz w:val="22"/>
          <w:szCs w:val="22"/>
        </w:rPr>
        <w:lastRenderedPageBreak/>
        <w:t>V primeru prenehanja poslovanja obdelovalca mora le-ta zagotoviti, da se osebni podatki, ki jih obdeloval izven lokacije upravljavca, brez nepotrebnega odlašanja vrnejo upravljavcu, morebitne kopije  vključno z varnostnimi kopijami (backupi) pa se takoj uničijo, skladno s svojimi politikami varnostnih kopij in arhiviranja</w:t>
      </w:r>
      <w:r w:rsidRPr="00C3224C" w:rsidDel="00601E6E">
        <w:rPr>
          <w:rFonts w:cs="Arial"/>
          <w:sz w:val="22"/>
          <w:szCs w:val="22"/>
        </w:rPr>
        <w:t xml:space="preserve"> </w:t>
      </w:r>
    </w:p>
    <w:p w14:paraId="6B5A0F7B" w14:textId="77777777" w:rsidR="00B31907" w:rsidRPr="00C3224C" w:rsidRDefault="00B31907" w:rsidP="00B31907">
      <w:pPr>
        <w:jc w:val="both"/>
        <w:rPr>
          <w:rFonts w:cs="Arial"/>
          <w:sz w:val="22"/>
          <w:szCs w:val="22"/>
        </w:rPr>
      </w:pPr>
    </w:p>
    <w:p w14:paraId="7910D0CD" w14:textId="77777777" w:rsidR="00B31907" w:rsidRPr="00C3224C" w:rsidRDefault="00B31907" w:rsidP="00B31907">
      <w:pPr>
        <w:jc w:val="both"/>
        <w:rPr>
          <w:rFonts w:cs="Arial"/>
          <w:sz w:val="22"/>
          <w:szCs w:val="22"/>
        </w:rPr>
      </w:pPr>
    </w:p>
    <w:p w14:paraId="152730B3" w14:textId="77777777" w:rsidR="00B31907" w:rsidRPr="00C3224C" w:rsidRDefault="00B31907" w:rsidP="00B31907">
      <w:pPr>
        <w:pStyle w:val="Heading1"/>
        <w:spacing w:before="0"/>
        <w:jc w:val="both"/>
        <w:rPr>
          <w:color w:val="auto"/>
          <w:sz w:val="22"/>
          <w:szCs w:val="22"/>
        </w:rPr>
      </w:pPr>
      <w:r w:rsidRPr="00C3224C">
        <w:rPr>
          <w:color w:val="auto"/>
          <w:sz w:val="22"/>
          <w:szCs w:val="22"/>
        </w:rPr>
        <w:t>XIV. KONČNE DOLOČBE</w:t>
      </w:r>
    </w:p>
    <w:p w14:paraId="1B840FFB" w14:textId="77777777" w:rsidR="00B31907" w:rsidRPr="00C3224C" w:rsidRDefault="00B31907" w:rsidP="00B31907">
      <w:pPr>
        <w:rPr>
          <w:rFonts w:cs="Arial"/>
          <w:sz w:val="22"/>
          <w:szCs w:val="22"/>
        </w:rPr>
      </w:pPr>
    </w:p>
    <w:p w14:paraId="3465D891" w14:textId="77777777" w:rsidR="00B31907" w:rsidRPr="00C3224C" w:rsidRDefault="00B31907" w:rsidP="00C36DD7">
      <w:pPr>
        <w:pStyle w:val="Heading1"/>
        <w:keepLines/>
        <w:widowControl/>
        <w:numPr>
          <w:ilvl w:val="0"/>
          <w:numId w:val="18"/>
        </w:numPr>
        <w:tabs>
          <w:tab w:val="clear" w:pos="90"/>
          <w:tab w:val="clear" w:pos="964"/>
        </w:tabs>
        <w:autoSpaceDE/>
        <w:autoSpaceDN/>
        <w:adjustRightInd/>
        <w:spacing w:before="0"/>
        <w:rPr>
          <w:color w:val="auto"/>
          <w:sz w:val="22"/>
          <w:szCs w:val="22"/>
        </w:rPr>
      </w:pPr>
      <w:r w:rsidRPr="00C3224C">
        <w:rPr>
          <w:color w:val="auto"/>
          <w:sz w:val="22"/>
          <w:szCs w:val="22"/>
        </w:rPr>
        <w:t>člen</w:t>
      </w:r>
    </w:p>
    <w:p w14:paraId="4231F7FC" w14:textId="77777777" w:rsidR="00B31907" w:rsidRPr="00C3224C" w:rsidRDefault="00B31907" w:rsidP="00B31907">
      <w:pPr>
        <w:rPr>
          <w:rFonts w:cs="Arial"/>
          <w:sz w:val="22"/>
          <w:szCs w:val="22"/>
        </w:rPr>
      </w:pPr>
    </w:p>
    <w:p w14:paraId="12035910" w14:textId="77777777" w:rsidR="00B31907" w:rsidRPr="00C3224C" w:rsidRDefault="00B31907" w:rsidP="00B31907">
      <w:pPr>
        <w:rPr>
          <w:rFonts w:cs="Arial"/>
          <w:sz w:val="22"/>
          <w:szCs w:val="22"/>
        </w:rPr>
      </w:pPr>
      <w:r w:rsidRPr="00C3224C">
        <w:rPr>
          <w:rFonts w:cs="Arial"/>
          <w:sz w:val="22"/>
          <w:szCs w:val="22"/>
        </w:rPr>
        <w:t>Vsaka sprememba, dopolnitev ali odpoved tega Sporazuma mora biti podana v pisni obliki, v kolikor ni vnaprej drugače pisno dogovorjeno.</w:t>
      </w:r>
    </w:p>
    <w:p w14:paraId="257C7E7A" w14:textId="77777777" w:rsidR="00B31907" w:rsidRPr="00C3224C" w:rsidRDefault="00B31907" w:rsidP="00B31907">
      <w:pPr>
        <w:jc w:val="both"/>
        <w:rPr>
          <w:rFonts w:cs="Arial"/>
          <w:sz w:val="22"/>
          <w:szCs w:val="22"/>
        </w:rPr>
      </w:pPr>
    </w:p>
    <w:p w14:paraId="340CC29F" w14:textId="77777777" w:rsidR="00B31907" w:rsidRPr="00C3224C" w:rsidRDefault="00B31907" w:rsidP="00B31907">
      <w:pPr>
        <w:jc w:val="both"/>
        <w:rPr>
          <w:rFonts w:cs="Arial"/>
          <w:sz w:val="22"/>
          <w:szCs w:val="22"/>
        </w:rPr>
      </w:pPr>
      <w:r w:rsidRPr="00C3224C">
        <w:rPr>
          <w:rFonts w:cs="Arial"/>
          <w:sz w:val="22"/>
          <w:szCs w:val="22"/>
        </w:rPr>
        <w:t>Odpoved Sporazuma, opomini ter druge izjave, ki pomenijo uresničevanje pravic po tem Sporazumu ali na podlagi zakona, morajo biti v pisni obliki, poslane s priporočeno poštno pošiljko, naslovljeno na naslov nasprotne stranke, ki je naveden v te, Sporazumu ali ki ga je stranka nasprotni stranki sporočila naknadno. Pošiljka, ki je bila poslana nasprotni stranki, pa je nasprotna stranka ni prejela, se šteje za vročeno 3. delovni dan od dneva pošiljanja, razen če nasprotna stranka dokaže, da pošiljke ni prejela brez svoje krivde.</w:t>
      </w:r>
    </w:p>
    <w:p w14:paraId="68931F5B" w14:textId="77777777" w:rsidR="00B31907" w:rsidRPr="00C3224C" w:rsidRDefault="00B31907" w:rsidP="00B31907">
      <w:pPr>
        <w:jc w:val="both"/>
        <w:rPr>
          <w:rFonts w:cs="Arial"/>
          <w:sz w:val="22"/>
          <w:szCs w:val="22"/>
        </w:rPr>
      </w:pPr>
    </w:p>
    <w:p w14:paraId="6F26DED7" w14:textId="77777777" w:rsidR="00B31907" w:rsidRDefault="00B31907" w:rsidP="00B31907">
      <w:pPr>
        <w:jc w:val="both"/>
        <w:rPr>
          <w:rFonts w:cs="Arial"/>
          <w:sz w:val="22"/>
          <w:szCs w:val="22"/>
        </w:rPr>
      </w:pPr>
      <w:r w:rsidRPr="00C3224C">
        <w:rPr>
          <w:rFonts w:cs="Arial"/>
          <w:sz w:val="22"/>
          <w:szCs w:val="22"/>
        </w:rPr>
        <w:t xml:space="preserve">Razen v kolikor Sporazum določa drugače, stranki kot veljavno obliko komunikacije pri izpolnjevanju te pogodbe ali v zvezi z njo določita elektronsko pošto. V nujnih primerih, ko bi bilo nevarno odlašati, se šteje za veljavno tudi telefonska komunikacija, ki pa mora biti takoj, ko je to mogoče, potrjena z elektronskim sporočilom. </w:t>
      </w:r>
    </w:p>
    <w:p w14:paraId="413FD6D1" w14:textId="77777777" w:rsidR="00B31907" w:rsidRPr="00C3224C" w:rsidRDefault="00B31907" w:rsidP="00B31907">
      <w:pPr>
        <w:jc w:val="both"/>
        <w:rPr>
          <w:rFonts w:cs="Arial"/>
          <w:sz w:val="22"/>
          <w:szCs w:val="22"/>
        </w:rPr>
      </w:pPr>
    </w:p>
    <w:p w14:paraId="4920DB61" w14:textId="77777777" w:rsidR="00B31907" w:rsidRPr="00C3224C" w:rsidRDefault="00B31907" w:rsidP="00C36DD7">
      <w:pPr>
        <w:pStyle w:val="Heading1"/>
        <w:keepLines/>
        <w:widowControl/>
        <w:numPr>
          <w:ilvl w:val="0"/>
          <w:numId w:val="19"/>
        </w:numPr>
        <w:tabs>
          <w:tab w:val="clear" w:pos="90"/>
          <w:tab w:val="clear" w:pos="964"/>
        </w:tabs>
        <w:autoSpaceDE/>
        <w:autoSpaceDN/>
        <w:adjustRightInd/>
        <w:spacing w:before="0"/>
        <w:ind w:left="720"/>
        <w:rPr>
          <w:color w:val="auto"/>
          <w:sz w:val="22"/>
          <w:szCs w:val="22"/>
        </w:rPr>
      </w:pPr>
      <w:r w:rsidRPr="00C3224C">
        <w:rPr>
          <w:color w:val="auto"/>
          <w:sz w:val="22"/>
          <w:szCs w:val="22"/>
        </w:rPr>
        <w:t>člen</w:t>
      </w:r>
    </w:p>
    <w:p w14:paraId="0C8CEEB6" w14:textId="77777777" w:rsidR="00B31907" w:rsidRPr="00C3224C" w:rsidRDefault="00B31907" w:rsidP="00B31907">
      <w:pPr>
        <w:jc w:val="both"/>
        <w:rPr>
          <w:rFonts w:cs="Arial"/>
          <w:sz w:val="22"/>
          <w:szCs w:val="22"/>
        </w:rPr>
      </w:pPr>
    </w:p>
    <w:p w14:paraId="15AE60C3" w14:textId="77777777" w:rsidR="00B31907" w:rsidRPr="00C3224C" w:rsidRDefault="00B31907" w:rsidP="00B31907">
      <w:pPr>
        <w:jc w:val="both"/>
        <w:rPr>
          <w:rFonts w:cs="Arial"/>
          <w:sz w:val="22"/>
          <w:szCs w:val="22"/>
        </w:rPr>
      </w:pPr>
      <w:r w:rsidRPr="00C3224C">
        <w:rPr>
          <w:rFonts w:cs="Arial"/>
          <w:sz w:val="22"/>
          <w:szCs w:val="22"/>
        </w:rPr>
        <w:t xml:space="preserve">V primeru spora med upravljavcem osebnih podatkov in obdelovalcem je obdelovalec na podlagi zahteve upravljavca dolžan z obdelavo osebnih podatkov nemudoma prenehati. </w:t>
      </w:r>
    </w:p>
    <w:p w14:paraId="5DC2C57F" w14:textId="77777777" w:rsidR="00B31907" w:rsidRPr="00C3224C" w:rsidRDefault="00B31907" w:rsidP="00B31907">
      <w:pPr>
        <w:jc w:val="both"/>
        <w:rPr>
          <w:rFonts w:cs="Arial"/>
          <w:sz w:val="22"/>
          <w:szCs w:val="22"/>
        </w:rPr>
      </w:pPr>
    </w:p>
    <w:p w14:paraId="141F7CDF" w14:textId="77777777" w:rsidR="00B31907" w:rsidRPr="00C3224C" w:rsidRDefault="00B31907" w:rsidP="00B31907">
      <w:pPr>
        <w:jc w:val="both"/>
        <w:rPr>
          <w:rFonts w:cs="Arial"/>
          <w:sz w:val="22"/>
          <w:szCs w:val="22"/>
        </w:rPr>
      </w:pPr>
      <w:r w:rsidRPr="00C3224C">
        <w:rPr>
          <w:rFonts w:cs="Arial"/>
          <w:sz w:val="22"/>
          <w:szCs w:val="22"/>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14:paraId="1706216D" w14:textId="77777777" w:rsidR="00B31907" w:rsidRPr="00C3224C" w:rsidRDefault="00B31907" w:rsidP="00B31907">
      <w:pPr>
        <w:jc w:val="both"/>
        <w:rPr>
          <w:rFonts w:cs="Arial"/>
          <w:sz w:val="22"/>
          <w:szCs w:val="22"/>
        </w:rPr>
      </w:pPr>
    </w:p>
    <w:p w14:paraId="613CFEBB" w14:textId="77777777" w:rsidR="00B31907" w:rsidRPr="00C3224C" w:rsidRDefault="00B31907" w:rsidP="00C36DD7">
      <w:pPr>
        <w:pStyle w:val="Heading1"/>
        <w:keepLines/>
        <w:widowControl/>
        <w:numPr>
          <w:ilvl w:val="0"/>
          <w:numId w:val="19"/>
        </w:numPr>
        <w:tabs>
          <w:tab w:val="clear" w:pos="90"/>
          <w:tab w:val="clear" w:pos="964"/>
        </w:tabs>
        <w:autoSpaceDE/>
        <w:autoSpaceDN/>
        <w:adjustRightInd/>
        <w:spacing w:before="0"/>
        <w:ind w:left="720"/>
        <w:rPr>
          <w:color w:val="auto"/>
          <w:sz w:val="22"/>
          <w:szCs w:val="22"/>
        </w:rPr>
      </w:pPr>
      <w:r w:rsidRPr="00C3224C">
        <w:rPr>
          <w:color w:val="auto"/>
          <w:sz w:val="22"/>
          <w:szCs w:val="22"/>
        </w:rPr>
        <w:t>člen</w:t>
      </w:r>
    </w:p>
    <w:p w14:paraId="7C05253F" w14:textId="77777777" w:rsidR="00B31907" w:rsidRPr="00C3224C" w:rsidRDefault="00B31907" w:rsidP="00B31907">
      <w:pPr>
        <w:jc w:val="both"/>
        <w:rPr>
          <w:rFonts w:cs="Arial"/>
          <w:sz w:val="22"/>
          <w:szCs w:val="22"/>
        </w:rPr>
      </w:pPr>
    </w:p>
    <w:p w14:paraId="6C72CF81" w14:textId="77777777" w:rsidR="00B31907" w:rsidRPr="00C3224C" w:rsidRDefault="00B31907" w:rsidP="00B31907">
      <w:pPr>
        <w:jc w:val="both"/>
        <w:rPr>
          <w:rFonts w:cs="Arial"/>
          <w:sz w:val="22"/>
          <w:szCs w:val="22"/>
        </w:rPr>
      </w:pPr>
      <w:r w:rsidRPr="00C3224C">
        <w:rPr>
          <w:rFonts w:cs="Arial"/>
          <w:sz w:val="22"/>
          <w:szCs w:val="22"/>
        </w:rPr>
        <w:t>Stranki se sporazumeta, da bosta morebitne spore iz tega Sporazuma reševali sporazumno. Če sporazuma ne bo mogoče doseči, je za reševanje spora pristojno sodišče po sedežu upravljavca osebnih podatkov.</w:t>
      </w:r>
    </w:p>
    <w:p w14:paraId="0B8F7E2E" w14:textId="77777777" w:rsidR="00B31907" w:rsidRPr="00C3224C" w:rsidRDefault="00B31907" w:rsidP="00B31907">
      <w:pPr>
        <w:jc w:val="both"/>
        <w:rPr>
          <w:rFonts w:cs="Arial"/>
          <w:sz w:val="22"/>
          <w:szCs w:val="22"/>
        </w:rPr>
      </w:pPr>
    </w:p>
    <w:p w14:paraId="1AE856FF" w14:textId="77777777" w:rsidR="00B31907" w:rsidRPr="00C3224C" w:rsidRDefault="00B31907" w:rsidP="00B31907">
      <w:pPr>
        <w:jc w:val="both"/>
        <w:rPr>
          <w:rFonts w:cs="Arial"/>
          <w:sz w:val="22"/>
          <w:szCs w:val="22"/>
        </w:rPr>
      </w:pPr>
      <w:r w:rsidRPr="00C3224C">
        <w:rPr>
          <w:rFonts w:cs="Arial"/>
          <w:sz w:val="22"/>
          <w:szCs w:val="22"/>
        </w:rPr>
        <w:t>V kolikor so posamezne določbe tega Sporazuma delno ali v celoti neveljavne ali postanejo neveljavne oz. jih zaradi pravnih ovir ni mogoče izvršiti skladno s primarnim namenom, to ne vpliva na veljavnost ostalih določb Sporazuma. Stranki soglašata, da se bosta poskušali sporazumeti kako nadomestiti neveljaven del na način, da bo zasledoval cilj in namen prvotne določbe.</w:t>
      </w:r>
    </w:p>
    <w:p w14:paraId="5E5E3586" w14:textId="77777777" w:rsidR="00B31907" w:rsidRPr="00C3224C" w:rsidRDefault="00B31907" w:rsidP="00B31907">
      <w:pPr>
        <w:jc w:val="both"/>
        <w:rPr>
          <w:rFonts w:cs="Arial"/>
          <w:sz w:val="22"/>
          <w:szCs w:val="22"/>
        </w:rPr>
      </w:pPr>
    </w:p>
    <w:p w14:paraId="5F383B0E" w14:textId="77777777" w:rsidR="00B31907" w:rsidRPr="00C3224C" w:rsidRDefault="00B31907" w:rsidP="00C36DD7">
      <w:pPr>
        <w:pStyle w:val="Heading1"/>
        <w:keepLines/>
        <w:widowControl/>
        <w:numPr>
          <w:ilvl w:val="0"/>
          <w:numId w:val="19"/>
        </w:numPr>
        <w:tabs>
          <w:tab w:val="clear" w:pos="90"/>
          <w:tab w:val="clear" w:pos="964"/>
        </w:tabs>
        <w:autoSpaceDE/>
        <w:autoSpaceDN/>
        <w:adjustRightInd/>
        <w:spacing w:before="0"/>
        <w:ind w:left="720"/>
        <w:rPr>
          <w:color w:val="auto"/>
          <w:sz w:val="22"/>
          <w:szCs w:val="22"/>
        </w:rPr>
      </w:pPr>
      <w:r w:rsidRPr="00C3224C">
        <w:rPr>
          <w:color w:val="auto"/>
          <w:sz w:val="22"/>
          <w:szCs w:val="22"/>
        </w:rPr>
        <w:t>člen</w:t>
      </w:r>
    </w:p>
    <w:p w14:paraId="0B3E7F13" w14:textId="77777777" w:rsidR="00B31907" w:rsidRPr="00C3224C" w:rsidRDefault="00B31907" w:rsidP="00B31907">
      <w:pPr>
        <w:jc w:val="both"/>
        <w:rPr>
          <w:rFonts w:cs="Arial"/>
          <w:sz w:val="22"/>
          <w:szCs w:val="22"/>
        </w:rPr>
      </w:pPr>
    </w:p>
    <w:p w14:paraId="779DC075" w14:textId="77777777" w:rsidR="00B31907" w:rsidRPr="00C3224C" w:rsidRDefault="00B31907" w:rsidP="00B31907">
      <w:pPr>
        <w:jc w:val="both"/>
        <w:rPr>
          <w:rFonts w:cs="Arial"/>
          <w:sz w:val="22"/>
          <w:szCs w:val="22"/>
        </w:rPr>
      </w:pPr>
      <w:r w:rsidRPr="00C3224C">
        <w:rPr>
          <w:rFonts w:cs="Arial"/>
          <w:sz w:val="22"/>
          <w:szCs w:val="22"/>
        </w:rPr>
        <w:t>Sporazum je sklenjen v dveh enakih izvodih, od katerih prejme vsaka stranka po en izvod.</w:t>
      </w:r>
    </w:p>
    <w:p w14:paraId="79ED506C" w14:textId="77777777" w:rsidR="00B31907" w:rsidRPr="00C3224C" w:rsidRDefault="00B31907" w:rsidP="00B31907">
      <w:pPr>
        <w:jc w:val="both"/>
        <w:rPr>
          <w:rFonts w:cs="Arial"/>
          <w:sz w:val="22"/>
          <w:szCs w:val="22"/>
        </w:rPr>
      </w:pPr>
    </w:p>
    <w:p w14:paraId="20332C42" w14:textId="77777777" w:rsidR="00B31907" w:rsidRPr="00C3224C" w:rsidRDefault="00B31907" w:rsidP="00C36DD7">
      <w:pPr>
        <w:pStyle w:val="Heading1"/>
        <w:keepLines/>
        <w:widowControl/>
        <w:numPr>
          <w:ilvl w:val="0"/>
          <w:numId w:val="19"/>
        </w:numPr>
        <w:tabs>
          <w:tab w:val="clear" w:pos="90"/>
          <w:tab w:val="clear" w:pos="964"/>
        </w:tabs>
        <w:autoSpaceDE/>
        <w:autoSpaceDN/>
        <w:adjustRightInd/>
        <w:spacing w:before="0"/>
        <w:ind w:left="720"/>
        <w:rPr>
          <w:color w:val="auto"/>
          <w:sz w:val="22"/>
          <w:szCs w:val="22"/>
        </w:rPr>
      </w:pPr>
      <w:r w:rsidRPr="00C3224C">
        <w:rPr>
          <w:color w:val="auto"/>
          <w:sz w:val="22"/>
          <w:szCs w:val="22"/>
        </w:rPr>
        <w:t>člen</w:t>
      </w:r>
    </w:p>
    <w:p w14:paraId="66359E8A" w14:textId="77777777" w:rsidR="00B31907" w:rsidRPr="00C3224C" w:rsidRDefault="00B31907" w:rsidP="00B31907">
      <w:pPr>
        <w:jc w:val="both"/>
        <w:rPr>
          <w:rFonts w:cs="Arial"/>
          <w:sz w:val="22"/>
          <w:szCs w:val="22"/>
        </w:rPr>
      </w:pPr>
    </w:p>
    <w:p w14:paraId="321007AC" w14:textId="77777777" w:rsidR="00B31907" w:rsidRPr="00C3224C" w:rsidRDefault="00B31907" w:rsidP="00B31907">
      <w:pPr>
        <w:jc w:val="both"/>
        <w:rPr>
          <w:rFonts w:cs="Arial"/>
          <w:sz w:val="22"/>
          <w:szCs w:val="22"/>
        </w:rPr>
      </w:pPr>
      <w:r w:rsidRPr="00C3224C">
        <w:rPr>
          <w:rFonts w:cs="Arial"/>
          <w:sz w:val="22"/>
          <w:szCs w:val="22"/>
        </w:rPr>
        <w:lastRenderedPageBreak/>
        <w:t>Sporazum začne veljati z dnem, ko ga podpišeta obe Stranki.</w:t>
      </w:r>
    </w:p>
    <w:p w14:paraId="2C032EC6" w14:textId="77777777" w:rsidR="00B31907" w:rsidRPr="00C3224C" w:rsidRDefault="00B31907" w:rsidP="00B31907">
      <w:pPr>
        <w:jc w:val="both"/>
        <w:rPr>
          <w:rFonts w:cs="Arial"/>
          <w:sz w:val="22"/>
          <w:szCs w:val="22"/>
        </w:rPr>
      </w:pPr>
    </w:p>
    <w:p w14:paraId="11261AE1" w14:textId="77777777" w:rsidR="00B31907" w:rsidRPr="00C3224C" w:rsidRDefault="00B31907" w:rsidP="00B31907">
      <w:pPr>
        <w:jc w:val="both"/>
        <w:rPr>
          <w:rFonts w:cs="Arial"/>
          <w:sz w:val="22"/>
          <w:szCs w:val="22"/>
        </w:rPr>
      </w:pPr>
    </w:p>
    <w:p w14:paraId="7DE1DF02" w14:textId="77777777" w:rsidR="00B31907" w:rsidRPr="00C3224C" w:rsidRDefault="00B31907" w:rsidP="00B31907">
      <w:pPr>
        <w:jc w:val="both"/>
        <w:rPr>
          <w:rFonts w:cs="Arial"/>
          <w:sz w:val="22"/>
          <w:szCs w:val="22"/>
        </w:rPr>
      </w:pPr>
      <w:r w:rsidRPr="00C3224C">
        <w:rPr>
          <w:rFonts w:cs="Arial"/>
          <w:sz w:val="22"/>
          <w:szCs w:val="22"/>
        </w:rPr>
        <w:t xml:space="preserve">                 </w:t>
      </w:r>
    </w:p>
    <w:tbl>
      <w:tblPr>
        <w:tblW w:w="0" w:type="auto"/>
        <w:tblLook w:val="00A0" w:firstRow="1" w:lastRow="0" w:firstColumn="1" w:lastColumn="0" w:noHBand="0" w:noVBand="0"/>
      </w:tblPr>
      <w:tblGrid>
        <w:gridCol w:w="4511"/>
        <w:gridCol w:w="4559"/>
      </w:tblGrid>
      <w:tr w:rsidR="00B31907" w:rsidRPr="00C3224C" w14:paraId="569A84D1" w14:textId="77777777" w:rsidTr="00AD10BD">
        <w:trPr>
          <w:trHeight w:val="2885"/>
        </w:trPr>
        <w:tc>
          <w:tcPr>
            <w:tcW w:w="4605" w:type="dxa"/>
          </w:tcPr>
          <w:p w14:paraId="5D35558C" w14:textId="77777777" w:rsidR="00B31907" w:rsidRPr="00C3224C" w:rsidRDefault="00B31907" w:rsidP="00AD10BD">
            <w:pPr>
              <w:rPr>
                <w:rFonts w:cs="Arial"/>
                <w:sz w:val="22"/>
                <w:szCs w:val="22"/>
              </w:rPr>
            </w:pPr>
          </w:p>
          <w:p w14:paraId="621FC595" w14:textId="77777777" w:rsidR="00B31907" w:rsidRPr="00C3224C" w:rsidRDefault="00B31907" w:rsidP="00AD10BD">
            <w:pPr>
              <w:rPr>
                <w:rFonts w:cs="Arial"/>
                <w:sz w:val="22"/>
                <w:szCs w:val="22"/>
              </w:rPr>
            </w:pPr>
            <w:r w:rsidRPr="00C3224C">
              <w:rPr>
                <w:rFonts w:cs="Arial"/>
                <w:sz w:val="22"/>
                <w:szCs w:val="22"/>
              </w:rPr>
              <w:t>Št. pogodbe:_____________</w:t>
            </w:r>
          </w:p>
          <w:p w14:paraId="77EBCA47" w14:textId="77777777" w:rsidR="00B31907" w:rsidRPr="00C3224C" w:rsidRDefault="00B31907" w:rsidP="00AD10BD">
            <w:pPr>
              <w:rPr>
                <w:rFonts w:cs="Arial"/>
                <w:sz w:val="22"/>
                <w:szCs w:val="22"/>
              </w:rPr>
            </w:pPr>
          </w:p>
          <w:p w14:paraId="2BBC0E3D" w14:textId="77777777" w:rsidR="00B31907" w:rsidRPr="00C3224C" w:rsidRDefault="00B31907" w:rsidP="00AD10BD">
            <w:pPr>
              <w:rPr>
                <w:rFonts w:cs="Arial"/>
                <w:sz w:val="22"/>
                <w:szCs w:val="22"/>
              </w:rPr>
            </w:pPr>
            <w:r w:rsidRPr="00C3224C">
              <w:rPr>
                <w:rFonts w:cs="Arial"/>
                <w:sz w:val="22"/>
                <w:szCs w:val="22"/>
              </w:rPr>
              <w:t>Ljubljana, _______________</w:t>
            </w:r>
          </w:p>
          <w:p w14:paraId="687B0B28" w14:textId="77777777" w:rsidR="00B31907" w:rsidRPr="00C3224C" w:rsidRDefault="00B31907" w:rsidP="00AD10BD">
            <w:pPr>
              <w:rPr>
                <w:rFonts w:cs="Arial"/>
                <w:sz w:val="22"/>
                <w:szCs w:val="22"/>
              </w:rPr>
            </w:pPr>
          </w:p>
          <w:p w14:paraId="5367E4EE" w14:textId="77777777" w:rsidR="00B31907" w:rsidRPr="00C3224C" w:rsidRDefault="00B31907" w:rsidP="00AD10BD">
            <w:pPr>
              <w:rPr>
                <w:rFonts w:cs="Arial"/>
                <w:sz w:val="22"/>
                <w:szCs w:val="22"/>
              </w:rPr>
            </w:pPr>
          </w:p>
          <w:p w14:paraId="53C671C6" w14:textId="77777777" w:rsidR="00B31907" w:rsidRPr="00C3224C" w:rsidRDefault="00B31907" w:rsidP="00AD10BD">
            <w:pPr>
              <w:rPr>
                <w:rFonts w:cs="Arial"/>
                <w:sz w:val="22"/>
                <w:szCs w:val="22"/>
              </w:rPr>
            </w:pPr>
            <w:r w:rsidRPr="00C3224C">
              <w:rPr>
                <w:rFonts w:cs="Arial"/>
                <w:sz w:val="22"/>
                <w:szCs w:val="22"/>
              </w:rPr>
              <w:t>Obdelovalec:</w:t>
            </w:r>
          </w:p>
          <w:p w14:paraId="7F07A7AC" w14:textId="77777777" w:rsidR="00B31907" w:rsidRPr="00C3224C" w:rsidRDefault="00B31907" w:rsidP="00AD10BD">
            <w:pPr>
              <w:rPr>
                <w:rFonts w:cs="Arial"/>
                <w:sz w:val="22"/>
                <w:szCs w:val="22"/>
              </w:rPr>
            </w:pPr>
            <w:r>
              <w:rPr>
                <w:rFonts w:cs="Arial"/>
                <w:sz w:val="22"/>
                <w:szCs w:val="22"/>
              </w:rPr>
              <w:t>________________________</w:t>
            </w:r>
          </w:p>
          <w:p w14:paraId="63B85D28" w14:textId="77777777" w:rsidR="00B31907" w:rsidRPr="00C3224C" w:rsidRDefault="00B31907" w:rsidP="00AD10BD">
            <w:pPr>
              <w:rPr>
                <w:rFonts w:cs="Arial"/>
                <w:sz w:val="22"/>
                <w:szCs w:val="22"/>
              </w:rPr>
            </w:pPr>
            <w:r>
              <w:rPr>
                <w:rFonts w:cs="Arial"/>
                <w:sz w:val="22"/>
                <w:szCs w:val="22"/>
              </w:rPr>
              <w:t>________________________</w:t>
            </w:r>
          </w:p>
        </w:tc>
        <w:tc>
          <w:tcPr>
            <w:tcW w:w="4605" w:type="dxa"/>
          </w:tcPr>
          <w:p w14:paraId="32DAA21F" w14:textId="77777777" w:rsidR="00B31907" w:rsidRPr="00C3224C" w:rsidRDefault="00B31907" w:rsidP="00AD10BD">
            <w:pPr>
              <w:rPr>
                <w:rFonts w:cs="Arial"/>
                <w:sz w:val="22"/>
                <w:szCs w:val="22"/>
              </w:rPr>
            </w:pPr>
          </w:p>
          <w:p w14:paraId="088A49E5" w14:textId="77777777" w:rsidR="00B31907" w:rsidRPr="00C3224C" w:rsidRDefault="00B31907" w:rsidP="00AD10BD">
            <w:pPr>
              <w:rPr>
                <w:rFonts w:cs="Arial"/>
                <w:sz w:val="22"/>
                <w:szCs w:val="22"/>
              </w:rPr>
            </w:pPr>
            <w:r w:rsidRPr="00C3224C">
              <w:rPr>
                <w:rFonts w:cs="Arial"/>
                <w:sz w:val="22"/>
                <w:szCs w:val="22"/>
              </w:rPr>
              <w:t>Št. pogodbe: _____________</w:t>
            </w:r>
          </w:p>
          <w:p w14:paraId="3C41865F" w14:textId="77777777" w:rsidR="00B31907" w:rsidRPr="00C3224C" w:rsidRDefault="00B31907" w:rsidP="00AD10BD">
            <w:pPr>
              <w:rPr>
                <w:rFonts w:cs="Arial"/>
                <w:sz w:val="22"/>
                <w:szCs w:val="22"/>
              </w:rPr>
            </w:pPr>
          </w:p>
          <w:p w14:paraId="38CCBC7C" w14:textId="77777777" w:rsidR="00B31907" w:rsidRPr="00C3224C" w:rsidRDefault="00B31907" w:rsidP="00AD10BD">
            <w:pPr>
              <w:rPr>
                <w:rFonts w:cs="Arial"/>
                <w:sz w:val="22"/>
                <w:szCs w:val="22"/>
              </w:rPr>
            </w:pPr>
            <w:r w:rsidRPr="00C3224C">
              <w:rPr>
                <w:rFonts w:cs="Arial"/>
                <w:sz w:val="22"/>
                <w:szCs w:val="22"/>
              </w:rPr>
              <w:t>Ljubljana, ______________</w:t>
            </w:r>
          </w:p>
          <w:p w14:paraId="2167AFF3" w14:textId="77777777" w:rsidR="00B31907" w:rsidRPr="00C3224C" w:rsidRDefault="00B31907" w:rsidP="00AD10BD">
            <w:pPr>
              <w:rPr>
                <w:rFonts w:cs="Arial"/>
                <w:sz w:val="22"/>
                <w:szCs w:val="22"/>
              </w:rPr>
            </w:pPr>
          </w:p>
          <w:p w14:paraId="21D5BB05" w14:textId="77777777" w:rsidR="00B31907" w:rsidRPr="00C3224C" w:rsidRDefault="00B31907" w:rsidP="00AD10BD">
            <w:pPr>
              <w:rPr>
                <w:rFonts w:cs="Arial"/>
                <w:sz w:val="22"/>
                <w:szCs w:val="22"/>
              </w:rPr>
            </w:pPr>
          </w:p>
          <w:p w14:paraId="1F747C12" w14:textId="77777777" w:rsidR="00B31907" w:rsidRPr="00C3224C" w:rsidRDefault="00B31907" w:rsidP="00AD10BD">
            <w:pPr>
              <w:rPr>
                <w:rFonts w:cs="Arial"/>
                <w:sz w:val="22"/>
                <w:szCs w:val="22"/>
              </w:rPr>
            </w:pPr>
            <w:r>
              <w:rPr>
                <w:rFonts w:cs="Arial"/>
                <w:sz w:val="22"/>
                <w:szCs w:val="22"/>
              </w:rPr>
              <w:t>Upravljav</w:t>
            </w:r>
            <w:r w:rsidRPr="00C3224C">
              <w:rPr>
                <w:rFonts w:cs="Arial"/>
                <w:sz w:val="22"/>
                <w:szCs w:val="22"/>
              </w:rPr>
              <w:t>ec:</w:t>
            </w:r>
          </w:p>
          <w:p w14:paraId="52C87C6E" w14:textId="77777777" w:rsidR="00B31907" w:rsidRPr="00C3224C" w:rsidRDefault="00B31907" w:rsidP="00AD10BD">
            <w:pPr>
              <w:rPr>
                <w:rFonts w:cs="Arial"/>
                <w:sz w:val="22"/>
                <w:szCs w:val="22"/>
              </w:rPr>
            </w:pPr>
            <w:r w:rsidRPr="00C3224C">
              <w:rPr>
                <w:rFonts w:cs="Arial"/>
                <w:sz w:val="22"/>
                <w:szCs w:val="22"/>
              </w:rPr>
              <w:t>ONKOLOŠKI INŠTITUT LJUBLJANA</w:t>
            </w:r>
          </w:p>
          <w:p w14:paraId="705A6325" w14:textId="77777777" w:rsidR="00B31907" w:rsidRPr="00C3224C" w:rsidRDefault="00B31907" w:rsidP="00AD10BD">
            <w:pPr>
              <w:rPr>
                <w:rFonts w:cs="Arial"/>
                <w:sz w:val="22"/>
                <w:szCs w:val="22"/>
              </w:rPr>
            </w:pPr>
            <w:r>
              <w:rPr>
                <w:rFonts w:cs="Arial"/>
                <w:sz w:val="22"/>
                <w:szCs w:val="22"/>
              </w:rPr>
              <w:t>______________________________</w:t>
            </w:r>
          </w:p>
        </w:tc>
      </w:tr>
    </w:tbl>
    <w:p w14:paraId="00E621DE" w14:textId="77777777" w:rsidR="00B31907" w:rsidRDefault="00B31907" w:rsidP="00B31907"/>
    <w:p w14:paraId="17ADF042" w14:textId="77777777" w:rsidR="00B31907" w:rsidRPr="00155510" w:rsidRDefault="00B31907" w:rsidP="00B31907">
      <w:pPr>
        <w:rPr>
          <w:rFonts w:cs="Arial"/>
        </w:rPr>
      </w:pPr>
    </w:p>
    <w:p w14:paraId="06E6C6B5" w14:textId="77777777" w:rsidR="00B31907" w:rsidRDefault="00B31907" w:rsidP="00B31907"/>
    <w:p w14:paraId="5E61CB9B" w14:textId="77777777" w:rsidR="006937BF" w:rsidRDefault="006937BF" w:rsidP="00BA5595">
      <w:pPr>
        <w:jc w:val="center"/>
        <w:rPr>
          <w:bCs/>
          <w:i/>
        </w:rPr>
      </w:pPr>
    </w:p>
    <w:sectPr w:rsidR="006937BF" w:rsidSect="0040545F">
      <w:headerReference w:type="default" r:id="rId19"/>
      <w:footerReference w:type="default" r:id="rId20"/>
      <w:headerReference w:type="first" r:id="rId21"/>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E9B6A" w14:textId="77777777" w:rsidR="00387C61" w:rsidRDefault="00387C61">
      <w:r>
        <w:separator/>
      </w:r>
    </w:p>
  </w:endnote>
  <w:endnote w:type="continuationSeparator" w:id="0">
    <w:p w14:paraId="50773BA4" w14:textId="77777777" w:rsidR="00387C61" w:rsidRDefault="00387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3125890"/>
      <w:docPartObj>
        <w:docPartGallery w:val="Page Numbers (Bottom of Page)"/>
        <w:docPartUnique/>
      </w:docPartObj>
    </w:sdtPr>
    <w:sdtEndPr/>
    <w:sdtContent>
      <w:p w14:paraId="427977C3" w14:textId="77777777" w:rsidR="00AD10BD" w:rsidRDefault="00AD10BD">
        <w:pPr>
          <w:pStyle w:val="Footer"/>
          <w:jc w:val="right"/>
        </w:pPr>
        <w:r>
          <w:fldChar w:fldCharType="begin"/>
        </w:r>
        <w:r>
          <w:instrText>PAGE   \* MERGEFORMAT</w:instrText>
        </w:r>
        <w:r>
          <w:fldChar w:fldCharType="separate"/>
        </w:r>
        <w:r w:rsidR="00A34D31">
          <w:rPr>
            <w:noProof/>
          </w:rPr>
          <w:t>57</w:t>
        </w:r>
        <w:r>
          <w:fldChar w:fldCharType="end"/>
        </w:r>
      </w:p>
    </w:sdtContent>
  </w:sdt>
  <w:p w14:paraId="48F448E2" w14:textId="77777777" w:rsidR="00AD10BD" w:rsidRDefault="00AD1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1E733" w14:textId="77777777" w:rsidR="00387C61" w:rsidRPr="009B27E1" w:rsidRDefault="00387C61">
      <w:pPr>
        <w:rPr>
          <w:sz w:val="2"/>
          <w:szCs w:val="2"/>
        </w:rPr>
      </w:pPr>
    </w:p>
  </w:footnote>
  <w:footnote w:type="continuationSeparator" w:id="0">
    <w:p w14:paraId="7B7F43F4" w14:textId="77777777" w:rsidR="00387C61" w:rsidRPr="009B27E1" w:rsidRDefault="00387C61">
      <w:pPr>
        <w:rPr>
          <w:sz w:val="2"/>
          <w:szCs w:val="2"/>
        </w:rPr>
      </w:pPr>
    </w:p>
  </w:footnote>
  <w:footnote w:type="continuationNotice" w:id="1">
    <w:p w14:paraId="3D8CD6D6" w14:textId="77777777" w:rsidR="00387C61" w:rsidRPr="009B27E1" w:rsidRDefault="00387C61">
      <w:pPr>
        <w:rPr>
          <w:sz w:val="2"/>
          <w:szCs w:val="2"/>
        </w:rPr>
      </w:pPr>
    </w:p>
  </w:footnote>
  <w:footnote w:id="2">
    <w:p w14:paraId="2B7353CB" w14:textId="77777777" w:rsidR="00AD10BD" w:rsidRPr="003369C8" w:rsidRDefault="00AD10BD" w:rsidP="00D67DC6">
      <w:pPr>
        <w:pStyle w:val="FootnoteText"/>
        <w:rPr>
          <w:sz w:val="16"/>
          <w:szCs w:val="16"/>
        </w:rPr>
      </w:pPr>
    </w:p>
  </w:footnote>
  <w:footnote w:id="3">
    <w:p w14:paraId="02626339" w14:textId="77777777" w:rsidR="00AD10BD" w:rsidRDefault="00AD10BD" w:rsidP="0040545F">
      <w:pPr>
        <w:autoSpaceDE w:val="0"/>
        <w:autoSpaceDN w:val="0"/>
        <w:adjustRightInd w:val="0"/>
        <w:rPr>
          <w:rFonts w:cs="Arial"/>
          <w:sz w:val="16"/>
          <w:szCs w:val="16"/>
        </w:rPr>
      </w:pPr>
      <w:r>
        <w:rPr>
          <w:rFonts w:cs="Arial"/>
          <w:b/>
          <w:bCs/>
          <w:iCs/>
          <w:sz w:val="16"/>
          <w:szCs w:val="16"/>
        </w:rPr>
        <w:t xml:space="preserve">Navodila za izpolnitev: </w:t>
      </w:r>
    </w:p>
    <w:p w14:paraId="13853855" w14:textId="77777777" w:rsidR="00AD10BD" w:rsidRDefault="00AD10BD" w:rsidP="0040545F">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8CED850" w14:textId="77777777" w:rsidR="00AD10BD" w:rsidRDefault="00AD10BD" w:rsidP="0040545F">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24D7830" w14:textId="77777777" w:rsidR="00AD10BD" w:rsidRDefault="00AD10BD" w:rsidP="0040545F">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61089E7B" w14:textId="77777777" w:rsidR="00AD10BD" w:rsidRDefault="00AD10BD" w:rsidP="00DD1544">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22B4B4BE" w14:textId="77777777" w:rsidR="00AD10BD" w:rsidRDefault="00AD10BD" w:rsidP="00DD1544">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0986B19F" w14:textId="77777777" w:rsidR="00AD10BD" w:rsidRDefault="00AD10BD" w:rsidP="00DD1544">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5">
    <w:p w14:paraId="0F58D703" w14:textId="77777777" w:rsidR="00AD10BD" w:rsidRPr="00655159" w:rsidRDefault="00AD10BD" w:rsidP="00DD1544">
      <w:pPr>
        <w:autoSpaceDE w:val="0"/>
        <w:autoSpaceDN w:val="0"/>
        <w:adjustRightInd w:val="0"/>
        <w:rPr>
          <w:rFonts w:cs="Arial"/>
          <w:b/>
          <w:bCs/>
          <w:iCs/>
          <w:sz w:val="16"/>
          <w:szCs w:val="16"/>
        </w:rPr>
      </w:pPr>
      <w:r w:rsidRPr="00655159">
        <w:rPr>
          <w:rFonts w:cs="Arial"/>
          <w:b/>
          <w:bCs/>
          <w:iCs/>
          <w:sz w:val="16"/>
          <w:szCs w:val="16"/>
        </w:rPr>
        <w:t xml:space="preserve">Navodila za izpolnitev: </w:t>
      </w:r>
    </w:p>
    <w:p w14:paraId="5E3D550C" w14:textId="77777777" w:rsidR="00AD10BD" w:rsidRPr="00655159" w:rsidRDefault="00AD10BD" w:rsidP="00DD1544">
      <w:pPr>
        <w:autoSpaceDE w:val="0"/>
        <w:autoSpaceDN w:val="0"/>
        <w:adjustRightInd w:val="0"/>
        <w:rPr>
          <w:rFonts w:cs="Arial"/>
          <w:b/>
          <w:bCs/>
          <w:iCs/>
          <w:sz w:val="16"/>
          <w:szCs w:val="16"/>
        </w:rPr>
      </w:pPr>
      <w:r w:rsidRPr="00655159">
        <w:rPr>
          <w:rFonts w:cs="Arial"/>
          <w:b/>
          <w:bCs/>
          <w:iCs/>
          <w:sz w:val="16"/>
          <w:szCs w:val="16"/>
        </w:rPr>
        <w:t>- Vsak podizvajalec</w:t>
      </w:r>
      <w:r>
        <w:rPr>
          <w:rFonts w:cs="Arial"/>
          <w:b/>
          <w:bCs/>
          <w:iCs/>
          <w:sz w:val="16"/>
          <w:szCs w:val="16"/>
        </w:rPr>
        <w:t>, ki zahteva neposredna plačila,</w:t>
      </w:r>
      <w:r w:rsidRPr="00655159">
        <w:rPr>
          <w:rFonts w:cs="Arial"/>
          <w:b/>
          <w:bCs/>
          <w:iCs/>
          <w:sz w:val="16"/>
          <w:szCs w:val="16"/>
        </w:rPr>
        <w:t xml:space="preserve"> </w:t>
      </w:r>
      <w:r>
        <w:rPr>
          <w:rFonts w:cs="Arial"/>
          <w:b/>
          <w:bCs/>
          <w:iCs/>
          <w:sz w:val="16"/>
          <w:szCs w:val="16"/>
        </w:rPr>
        <w:t xml:space="preserve">mora </w:t>
      </w:r>
      <w:r w:rsidRPr="00655159">
        <w:rPr>
          <w:rFonts w:cs="Arial"/>
          <w:b/>
          <w:bCs/>
          <w:iCs/>
          <w:sz w:val="16"/>
          <w:szCs w:val="16"/>
        </w:rPr>
        <w:t>izpolni</w:t>
      </w:r>
      <w:r>
        <w:rPr>
          <w:rFonts w:cs="Arial"/>
          <w:b/>
          <w:bCs/>
          <w:iCs/>
          <w:sz w:val="16"/>
          <w:szCs w:val="16"/>
        </w:rPr>
        <w:t>ti</w:t>
      </w:r>
      <w:r w:rsidRPr="00655159">
        <w:rPr>
          <w:rFonts w:cs="Arial"/>
          <w:b/>
          <w:bCs/>
          <w:iCs/>
          <w:sz w:val="16"/>
          <w:szCs w:val="16"/>
        </w:rPr>
        <w:t xml:space="preserve"> </w:t>
      </w:r>
      <w:r>
        <w:rPr>
          <w:rFonts w:cs="Arial"/>
          <w:b/>
          <w:bCs/>
          <w:iCs/>
          <w:sz w:val="16"/>
          <w:szCs w:val="16"/>
        </w:rPr>
        <w:t xml:space="preserve"> to </w:t>
      </w:r>
      <w:r w:rsidRPr="00655159">
        <w:rPr>
          <w:rFonts w:cs="Arial"/>
          <w:b/>
          <w:bCs/>
          <w:iCs/>
          <w:sz w:val="16"/>
          <w:szCs w:val="16"/>
        </w:rPr>
        <w:t>izjavo</w:t>
      </w:r>
      <w:r>
        <w:rPr>
          <w:rFonts w:cs="Arial"/>
          <w:b/>
          <w:bCs/>
          <w:iCs/>
          <w:sz w:val="16"/>
          <w:szCs w:val="16"/>
        </w:rPr>
        <w:t>.</w:t>
      </w:r>
    </w:p>
    <w:p w14:paraId="71F487B8" w14:textId="77777777" w:rsidR="00AD10BD" w:rsidRPr="00655159" w:rsidRDefault="00AD10BD" w:rsidP="00DD1544">
      <w:pPr>
        <w:autoSpaceDE w:val="0"/>
        <w:autoSpaceDN w:val="0"/>
        <w:adjustRightInd w:val="0"/>
        <w:rPr>
          <w:rFonts w:cs="Arial"/>
          <w:b/>
          <w:bCs/>
          <w:iCs/>
          <w:sz w:val="16"/>
          <w:szCs w:val="16"/>
        </w:rPr>
      </w:pPr>
      <w:r w:rsidRPr="00655159">
        <w:rPr>
          <w:rFonts w:cs="Arial"/>
          <w:b/>
          <w:bCs/>
          <w:iCs/>
          <w:sz w:val="16"/>
          <w:szCs w:val="16"/>
        </w:rPr>
        <w:t>- V primeru sodelovanja večjega števila podizvajalcev se obrazec kopira.</w:t>
      </w:r>
    </w:p>
  </w:footnote>
  <w:footnote w:id="6">
    <w:p w14:paraId="4D07A04B" w14:textId="77777777" w:rsidR="00AD10BD" w:rsidRPr="00C972CE" w:rsidRDefault="00AD10BD" w:rsidP="00101564">
      <w:pPr>
        <w:pStyle w:val="FootnoteText"/>
        <w:rPr>
          <w:rFonts w:ascii="Arial Narrow" w:hAnsi="Arial Narrow"/>
        </w:rPr>
      </w:pPr>
      <w:r w:rsidRPr="00C972CE">
        <w:rPr>
          <w:rStyle w:val="FootnoteReference"/>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28D8F" w14:textId="77777777" w:rsidR="00AD10BD" w:rsidRDefault="00AD10BD">
    <w:pPr>
      <w:pStyle w:val="Header"/>
    </w:pPr>
    <w:r>
      <w:rPr>
        <w:noProof/>
        <w:color w:val="212121"/>
      </w:rPr>
      <w:drawing>
        <wp:inline distT="0" distB="0" distL="0" distR="0" wp14:anchorId="0904D43A" wp14:editId="194E6D7E">
          <wp:extent cx="1767840" cy="348044"/>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3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80663" cy="350568"/>
                  </a:xfrm>
                  <a:prstGeom prst="rect">
                    <a:avLst/>
                  </a:prstGeom>
                  <a:noFill/>
                  <a:ln>
                    <a:noFill/>
                  </a:ln>
                </pic:spPr>
              </pic:pic>
            </a:graphicData>
          </a:graphic>
        </wp:inline>
      </w:drawing>
    </w:r>
  </w:p>
  <w:p w14:paraId="5DED9252" w14:textId="77777777" w:rsidR="00AD10BD" w:rsidRDefault="00AD10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877D" w14:textId="77777777" w:rsidR="00AD10BD" w:rsidRDefault="00AD10BD" w:rsidP="00307037">
    <w:pPr>
      <w:pStyle w:val="Header"/>
    </w:pPr>
    <w:r>
      <w:rPr>
        <w:noProof/>
        <w:color w:val="212121"/>
      </w:rPr>
      <w:drawing>
        <wp:inline distT="0" distB="0" distL="0" distR="0" wp14:anchorId="70CB4BFE" wp14:editId="422F4B94">
          <wp:extent cx="2438400" cy="480060"/>
          <wp:effectExtent l="0" t="0" r="0" b="152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3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438400" cy="480060"/>
                  </a:xfrm>
                  <a:prstGeom prst="rect">
                    <a:avLst/>
                  </a:prstGeom>
                  <a:noFill/>
                  <a:ln>
                    <a:noFill/>
                  </a:ln>
                </pic:spPr>
              </pic:pic>
            </a:graphicData>
          </a:graphic>
        </wp:inline>
      </w:drawing>
    </w:r>
  </w:p>
  <w:p w14:paraId="7AF8A305" w14:textId="77777777" w:rsidR="00AD10BD" w:rsidRDefault="00AD10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331FBA"/>
    <w:multiLevelType w:val="hybridMultilevel"/>
    <w:tmpl w:val="2CD661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85BEC"/>
    <w:multiLevelType w:val="hybridMultilevel"/>
    <w:tmpl w:val="6C600C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1C1FD4"/>
    <w:multiLevelType w:val="hybridMultilevel"/>
    <w:tmpl w:val="947032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36335A"/>
    <w:multiLevelType w:val="hybridMultilevel"/>
    <w:tmpl w:val="83AE4B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63CBC"/>
    <w:multiLevelType w:val="hybridMultilevel"/>
    <w:tmpl w:val="E92282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942BC"/>
    <w:multiLevelType w:val="hybridMultilevel"/>
    <w:tmpl w:val="D0F4C6CC"/>
    <w:lvl w:ilvl="0" w:tplc="615C92C2">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AE06C9"/>
    <w:multiLevelType w:val="multilevel"/>
    <w:tmpl w:val="D5666732"/>
    <w:lvl w:ilvl="0">
      <w:start w:val="1"/>
      <w:numFmt w:val="bullet"/>
      <w:lvlText w:val="o"/>
      <w:lvlJc w:val="left"/>
      <w:pPr>
        <w:ind w:left="568" w:hanging="360"/>
      </w:pPr>
      <w:rPr>
        <w:rFonts w:ascii="Courier New" w:hAnsi="Courier New" w:cs="Courier New" w:hint="default"/>
      </w:rPr>
    </w:lvl>
    <w:lvl w:ilvl="1">
      <w:start w:val="1"/>
      <w:numFmt w:val="bullet"/>
      <w:lvlText w:val=""/>
      <w:lvlJc w:val="left"/>
      <w:pPr>
        <w:ind w:left="928" w:hanging="360"/>
      </w:pPr>
      <w:rPr>
        <w:rFonts w:ascii="Wingdings" w:hAnsi="Wingdings" w:hint="default"/>
      </w:rPr>
    </w:lvl>
    <w:lvl w:ilvl="2">
      <w:start w:val="1"/>
      <w:numFmt w:val="bullet"/>
      <w:lvlText w:val=""/>
      <w:lvlJc w:val="left"/>
      <w:pPr>
        <w:ind w:left="1288" w:hanging="360"/>
      </w:pPr>
      <w:rPr>
        <w:rFonts w:ascii="Wingdings" w:hAnsi="Wingdings" w:hint="default"/>
      </w:rPr>
    </w:lvl>
    <w:lvl w:ilvl="3">
      <w:start w:val="1"/>
      <w:numFmt w:val="bullet"/>
      <w:lvlText w:val=""/>
      <w:lvlJc w:val="left"/>
      <w:pPr>
        <w:ind w:left="1648" w:hanging="360"/>
      </w:pPr>
      <w:rPr>
        <w:rFonts w:ascii="Symbol" w:hAnsi="Symbol" w:hint="default"/>
      </w:rPr>
    </w:lvl>
    <w:lvl w:ilvl="4">
      <w:start w:val="1"/>
      <w:numFmt w:val="bullet"/>
      <w:lvlText w:val=""/>
      <w:lvlJc w:val="left"/>
      <w:pPr>
        <w:ind w:left="2008" w:hanging="360"/>
      </w:pPr>
      <w:rPr>
        <w:rFonts w:ascii="Symbol" w:hAnsi="Symbol" w:hint="default"/>
      </w:rPr>
    </w:lvl>
    <w:lvl w:ilvl="5">
      <w:start w:val="1"/>
      <w:numFmt w:val="bullet"/>
      <w:lvlText w:val=""/>
      <w:lvlJc w:val="left"/>
      <w:pPr>
        <w:ind w:left="2368" w:hanging="360"/>
      </w:pPr>
      <w:rPr>
        <w:rFonts w:ascii="Wingdings" w:hAnsi="Wingdings" w:hint="default"/>
      </w:rPr>
    </w:lvl>
    <w:lvl w:ilvl="6">
      <w:start w:val="1"/>
      <w:numFmt w:val="bullet"/>
      <w:lvlText w:val=""/>
      <w:lvlJc w:val="left"/>
      <w:pPr>
        <w:ind w:left="2728" w:hanging="360"/>
      </w:pPr>
      <w:rPr>
        <w:rFonts w:ascii="Wingdings" w:hAnsi="Wingdings" w:hint="default"/>
      </w:rPr>
    </w:lvl>
    <w:lvl w:ilvl="7">
      <w:start w:val="1"/>
      <w:numFmt w:val="bullet"/>
      <w:lvlText w:val=""/>
      <w:lvlJc w:val="left"/>
      <w:pPr>
        <w:ind w:left="3088" w:hanging="360"/>
      </w:pPr>
      <w:rPr>
        <w:rFonts w:ascii="Symbol" w:hAnsi="Symbol" w:hint="default"/>
      </w:rPr>
    </w:lvl>
    <w:lvl w:ilvl="8">
      <w:start w:val="1"/>
      <w:numFmt w:val="bullet"/>
      <w:lvlText w:val=""/>
      <w:lvlJc w:val="left"/>
      <w:pPr>
        <w:ind w:left="3448" w:hanging="360"/>
      </w:pPr>
      <w:rPr>
        <w:rFonts w:ascii="Symbol" w:hAnsi="Symbol" w:hint="default"/>
      </w:rPr>
    </w:lvl>
  </w:abstractNum>
  <w:abstractNum w:abstractNumId="9" w15:restartNumberingAfterBreak="0">
    <w:nsid w:val="1FD02214"/>
    <w:multiLevelType w:val="hybridMultilevel"/>
    <w:tmpl w:val="DA2205B0"/>
    <w:lvl w:ilvl="0" w:tplc="615C92C2">
      <w:numFmt w:val="bullet"/>
      <w:lvlText w:val="-"/>
      <w:lvlJc w:val="left"/>
      <w:pPr>
        <w:ind w:left="5180" w:hanging="360"/>
      </w:pPr>
      <w:rPr>
        <w:rFonts w:ascii="Cambria" w:eastAsiaTheme="minorEastAsia" w:hAnsi="Cambria" w:cstheme="minorBid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2FD4117"/>
    <w:multiLevelType w:val="multilevel"/>
    <w:tmpl w:val="301AB29C"/>
    <w:lvl w:ilvl="0">
      <w:start w:val="1"/>
      <w:numFmt w:val="decimal"/>
      <w:lvlText w:val="%1."/>
      <w:lvlJc w:val="left"/>
      <w:pPr>
        <w:ind w:left="360" w:hanging="360"/>
      </w:pPr>
      <w:rPr>
        <w:rFonts w:ascii="Cambria" w:eastAsia="Times New Roman" w:hAnsi="Cambria" w:cstheme="majorBidi"/>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5D284B"/>
    <w:multiLevelType w:val="hybridMultilevel"/>
    <w:tmpl w:val="D1927D6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A37B10"/>
    <w:multiLevelType w:val="hybridMultilevel"/>
    <w:tmpl w:val="E2BCF6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F36AFB"/>
    <w:multiLevelType w:val="hybridMultilevel"/>
    <w:tmpl w:val="7C38FB2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DB7BCD"/>
    <w:multiLevelType w:val="multilevel"/>
    <w:tmpl w:val="C6F4F7C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BFF569F"/>
    <w:multiLevelType w:val="hybridMultilevel"/>
    <w:tmpl w:val="F98E4CBA"/>
    <w:lvl w:ilvl="0" w:tplc="1354C292">
      <w:start w:val="1"/>
      <w:numFmt w:val="decimal"/>
      <w:lvlText w:val="%1."/>
      <w:lvlJc w:val="left"/>
      <w:pPr>
        <w:tabs>
          <w:tab w:val="num" w:pos="360"/>
        </w:tabs>
        <w:ind w:left="360" w:hanging="360"/>
      </w:pPr>
      <w:rPr>
        <w:b w:val="0"/>
        <w:color w:val="auto"/>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4C5771D5"/>
    <w:multiLevelType w:val="hybridMultilevel"/>
    <w:tmpl w:val="AD8C4F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7721C5"/>
    <w:multiLevelType w:val="hybridMultilevel"/>
    <w:tmpl w:val="8CE6E52A"/>
    <w:lvl w:ilvl="0" w:tplc="615C92C2">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1C94FBF"/>
    <w:multiLevelType w:val="hybridMultilevel"/>
    <w:tmpl w:val="19508A8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D34CD8"/>
    <w:multiLevelType w:val="hybridMultilevel"/>
    <w:tmpl w:val="99828B4C"/>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856778"/>
    <w:multiLevelType w:val="hybridMultilevel"/>
    <w:tmpl w:val="59C2E4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EE086C"/>
    <w:multiLevelType w:val="hybridMultilevel"/>
    <w:tmpl w:val="75140E9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103BA8"/>
    <w:multiLevelType w:val="hybridMultilevel"/>
    <w:tmpl w:val="B7BAE41C"/>
    <w:lvl w:ilvl="0" w:tplc="615C92C2">
      <w:numFmt w:val="bullet"/>
      <w:lvlText w:val="-"/>
      <w:lvlJc w:val="left"/>
      <w:pPr>
        <w:ind w:left="780" w:hanging="360"/>
      </w:pPr>
      <w:rPr>
        <w:rFonts w:ascii="Cambria" w:eastAsiaTheme="minorEastAsia" w:hAnsi="Cambria" w:cstheme="minorBid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9" w15:restartNumberingAfterBreak="0">
    <w:nsid w:val="704C7013"/>
    <w:multiLevelType w:val="hybridMultilevel"/>
    <w:tmpl w:val="A94C6A78"/>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5F760E"/>
    <w:multiLevelType w:val="hybridMultilevel"/>
    <w:tmpl w:val="021EBBB6"/>
    <w:lvl w:ilvl="0" w:tplc="FEE67780">
      <w:start w:val="2"/>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760903F7"/>
    <w:multiLevelType w:val="hybridMultilevel"/>
    <w:tmpl w:val="8EF82776"/>
    <w:lvl w:ilvl="0" w:tplc="FEE6778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D922C22"/>
    <w:multiLevelType w:val="hybridMultilevel"/>
    <w:tmpl w:val="C3A29A62"/>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E734C34"/>
    <w:multiLevelType w:val="hybridMultilevel"/>
    <w:tmpl w:val="3820A1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7"/>
  </w:num>
  <w:num w:numId="4">
    <w:abstractNumId w:val="9"/>
  </w:num>
  <w:num w:numId="5">
    <w:abstractNumId w:val="19"/>
  </w:num>
  <w:num w:numId="6">
    <w:abstractNumId w:val="10"/>
  </w:num>
  <w:num w:numId="7">
    <w:abstractNumId w:val="12"/>
  </w:num>
  <w:num w:numId="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7"/>
  </w:num>
  <w:num w:numId="11">
    <w:abstractNumId w:val="17"/>
  </w:num>
  <w:num w:numId="12">
    <w:abstractNumId w:val="14"/>
    <w:lvlOverride w:ilvl="0">
      <w:startOverride w:val="5"/>
    </w:lvlOverride>
  </w:num>
  <w:num w:numId="13">
    <w:abstractNumId w:val="14"/>
    <w:lvlOverride w:ilvl="0">
      <w:startOverride w:val="20"/>
    </w:lvlOverride>
  </w:num>
  <w:num w:numId="14">
    <w:abstractNumId w:val="14"/>
    <w:lvlOverride w:ilvl="0">
      <w:startOverride w:val="27"/>
    </w:lvlOverride>
  </w:num>
  <w:num w:numId="15">
    <w:abstractNumId w:val="24"/>
  </w:num>
  <w:num w:numId="16">
    <w:abstractNumId w:val="23"/>
  </w:num>
  <w:num w:numId="17">
    <w:abstractNumId w:val="14"/>
    <w:lvlOverride w:ilvl="0">
      <w:startOverride w:val="30"/>
    </w:lvlOverride>
  </w:num>
  <w:num w:numId="18">
    <w:abstractNumId w:val="14"/>
    <w:lvlOverride w:ilvl="0">
      <w:startOverride w:val="35"/>
    </w:lvlOverride>
  </w:num>
  <w:num w:numId="19">
    <w:abstractNumId w:val="14"/>
    <w:lvlOverride w:ilvl="0">
      <w:startOverride w:val="38"/>
    </w:lvlOverride>
  </w:num>
  <w:num w:numId="20">
    <w:abstractNumId w:val="11"/>
  </w:num>
  <w:num w:numId="21">
    <w:abstractNumId w:val="16"/>
  </w:num>
  <w:num w:numId="22">
    <w:abstractNumId w:val="8"/>
  </w:num>
  <w:num w:numId="23">
    <w:abstractNumId w:val="33"/>
  </w:num>
  <w:num w:numId="24">
    <w:abstractNumId w:val="31"/>
  </w:num>
  <w:num w:numId="25">
    <w:abstractNumId w:val="30"/>
  </w:num>
  <w:num w:numId="26">
    <w:abstractNumId w:val="26"/>
  </w:num>
  <w:num w:numId="27">
    <w:abstractNumId w:val="15"/>
  </w:num>
  <w:num w:numId="28">
    <w:abstractNumId w:val="2"/>
  </w:num>
  <w:num w:numId="29">
    <w:abstractNumId w:val="3"/>
  </w:num>
  <w:num w:numId="30">
    <w:abstractNumId w:val="20"/>
  </w:num>
  <w:num w:numId="31">
    <w:abstractNumId w:val="25"/>
  </w:num>
  <w:num w:numId="32">
    <w:abstractNumId w:val="29"/>
  </w:num>
  <w:num w:numId="33">
    <w:abstractNumId w:val="32"/>
  </w:num>
  <w:num w:numId="34">
    <w:abstractNumId w:val="21"/>
  </w:num>
  <w:num w:numId="35">
    <w:abstractNumId w:val="1"/>
  </w:num>
  <w:num w:numId="36">
    <w:abstractNumId w:val="4"/>
  </w:num>
  <w:num w:numId="37">
    <w:abstractNumId w:val="28"/>
  </w:num>
  <w:num w:numId="38">
    <w:abstractNumId w:val="18"/>
  </w:num>
  <w:num w:numId="39">
    <w:abstractNumId w:val="6"/>
  </w:num>
  <w:num w:numId="40">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004"/>
    <w:rsid w:val="00000F53"/>
    <w:rsid w:val="000039F4"/>
    <w:rsid w:val="000059AE"/>
    <w:rsid w:val="000075DE"/>
    <w:rsid w:val="00013672"/>
    <w:rsid w:val="00027A64"/>
    <w:rsid w:val="00037C23"/>
    <w:rsid w:val="00052A73"/>
    <w:rsid w:val="000537FC"/>
    <w:rsid w:val="0006045C"/>
    <w:rsid w:val="000711E6"/>
    <w:rsid w:val="00071663"/>
    <w:rsid w:val="00072B84"/>
    <w:rsid w:val="00077390"/>
    <w:rsid w:val="00084576"/>
    <w:rsid w:val="00086C1B"/>
    <w:rsid w:val="000903EF"/>
    <w:rsid w:val="0009133F"/>
    <w:rsid w:val="000922B5"/>
    <w:rsid w:val="00095674"/>
    <w:rsid w:val="000A3736"/>
    <w:rsid w:val="000A4066"/>
    <w:rsid w:val="000A5404"/>
    <w:rsid w:val="000A68B5"/>
    <w:rsid w:val="000A7F30"/>
    <w:rsid w:val="000C0868"/>
    <w:rsid w:val="000D26E4"/>
    <w:rsid w:val="000D4A4F"/>
    <w:rsid w:val="000D4AA6"/>
    <w:rsid w:val="000D69A4"/>
    <w:rsid w:val="000E0BED"/>
    <w:rsid w:val="000E33CA"/>
    <w:rsid w:val="000E7E48"/>
    <w:rsid w:val="00101564"/>
    <w:rsid w:val="00102A26"/>
    <w:rsid w:val="001064B3"/>
    <w:rsid w:val="0011129E"/>
    <w:rsid w:val="00113704"/>
    <w:rsid w:val="001141B5"/>
    <w:rsid w:val="001151E2"/>
    <w:rsid w:val="001225E9"/>
    <w:rsid w:val="00124036"/>
    <w:rsid w:val="0012694F"/>
    <w:rsid w:val="00130D6F"/>
    <w:rsid w:val="00140B64"/>
    <w:rsid w:val="00142A76"/>
    <w:rsid w:val="00143B52"/>
    <w:rsid w:val="00144740"/>
    <w:rsid w:val="0014700C"/>
    <w:rsid w:val="00153793"/>
    <w:rsid w:val="00153C3B"/>
    <w:rsid w:val="00163435"/>
    <w:rsid w:val="00164448"/>
    <w:rsid w:val="00167B2C"/>
    <w:rsid w:val="00192EE9"/>
    <w:rsid w:val="001A0410"/>
    <w:rsid w:val="001A4F28"/>
    <w:rsid w:val="001A6873"/>
    <w:rsid w:val="001A7B1C"/>
    <w:rsid w:val="001B29AE"/>
    <w:rsid w:val="001B63FB"/>
    <w:rsid w:val="001C06F5"/>
    <w:rsid w:val="001C384C"/>
    <w:rsid w:val="001C4C01"/>
    <w:rsid w:val="001D0FC1"/>
    <w:rsid w:val="001E2231"/>
    <w:rsid w:val="001E38F9"/>
    <w:rsid w:val="00204081"/>
    <w:rsid w:val="002049A9"/>
    <w:rsid w:val="00214060"/>
    <w:rsid w:val="002153C5"/>
    <w:rsid w:val="00216B2B"/>
    <w:rsid w:val="00221FA5"/>
    <w:rsid w:val="002267FD"/>
    <w:rsid w:val="00233AC3"/>
    <w:rsid w:val="002405E5"/>
    <w:rsid w:val="00252E00"/>
    <w:rsid w:val="00266ADE"/>
    <w:rsid w:val="00266C3D"/>
    <w:rsid w:val="002712D0"/>
    <w:rsid w:val="00275334"/>
    <w:rsid w:val="00275C55"/>
    <w:rsid w:val="00292974"/>
    <w:rsid w:val="00297736"/>
    <w:rsid w:val="002A0438"/>
    <w:rsid w:val="002A1224"/>
    <w:rsid w:val="002A4AB0"/>
    <w:rsid w:val="002B230E"/>
    <w:rsid w:val="002D27D3"/>
    <w:rsid w:val="002D46D9"/>
    <w:rsid w:val="002E1367"/>
    <w:rsid w:val="002E7E39"/>
    <w:rsid w:val="002F4240"/>
    <w:rsid w:val="002F5986"/>
    <w:rsid w:val="002F6DB5"/>
    <w:rsid w:val="003034FF"/>
    <w:rsid w:val="00307037"/>
    <w:rsid w:val="00310337"/>
    <w:rsid w:val="00316961"/>
    <w:rsid w:val="00324FDC"/>
    <w:rsid w:val="0033217B"/>
    <w:rsid w:val="00333489"/>
    <w:rsid w:val="003369C8"/>
    <w:rsid w:val="0034046F"/>
    <w:rsid w:val="0034068C"/>
    <w:rsid w:val="00342DD7"/>
    <w:rsid w:val="00344701"/>
    <w:rsid w:val="00346387"/>
    <w:rsid w:val="00355AD7"/>
    <w:rsid w:val="00356688"/>
    <w:rsid w:val="00356F57"/>
    <w:rsid w:val="00360D41"/>
    <w:rsid w:val="00366CE7"/>
    <w:rsid w:val="00367412"/>
    <w:rsid w:val="003714DE"/>
    <w:rsid w:val="003747D6"/>
    <w:rsid w:val="00382E3E"/>
    <w:rsid w:val="00382EDC"/>
    <w:rsid w:val="00382EE7"/>
    <w:rsid w:val="00385832"/>
    <w:rsid w:val="00385A7F"/>
    <w:rsid w:val="00386B56"/>
    <w:rsid w:val="00387C61"/>
    <w:rsid w:val="0039707B"/>
    <w:rsid w:val="0039720D"/>
    <w:rsid w:val="003A18EB"/>
    <w:rsid w:val="003A1E1E"/>
    <w:rsid w:val="003B4560"/>
    <w:rsid w:val="003B5225"/>
    <w:rsid w:val="003C162D"/>
    <w:rsid w:val="003C536F"/>
    <w:rsid w:val="003E27AC"/>
    <w:rsid w:val="003E6C7E"/>
    <w:rsid w:val="003F1DFF"/>
    <w:rsid w:val="003F1FCD"/>
    <w:rsid w:val="003F3BF5"/>
    <w:rsid w:val="003F3F7C"/>
    <w:rsid w:val="003F62EE"/>
    <w:rsid w:val="0040545F"/>
    <w:rsid w:val="00411470"/>
    <w:rsid w:val="00413B7D"/>
    <w:rsid w:val="00413C2A"/>
    <w:rsid w:val="004141D4"/>
    <w:rsid w:val="00425068"/>
    <w:rsid w:val="004261E5"/>
    <w:rsid w:val="004331BF"/>
    <w:rsid w:val="00435A23"/>
    <w:rsid w:val="00440B0D"/>
    <w:rsid w:val="0044343B"/>
    <w:rsid w:val="004453CD"/>
    <w:rsid w:val="004472BA"/>
    <w:rsid w:val="00462B60"/>
    <w:rsid w:val="0046419B"/>
    <w:rsid w:val="00470300"/>
    <w:rsid w:val="004749A9"/>
    <w:rsid w:val="00476221"/>
    <w:rsid w:val="00476A44"/>
    <w:rsid w:val="00480FDB"/>
    <w:rsid w:val="0048283F"/>
    <w:rsid w:val="00482EAB"/>
    <w:rsid w:val="00484004"/>
    <w:rsid w:val="004844D7"/>
    <w:rsid w:val="0048534F"/>
    <w:rsid w:val="00491953"/>
    <w:rsid w:val="00491BE3"/>
    <w:rsid w:val="00495400"/>
    <w:rsid w:val="00496DCC"/>
    <w:rsid w:val="004A77EB"/>
    <w:rsid w:val="004B0516"/>
    <w:rsid w:val="004B60EF"/>
    <w:rsid w:val="004B7023"/>
    <w:rsid w:val="004B7D2A"/>
    <w:rsid w:val="004B7D3A"/>
    <w:rsid w:val="004B7FEC"/>
    <w:rsid w:val="004C13B3"/>
    <w:rsid w:val="004C2796"/>
    <w:rsid w:val="004C28CB"/>
    <w:rsid w:val="004C2CFE"/>
    <w:rsid w:val="004C6DFD"/>
    <w:rsid w:val="004D282F"/>
    <w:rsid w:val="004D2A63"/>
    <w:rsid w:val="004D2E1F"/>
    <w:rsid w:val="004D5112"/>
    <w:rsid w:val="004E4EC3"/>
    <w:rsid w:val="004F0850"/>
    <w:rsid w:val="004F4CAD"/>
    <w:rsid w:val="004F5D8D"/>
    <w:rsid w:val="005035A8"/>
    <w:rsid w:val="00504772"/>
    <w:rsid w:val="00507335"/>
    <w:rsid w:val="0051077D"/>
    <w:rsid w:val="0051335D"/>
    <w:rsid w:val="00523108"/>
    <w:rsid w:val="00524A71"/>
    <w:rsid w:val="00527E7E"/>
    <w:rsid w:val="00531765"/>
    <w:rsid w:val="00532654"/>
    <w:rsid w:val="00532A15"/>
    <w:rsid w:val="00536E52"/>
    <w:rsid w:val="005376A8"/>
    <w:rsid w:val="00544AF5"/>
    <w:rsid w:val="00544F49"/>
    <w:rsid w:val="00545BC7"/>
    <w:rsid w:val="00550A0D"/>
    <w:rsid w:val="0055236D"/>
    <w:rsid w:val="0055682E"/>
    <w:rsid w:val="0056308C"/>
    <w:rsid w:val="00566D03"/>
    <w:rsid w:val="00570B70"/>
    <w:rsid w:val="00570FBD"/>
    <w:rsid w:val="00571561"/>
    <w:rsid w:val="00576A28"/>
    <w:rsid w:val="005773E8"/>
    <w:rsid w:val="005803DB"/>
    <w:rsid w:val="005855E8"/>
    <w:rsid w:val="0058696B"/>
    <w:rsid w:val="005875A5"/>
    <w:rsid w:val="005A1734"/>
    <w:rsid w:val="005A28FB"/>
    <w:rsid w:val="005A5B97"/>
    <w:rsid w:val="005A6C6C"/>
    <w:rsid w:val="005B063B"/>
    <w:rsid w:val="005B0798"/>
    <w:rsid w:val="005B4CE9"/>
    <w:rsid w:val="005C6E24"/>
    <w:rsid w:val="005D24ED"/>
    <w:rsid w:val="005D2CDC"/>
    <w:rsid w:val="005D2D92"/>
    <w:rsid w:val="005D62A5"/>
    <w:rsid w:val="005D6A9B"/>
    <w:rsid w:val="005E20BE"/>
    <w:rsid w:val="005F15A8"/>
    <w:rsid w:val="005F6646"/>
    <w:rsid w:val="006074C8"/>
    <w:rsid w:val="00612B44"/>
    <w:rsid w:val="00613CDB"/>
    <w:rsid w:val="00617594"/>
    <w:rsid w:val="006223A6"/>
    <w:rsid w:val="00630B9A"/>
    <w:rsid w:val="00634373"/>
    <w:rsid w:val="00634F99"/>
    <w:rsid w:val="006419ED"/>
    <w:rsid w:val="00644C37"/>
    <w:rsid w:val="00645928"/>
    <w:rsid w:val="006522B6"/>
    <w:rsid w:val="00653BC0"/>
    <w:rsid w:val="00663BCA"/>
    <w:rsid w:val="006649BD"/>
    <w:rsid w:val="00667C36"/>
    <w:rsid w:val="00670278"/>
    <w:rsid w:val="0067033C"/>
    <w:rsid w:val="006937BF"/>
    <w:rsid w:val="006976A8"/>
    <w:rsid w:val="006A12DC"/>
    <w:rsid w:val="006A143E"/>
    <w:rsid w:val="006A4919"/>
    <w:rsid w:val="006B1132"/>
    <w:rsid w:val="006C65A4"/>
    <w:rsid w:val="006D1A3B"/>
    <w:rsid w:val="006D3C1A"/>
    <w:rsid w:val="006D73B6"/>
    <w:rsid w:val="006E0830"/>
    <w:rsid w:val="006E5A0F"/>
    <w:rsid w:val="006E6D62"/>
    <w:rsid w:val="006E7D1D"/>
    <w:rsid w:val="006F1F81"/>
    <w:rsid w:val="006F3DEE"/>
    <w:rsid w:val="006F453E"/>
    <w:rsid w:val="006F63D9"/>
    <w:rsid w:val="00700225"/>
    <w:rsid w:val="00707750"/>
    <w:rsid w:val="00710176"/>
    <w:rsid w:val="00713E86"/>
    <w:rsid w:val="00714B67"/>
    <w:rsid w:val="00716198"/>
    <w:rsid w:val="00723F04"/>
    <w:rsid w:val="007271C7"/>
    <w:rsid w:val="00727DFE"/>
    <w:rsid w:val="0073309C"/>
    <w:rsid w:val="007359A1"/>
    <w:rsid w:val="00737FC7"/>
    <w:rsid w:val="00740DE6"/>
    <w:rsid w:val="00743F5F"/>
    <w:rsid w:val="00755537"/>
    <w:rsid w:val="00756F8F"/>
    <w:rsid w:val="00757C66"/>
    <w:rsid w:val="00767ED1"/>
    <w:rsid w:val="00777A19"/>
    <w:rsid w:val="00790A13"/>
    <w:rsid w:val="00791AE6"/>
    <w:rsid w:val="007A646C"/>
    <w:rsid w:val="007A7E96"/>
    <w:rsid w:val="007B0DE4"/>
    <w:rsid w:val="007B0F83"/>
    <w:rsid w:val="007B1630"/>
    <w:rsid w:val="007C1087"/>
    <w:rsid w:val="007C67F9"/>
    <w:rsid w:val="007D4D29"/>
    <w:rsid w:val="007D547E"/>
    <w:rsid w:val="007D5E72"/>
    <w:rsid w:val="007E03EF"/>
    <w:rsid w:val="007E54B5"/>
    <w:rsid w:val="007F14CA"/>
    <w:rsid w:val="008023E4"/>
    <w:rsid w:val="00806137"/>
    <w:rsid w:val="00807C56"/>
    <w:rsid w:val="0081757E"/>
    <w:rsid w:val="00822BFE"/>
    <w:rsid w:val="008231BC"/>
    <w:rsid w:val="00824C7E"/>
    <w:rsid w:val="00825757"/>
    <w:rsid w:val="00825767"/>
    <w:rsid w:val="00825C55"/>
    <w:rsid w:val="00826B97"/>
    <w:rsid w:val="00827430"/>
    <w:rsid w:val="00830A6A"/>
    <w:rsid w:val="00835E75"/>
    <w:rsid w:val="00836579"/>
    <w:rsid w:val="008454E7"/>
    <w:rsid w:val="00846072"/>
    <w:rsid w:val="00846C43"/>
    <w:rsid w:val="00847633"/>
    <w:rsid w:val="008564D5"/>
    <w:rsid w:val="00856A39"/>
    <w:rsid w:val="00856DFA"/>
    <w:rsid w:val="008624B5"/>
    <w:rsid w:val="00864CE7"/>
    <w:rsid w:val="008653DF"/>
    <w:rsid w:val="0086649D"/>
    <w:rsid w:val="0086683D"/>
    <w:rsid w:val="0087664E"/>
    <w:rsid w:val="00881058"/>
    <w:rsid w:val="00886A54"/>
    <w:rsid w:val="00890F05"/>
    <w:rsid w:val="00892511"/>
    <w:rsid w:val="008926E7"/>
    <w:rsid w:val="00893A7F"/>
    <w:rsid w:val="0089539E"/>
    <w:rsid w:val="00895B45"/>
    <w:rsid w:val="008A5ADA"/>
    <w:rsid w:val="008B174C"/>
    <w:rsid w:val="008C47F9"/>
    <w:rsid w:val="008C4E63"/>
    <w:rsid w:val="008C639F"/>
    <w:rsid w:val="008D7996"/>
    <w:rsid w:val="008E4C1F"/>
    <w:rsid w:val="008F08F7"/>
    <w:rsid w:val="008F1E06"/>
    <w:rsid w:val="008F3971"/>
    <w:rsid w:val="00905991"/>
    <w:rsid w:val="009067BC"/>
    <w:rsid w:val="00907FBF"/>
    <w:rsid w:val="00914D75"/>
    <w:rsid w:val="00917DA8"/>
    <w:rsid w:val="00922D5B"/>
    <w:rsid w:val="00924DCC"/>
    <w:rsid w:val="009274D2"/>
    <w:rsid w:val="009318DF"/>
    <w:rsid w:val="00933028"/>
    <w:rsid w:val="00944604"/>
    <w:rsid w:val="00946D85"/>
    <w:rsid w:val="009545D3"/>
    <w:rsid w:val="00957F8D"/>
    <w:rsid w:val="009631E1"/>
    <w:rsid w:val="00970BFF"/>
    <w:rsid w:val="00971368"/>
    <w:rsid w:val="00971A38"/>
    <w:rsid w:val="00982082"/>
    <w:rsid w:val="00994F5C"/>
    <w:rsid w:val="00997E28"/>
    <w:rsid w:val="009A009F"/>
    <w:rsid w:val="009A0D61"/>
    <w:rsid w:val="009A123E"/>
    <w:rsid w:val="009A25F0"/>
    <w:rsid w:val="009B27E1"/>
    <w:rsid w:val="009B4D0D"/>
    <w:rsid w:val="009C1A4D"/>
    <w:rsid w:val="009C582E"/>
    <w:rsid w:val="009E3305"/>
    <w:rsid w:val="009E6783"/>
    <w:rsid w:val="009E6E10"/>
    <w:rsid w:val="00A020D3"/>
    <w:rsid w:val="00A13813"/>
    <w:rsid w:val="00A13D8A"/>
    <w:rsid w:val="00A165FC"/>
    <w:rsid w:val="00A17F9A"/>
    <w:rsid w:val="00A23715"/>
    <w:rsid w:val="00A2374F"/>
    <w:rsid w:val="00A2399E"/>
    <w:rsid w:val="00A27CA6"/>
    <w:rsid w:val="00A34D31"/>
    <w:rsid w:val="00A36FB9"/>
    <w:rsid w:val="00A40BCA"/>
    <w:rsid w:val="00A43794"/>
    <w:rsid w:val="00A438EF"/>
    <w:rsid w:val="00A44E6D"/>
    <w:rsid w:val="00A46816"/>
    <w:rsid w:val="00A512E8"/>
    <w:rsid w:val="00A52107"/>
    <w:rsid w:val="00A52635"/>
    <w:rsid w:val="00A529A0"/>
    <w:rsid w:val="00A53257"/>
    <w:rsid w:val="00A5633C"/>
    <w:rsid w:val="00A57B4E"/>
    <w:rsid w:val="00A57BFF"/>
    <w:rsid w:val="00A6104E"/>
    <w:rsid w:val="00A61D09"/>
    <w:rsid w:val="00A65E42"/>
    <w:rsid w:val="00A66A7A"/>
    <w:rsid w:val="00A74DC0"/>
    <w:rsid w:val="00A75322"/>
    <w:rsid w:val="00A7567F"/>
    <w:rsid w:val="00A75E1B"/>
    <w:rsid w:val="00A801E4"/>
    <w:rsid w:val="00A803CB"/>
    <w:rsid w:val="00A90808"/>
    <w:rsid w:val="00A96184"/>
    <w:rsid w:val="00AA04A4"/>
    <w:rsid w:val="00AB686A"/>
    <w:rsid w:val="00AB6E8D"/>
    <w:rsid w:val="00AC07B7"/>
    <w:rsid w:val="00AC7AA3"/>
    <w:rsid w:val="00AD0A60"/>
    <w:rsid w:val="00AD10BD"/>
    <w:rsid w:val="00AD7D4F"/>
    <w:rsid w:val="00AE3DE6"/>
    <w:rsid w:val="00AF0D58"/>
    <w:rsid w:val="00AF2AD1"/>
    <w:rsid w:val="00AF7A2B"/>
    <w:rsid w:val="00B03F3A"/>
    <w:rsid w:val="00B05B68"/>
    <w:rsid w:val="00B135DD"/>
    <w:rsid w:val="00B13AF4"/>
    <w:rsid w:val="00B15464"/>
    <w:rsid w:val="00B1707F"/>
    <w:rsid w:val="00B24A0E"/>
    <w:rsid w:val="00B31907"/>
    <w:rsid w:val="00B31DF4"/>
    <w:rsid w:val="00B3768B"/>
    <w:rsid w:val="00B43C79"/>
    <w:rsid w:val="00B479FA"/>
    <w:rsid w:val="00B5270F"/>
    <w:rsid w:val="00B54576"/>
    <w:rsid w:val="00B54B9C"/>
    <w:rsid w:val="00B61516"/>
    <w:rsid w:val="00B678E5"/>
    <w:rsid w:val="00B739DA"/>
    <w:rsid w:val="00B73AFC"/>
    <w:rsid w:val="00B76501"/>
    <w:rsid w:val="00B774CC"/>
    <w:rsid w:val="00B77B2C"/>
    <w:rsid w:val="00B83656"/>
    <w:rsid w:val="00B844D1"/>
    <w:rsid w:val="00B922AF"/>
    <w:rsid w:val="00B94B81"/>
    <w:rsid w:val="00BA101E"/>
    <w:rsid w:val="00BA461D"/>
    <w:rsid w:val="00BA5595"/>
    <w:rsid w:val="00BA5F8E"/>
    <w:rsid w:val="00BB1FD7"/>
    <w:rsid w:val="00BB2725"/>
    <w:rsid w:val="00BB3A4E"/>
    <w:rsid w:val="00BC65CD"/>
    <w:rsid w:val="00BE1799"/>
    <w:rsid w:val="00BE6AEB"/>
    <w:rsid w:val="00BF2A21"/>
    <w:rsid w:val="00BF597C"/>
    <w:rsid w:val="00BF6AAE"/>
    <w:rsid w:val="00BF7A08"/>
    <w:rsid w:val="00C021A5"/>
    <w:rsid w:val="00C1218D"/>
    <w:rsid w:val="00C23396"/>
    <w:rsid w:val="00C23F87"/>
    <w:rsid w:val="00C33670"/>
    <w:rsid w:val="00C36DD7"/>
    <w:rsid w:val="00C37D41"/>
    <w:rsid w:val="00C4503F"/>
    <w:rsid w:val="00C50D3A"/>
    <w:rsid w:val="00C549EE"/>
    <w:rsid w:val="00C5510B"/>
    <w:rsid w:val="00C55805"/>
    <w:rsid w:val="00C60BF2"/>
    <w:rsid w:val="00C63AA1"/>
    <w:rsid w:val="00C67DB7"/>
    <w:rsid w:val="00C7223D"/>
    <w:rsid w:val="00C8534A"/>
    <w:rsid w:val="00C85E7F"/>
    <w:rsid w:val="00C86FE1"/>
    <w:rsid w:val="00CB4B06"/>
    <w:rsid w:val="00CB51D8"/>
    <w:rsid w:val="00CB75B8"/>
    <w:rsid w:val="00CC0465"/>
    <w:rsid w:val="00CC3BF4"/>
    <w:rsid w:val="00CD4032"/>
    <w:rsid w:val="00CE19C3"/>
    <w:rsid w:val="00CE243E"/>
    <w:rsid w:val="00CF46D7"/>
    <w:rsid w:val="00D01979"/>
    <w:rsid w:val="00D10D58"/>
    <w:rsid w:val="00D13094"/>
    <w:rsid w:val="00D130C6"/>
    <w:rsid w:val="00D14F13"/>
    <w:rsid w:val="00D23250"/>
    <w:rsid w:val="00D23B50"/>
    <w:rsid w:val="00D2499F"/>
    <w:rsid w:val="00D32F1F"/>
    <w:rsid w:val="00D37D02"/>
    <w:rsid w:val="00D41973"/>
    <w:rsid w:val="00D46D7D"/>
    <w:rsid w:val="00D47AEB"/>
    <w:rsid w:val="00D609A0"/>
    <w:rsid w:val="00D628D1"/>
    <w:rsid w:val="00D62A5B"/>
    <w:rsid w:val="00D67530"/>
    <w:rsid w:val="00D67DC6"/>
    <w:rsid w:val="00D70869"/>
    <w:rsid w:val="00D73169"/>
    <w:rsid w:val="00D736D3"/>
    <w:rsid w:val="00D75B86"/>
    <w:rsid w:val="00D80EAB"/>
    <w:rsid w:val="00D813F0"/>
    <w:rsid w:val="00D85DAD"/>
    <w:rsid w:val="00D860CD"/>
    <w:rsid w:val="00D92193"/>
    <w:rsid w:val="00D94C75"/>
    <w:rsid w:val="00D953AF"/>
    <w:rsid w:val="00DA5AA8"/>
    <w:rsid w:val="00DA703F"/>
    <w:rsid w:val="00DB68AC"/>
    <w:rsid w:val="00DC1DDF"/>
    <w:rsid w:val="00DD1544"/>
    <w:rsid w:val="00DD1F3F"/>
    <w:rsid w:val="00DD2398"/>
    <w:rsid w:val="00DE352E"/>
    <w:rsid w:val="00DE3559"/>
    <w:rsid w:val="00DE4866"/>
    <w:rsid w:val="00DE58DB"/>
    <w:rsid w:val="00DE5B48"/>
    <w:rsid w:val="00DE629D"/>
    <w:rsid w:val="00DE78A1"/>
    <w:rsid w:val="00DF0F53"/>
    <w:rsid w:val="00E0100F"/>
    <w:rsid w:val="00E045E7"/>
    <w:rsid w:val="00E14DBF"/>
    <w:rsid w:val="00E1592C"/>
    <w:rsid w:val="00E170E3"/>
    <w:rsid w:val="00E20FDE"/>
    <w:rsid w:val="00E235D3"/>
    <w:rsid w:val="00E3653D"/>
    <w:rsid w:val="00E375ED"/>
    <w:rsid w:val="00E460DD"/>
    <w:rsid w:val="00E522B3"/>
    <w:rsid w:val="00E53A48"/>
    <w:rsid w:val="00E579E5"/>
    <w:rsid w:val="00E61439"/>
    <w:rsid w:val="00E62C8C"/>
    <w:rsid w:val="00E64780"/>
    <w:rsid w:val="00E6568D"/>
    <w:rsid w:val="00E66EE0"/>
    <w:rsid w:val="00E7014A"/>
    <w:rsid w:val="00E70A1F"/>
    <w:rsid w:val="00E70E4D"/>
    <w:rsid w:val="00E72ADA"/>
    <w:rsid w:val="00E8281F"/>
    <w:rsid w:val="00E82F7F"/>
    <w:rsid w:val="00E837B0"/>
    <w:rsid w:val="00E8473B"/>
    <w:rsid w:val="00E8627C"/>
    <w:rsid w:val="00E8704C"/>
    <w:rsid w:val="00EA3DE0"/>
    <w:rsid w:val="00EA61CA"/>
    <w:rsid w:val="00EB7757"/>
    <w:rsid w:val="00EC1DCB"/>
    <w:rsid w:val="00EC515D"/>
    <w:rsid w:val="00EC60B8"/>
    <w:rsid w:val="00ED61D7"/>
    <w:rsid w:val="00ED6231"/>
    <w:rsid w:val="00ED7B6A"/>
    <w:rsid w:val="00EE3855"/>
    <w:rsid w:val="00EE633C"/>
    <w:rsid w:val="00EF5E90"/>
    <w:rsid w:val="00F02DBD"/>
    <w:rsid w:val="00F03138"/>
    <w:rsid w:val="00F0418A"/>
    <w:rsid w:val="00F10868"/>
    <w:rsid w:val="00F251E5"/>
    <w:rsid w:val="00F33952"/>
    <w:rsid w:val="00F3508D"/>
    <w:rsid w:val="00F355EB"/>
    <w:rsid w:val="00F36A82"/>
    <w:rsid w:val="00F46621"/>
    <w:rsid w:val="00F55441"/>
    <w:rsid w:val="00F56FCC"/>
    <w:rsid w:val="00F61E0C"/>
    <w:rsid w:val="00F62F45"/>
    <w:rsid w:val="00F63B44"/>
    <w:rsid w:val="00F702A1"/>
    <w:rsid w:val="00F70A4D"/>
    <w:rsid w:val="00F70FC8"/>
    <w:rsid w:val="00F745DB"/>
    <w:rsid w:val="00F76E23"/>
    <w:rsid w:val="00F836D0"/>
    <w:rsid w:val="00F86AE8"/>
    <w:rsid w:val="00FA0A0A"/>
    <w:rsid w:val="00FA54D3"/>
    <w:rsid w:val="00FA6536"/>
    <w:rsid w:val="00FB3EAC"/>
    <w:rsid w:val="00FB51B3"/>
    <w:rsid w:val="00FC337F"/>
    <w:rsid w:val="00FC361C"/>
    <w:rsid w:val="00FC7EB4"/>
    <w:rsid w:val="00FD1DFB"/>
    <w:rsid w:val="00FD4F12"/>
    <w:rsid w:val="00FE4682"/>
    <w:rsid w:val="00FE5C51"/>
    <w:rsid w:val="00FF1912"/>
    <w:rsid w:val="00FF62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E881CE"/>
  <w15:docId w15:val="{DF44A678-DEB8-46A3-893E-815741274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01E4"/>
    <w:rPr>
      <w:rFonts w:ascii="Arial" w:hAnsi="Arial"/>
    </w:rPr>
  </w:style>
  <w:style w:type="paragraph" w:styleId="Heading1">
    <w:name w:val="heading 1"/>
    <w:basedOn w:val="Normal"/>
    <w:next w:val="Normal"/>
    <w:link w:val="Heading1Char"/>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unhideWhenUsed/>
    <w:qFormat/>
    <w:rsid w:val="00484004"/>
    <w:pPr>
      <w:keepNext/>
      <w:spacing w:before="240" w:after="60"/>
      <w:outlineLvl w:val="1"/>
    </w:pPr>
    <w:rPr>
      <w:rFonts w:cs="Arial"/>
      <w:b/>
      <w:bCs/>
      <w:i/>
      <w:iCs/>
      <w:sz w:val="28"/>
      <w:szCs w:val="28"/>
    </w:rPr>
  </w:style>
  <w:style w:type="paragraph" w:styleId="Heading3">
    <w:name w:val="heading 3"/>
    <w:basedOn w:val="Normal"/>
    <w:next w:val="Normal"/>
    <w:link w:val="Heading3Char"/>
    <w:semiHidden/>
    <w:unhideWhenUsed/>
    <w:qFormat/>
    <w:rsid w:val="00B922A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link w:val="FooterChar"/>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aliases w:val="IFZ f,Footnote,Fußnote,-E Fußnotentext,Fußnotentext Ursprung"/>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aliases w:val="IFZ f Char,Footnote Char,Fußnote Char,-E Fußnotentext Char,Fußnotentext Ursprung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484004"/>
    <w:rPr>
      <w:color w:val="0000FF"/>
      <w:u w:val="single"/>
    </w:rPr>
  </w:style>
  <w:style w:type="character" w:customStyle="1" w:styleId="HeaderChar">
    <w:name w:val="Header Char"/>
    <w:link w:val="Header"/>
    <w:rsid w:val="00484004"/>
    <w:rPr>
      <w:rFonts w:ascii="Arial" w:hAnsi="Arial"/>
    </w:rPr>
  </w:style>
  <w:style w:type="paragraph" w:styleId="Title">
    <w:name w:val="Title"/>
    <w:basedOn w:val="Normal"/>
    <w:link w:val="TitleChar"/>
    <w:uiPriority w:val="99"/>
    <w:qFormat/>
    <w:rsid w:val="00484004"/>
    <w:pPr>
      <w:jc w:val="center"/>
    </w:pPr>
    <w:rPr>
      <w:b/>
      <w:sz w:val="32"/>
    </w:rPr>
  </w:style>
  <w:style w:type="character" w:customStyle="1" w:styleId="TitleChar">
    <w:name w:val="Title Char"/>
    <w:basedOn w:val="DefaultParagraphFont"/>
    <w:link w:val="Title"/>
    <w:uiPriority w:val="99"/>
    <w:rsid w:val="00484004"/>
    <w:rPr>
      <w:rFonts w:ascii="Arial" w:hAnsi="Arial"/>
      <w:b/>
      <w:sz w:val="32"/>
    </w:rPr>
  </w:style>
  <w:style w:type="character" w:customStyle="1" w:styleId="BodyTextChar">
    <w:name w:val="Body Text Char"/>
    <w:aliases w:val="TabelTekst Char"/>
    <w:link w:val="BodyText"/>
    <w:rsid w:val="00484004"/>
    <w:rPr>
      <w:rFonts w:ascii="Arial" w:hAnsi="Arial"/>
    </w:rPr>
  </w:style>
  <w:style w:type="paragraph" w:styleId="BodyText3">
    <w:name w:val="Body Text 3"/>
    <w:basedOn w:val="Normal"/>
    <w:link w:val="BodyText3Char"/>
    <w:unhideWhenUsed/>
    <w:rsid w:val="004840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484004"/>
    <w:rPr>
      <w:rFonts w:ascii="Arial" w:hAnsi="Arial"/>
    </w:rPr>
  </w:style>
  <w:style w:type="paragraph" w:customStyle="1" w:styleId="BESEDILO">
    <w:name w:val="BESEDILO"/>
    <w:rsid w:val="00484004"/>
    <w:pPr>
      <w:keepLines/>
      <w:widowControl w:val="0"/>
      <w:tabs>
        <w:tab w:val="left" w:pos="2155"/>
      </w:tabs>
      <w:jc w:val="both"/>
    </w:pPr>
    <w:rPr>
      <w:rFonts w:ascii="Arial" w:hAnsi="Arial"/>
      <w:kern w:val="16"/>
    </w:rPr>
  </w:style>
  <w:style w:type="paragraph" w:customStyle="1" w:styleId="Poglavje1">
    <w:name w:val="Poglavje 1"/>
    <w:basedOn w:val="BodyText"/>
    <w:qFormat/>
    <w:rsid w:val="00484004"/>
    <w:pPr>
      <w:numPr>
        <w:numId w:val="1"/>
      </w:numPr>
    </w:pPr>
    <w:rPr>
      <w:b/>
      <w:i/>
      <w:szCs w:val="24"/>
    </w:rPr>
  </w:style>
  <w:style w:type="paragraph" w:customStyle="1" w:styleId="Poglavje2">
    <w:name w:val="Poglavje 2"/>
    <w:basedOn w:val="BodyText"/>
    <w:uiPriority w:val="99"/>
    <w:qFormat/>
    <w:rsid w:val="00484004"/>
    <w:pPr>
      <w:numPr>
        <w:ilvl w:val="1"/>
        <w:numId w:val="1"/>
      </w:numPr>
    </w:pPr>
    <w:rPr>
      <w:b/>
    </w:rPr>
  </w:style>
  <w:style w:type="paragraph" w:customStyle="1" w:styleId="Poglavje3">
    <w:name w:val="Poglavje 3"/>
    <w:basedOn w:val="BodyText"/>
    <w:uiPriority w:val="99"/>
    <w:qFormat/>
    <w:rsid w:val="00484004"/>
    <w:pPr>
      <w:numPr>
        <w:ilvl w:val="2"/>
        <w:numId w:val="1"/>
      </w:numPr>
    </w:pPr>
    <w:rPr>
      <w:b/>
    </w:rPr>
  </w:style>
  <w:style w:type="paragraph" w:customStyle="1" w:styleId="StyleJustified">
    <w:name w:val="Style Justified"/>
    <w:basedOn w:val="Normal"/>
    <w:uiPriority w:val="99"/>
    <w:rsid w:val="00484004"/>
    <w:pPr>
      <w:jc w:val="both"/>
    </w:pPr>
  </w:style>
  <w:style w:type="paragraph" w:customStyle="1" w:styleId="Slika">
    <w:name w:val="Slika"/>
    <w:basedOn w:val="Normal"/>
    <w:rsid w:val="00484004"/>
    <w:pPr>
      <w:spacing w:before="240" w:after="120"/>
      <w:jc w:val="center"/>
    </w:pPr>
    <w:rPr>
      <w:rFonts w:ascii="Times New Roman" w:hAnsi="Times New Roman"/>
      <w:sz w:val="24"/>
    </w:rPr>
  </w:style>
  <w:style w:type="paragraph" w:styleId="BodyText2">
    <w:name w:val="Body Text 2"/>
    <w:basedOn w:val="Normal"/>
    <w:link w:val="BodyText2Char"/>
    <w:rsid w:val="00484004"/>
    <w:pPr>
      <w:spacing w:after="120" w:line="480" w:lineRule="auto"/>
    </w:pPr>
  </w:style>
  <w:style w:type="character" w:customStyle="1" w:styleId="BodyText2Char">
    <w:name w:val="Body Text 2 Char"/>
    <w:basedOn w:val="DefaultParagraphFont"/>
    <w:link w:val="BodyText2"/>
    <w:rsid w:val="00484004"/>
    <w:rPr>
      <w:rFonts w:ascii="Arial" w:hAnsi="Arial"/>
    </w:rPr>
  </w:style>
  <w:style w:type="character" w:customStyle="1" w:styleId="goohl3">
    <w:name w:val="goohl3"/>
    <w:rsid w:val="00484004"/>
  </w:style>
  <w:style w:type="character" w:customStyle="1" w:styleId="goohl1">
    <w:name w:val="goohl1"/>
    <w:rsid w:val="00484004"/>
  </w:style>
  <w:style w:type="character" w:customStyle="1" w:styleId="goohl0">
    <w:name w:val="goohl0"/>
    <w:rsid w:val="00484004"/>
  </w:style>
  <w:style w:type="paragraph" w:customStyle="1" w:styleId="Default">
    <w:name w:val="Default"/>
    <w:basedOn w:val="Normal"/>
    <w:rsid w:val="00484004"/>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484004"/>
    <w:pPr>
      <w:widowControl w:val="0"/>
      <w:suppressLineNumbers/>
      <w:suppressAutoHyphens/>
    </w:pPr>
    <w:rPr>
      <w:rFonts w:ascii="Verdana" w:hAnsi="Verdana"/>
      <w:kern w:val="2"/>
      <w:szCs w:val="24"/>
    </w:rPr>
  </w:style>
  <w:style w:type="character" w:customStyle="1" w:styleId="Heading2Char">
    <w:name w:val="Heading 2 Char"/>
    <w:basedOn w:val="DefaultParagraphFont"/>
    <w:link w:val="Heading2"/>
    <w:uiPriority w:val="9"/>
    <w:rsid w:val="00484004"/>
    <w:rPr>
      <w:rFonts w:ascii="Arial" w:hAnsi="Arial" w:cs="Arial"/>
      <w:b/>
      <w:bCs/>
      <w:i/>
      <w:iCs/>
      <w:sz w:val="28"/>
      <w:szCs w:val="28"/>
    </w:rPr>
  </w:style>
  <w:style w:type="paragraph" w:styleId="BalloonText">
    <w:name w:val="Balloon Text"/>
    <w:basedOn w:val="Normal"/>
    <w:link w:val="BalloonTextChar"/>
    <w:rsid w:val="00EE3855"/>
    <w:rPr>
      <w:rFonts w:ascii="Tahoma" w:hAnsi="Tahoma" w:cs="Tahoma"/>
      <w:sz w:val="16"/>
      <w:szCs w:val="16"/>
    </w:rPr>
  </w:style>
  <w:style w:type="character" w:customStyle="1" w:styleId="BalloonTextChar">
    <w:name w:val="Balloon Text Char"/>
    <w:basedOn w:val="DefaultParagraphFont"/>
    <w:link w:val="BalloonText"/>
    <w:rsid w:val="00EE3855"/>
    <w:rPr>
      <w:rFonts w:ascii="Tahoma" w:hAnsi="Tahoma" w:cs="Tahoma"/>
      <w:sz w:val="16"/>
      <w:szCs w:val="16"/>
    </w:rPr>
  </w:style>
  <w:style w:type="character" w:customStyle="1" w:styleId="Heading1Char">
    <w:name w:val="Heading 1 Char"/>
    <w:basedOn w:val="DefaultParagraphFont"/>
    <w:link w:val="Heading1"/>
    <w:rsid w:val="00EE3855"/>
    <w:rPr>
      <w:rFonts w:ascii="Arial" w:hAnsi="Arial" w:cs="Arial"/>
      <w:b/>
      <w:color w:val="000000"/>
      <w:sz w:val="28"/>
    </w:rPr>
  </w:style>
  <w:style w:type="character" w:customStyle="1" w:styleId="FooterChar">
    <w:name w:val="Footer Char"/>
    <w:basedOn w:val="DefaultParagraphFont"/>
    <w:link w:val="Footer"/>
    <w:rsid w:val="00EE3855"/>
    <w:rPr>
      <w:rFonts w:ascii="Arial" w:hAnsi="Arial"/>
    </w:rPr>
  </w:style>
  <w:style w:type="paragraph" w:customStyle="1" w:styleId="Style1">
    <w:name w:val="Style1"/>
    <w:basedOn w:val="Normal"/>
    <w:next w:val="Normal"/>
    <w:rsid w:val="00EE3855"/>
    <w:pPr>
      <w:numPr>
        <w:numId w:val="3"/>
      </w:numPr>
    </w:pPr>
  </w:style>
  <w:style w:type="table" w:styleId="TableGrid">
    <w:name w:val="Table Grid"/>
    <w:basedOn w:val="TableNormal"/>
    <w:rsid w:val="00EE38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lineje,Odstavek seznama2,Odstavek seznama21,Odstavek seznama211,za tekst,Označevanje,List Paragraph2,Colorful List - Accent 11"/>
    <w:basedOn w:val="Normal"/>
    <w:link w:val="ListParagraphChar"/>
    <w:uiPriority w:val="34"/>
    <w:qFormat/>
    <w:rsid w:val="00EE3855"/>
    <w:pPr>
      <w:ind w:left="720"/>
      <w:contextualSpacing/>
    </w:pPr>
  </w:style>
  <w:style w:type="character" w:styleId="FollowedHyperlink">
    <w:name w:val="FollowedHyperlink"/>
    <w:basedOn w:val="DefaultParagraphFont"/>
    <w:rsid w:val="00EE3855"/>
    <w:rPr>
      <w:color w:val="800080" w:themeColor="followedHyperlink"/>
      <w:u w:val="single"/>
    </w:rPr>
  </w:style>
  <w:style w:type="paragraph" w:styleId="NormalWeb">
    <w:name w:val="Normal (Web)"/>
    <w:basedOn w:val="Normal"/>
    <w:unhideWhenUsed/>
    <w:rsid w:val="0040545F"/>
    <w:pPr>
      <w:spacing w:before="100" w:beforeAutospacing="1" w:after="100" w:afterAutospacing="1"/>
    </w:pPr>
    <w:rPr>
      <w:rFonts w:ascii="Times New Roman" w:hAnsi="Times New Roman"/>
      <w:sz w:val="24"/>
      <w:szCs w:val="24"/>
    </w:rPr>
  </w:style>
  <w:style w:type="table" w:customStyle="1" w:styleId="TableGrid1">
    <w:name w:val="Table Grid1"/>
    <w:basedOn w:val="TableNormal"/>
    <w:next w:val="TableGrid"/>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261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6568D"/>
    <w:rPr>
      <w:rFonts w:ascii="Arial" w:hAnsi="Arial"/>
    </w:rPr>
  </w:style>
  <w:style w:type="character" w:styleId="CommentReference">
    <w:name w:val="annotation reference"/>
    <w:basedOn w:val="DefaultParagraphFont"/>
    <w:semiHidden/>
    <w:unhideWhenUsed/>
    <w:rsid w:val="00C021A5"/>
    <w:rPr>
      <w:sz w:val="16"/>
      <w:szCs w:val="16"/>
    </w:rPr>
  </w:style>
  <w:style w:type="paragraph" w:styleId="CommentText">
    <w:name w:val="annotation text"/>
    <w:basedOn w:val="Normal"/>
    <w:link w:val="CommentTextChar"/>
    <w:semiHidden/>
    <w:unhideWhenUsed/>
    <w:rsid w:val="00C021A5"/>
  </w:style>
  <w:style w:type="character" w:customStyle="1" w:styleId="CommentTextChar">
    <w:name w:val="Comment Text Char"/>
    <w:basedOn w:val="DefaultParagraphFont"/>
    <w:link w:val="CommentText"/>
    <w:semiHidden/>
    <w:rsid w:val="00C021A5"/>
    <w:rPr>
      <w:rFonts w:ascii="Arial" w:hAnsi="Arial"/>
    </w:rPr>
  </w:style>
  <w:style w:type="paragraph" w:styleId="CommentSubject">
    <w:name w:val="annotation subject"/>
    <w:basedOn w:val="CommentText"/>
    <w:next w:val="CommentText"/>
    <w:link w:val="CommentSubjectChar"/>
    <w:semiHidden/>
    <w:unhideWhenUsed/>
    <w:rsid w:val="00C021A5"/>
    <w:rPr>
      <w:b/>
      <w:bCs/>
    </w:rPr>
  </w:style>
  <w:style w:type="character" w:customStyle="1" w:styleId="CommentSubjectChar">
    <w:name w:val="Comment Subject Char"/>
    <w:basedOn w:val="CommentTextChar"/>
    <w:link w:val="CommentSubject"/>
    <w:semiHidden/>
    <w:rsid w:val="00C021A5"/>
    <w:rPr>
      <w:rFonts w:ascii="Arial" w:hAnsi="Arial"/>
      <w:b/>
      <w:bCs/>
    </w:rPr>
  </w:style>
  <w:style w:type="character" w:customStyle="1" w:styleId="UnresolvedMention1">
    <w:name w:val="Unresolved Mention1"/>
    <w:basedOn w:val="DefaultParagraphFont"/>
    <w:uiPriority w:val="99"/>
    <w:semiHidden/>
    <w:unhideWhenUsed/>
    <w:rsid w:val="00BC65CD"/>
    <w:rPr>
      <w:color w:val="605E5C"/>
      <w:shd w:val="clear" w:color="auto" w:fill="E1DFDD"/>
    </w:rPr>
  </w:style>
  <w:style w:type="table" w:customStyle="1" w:styleId="Tabelamrea1">
    <w:name w:val="Tabela – mreža1"/>
    <w:basedOn w:val="TableNormal"/>
    <w:next w:val="TableGrid"/>
    <w:uiPriority w:val="39"/>
    <w:rsid w:val="00653BC0"/>
    <w:rPr>
      <w:rFonts w:ascii="Arial Narrow" w:eastAsia="Calibri" w:hAnsi="Arial Narrow"/>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Alineje Char,Odstavek seznama2 Char,Odstavek seznama21 Char,Odstavek seznama211 Char,za tekst Char,Označevanje Char,List Paragraph2 Char,Colorful List - Accent 11 Char"/>
    <w:link w:val="ListParagraph"/>
    <w:uiPriority w:val="34"/>
    <w:qFormat/>
    <w:locked/>
    <w:rsid w:val="0089539E"/>
    <w:rPr>
      <w:rFonts w:ascii="Arial" w:hAnsi="Arial"/>
    </w:rPr>
  </w:style>
  <w:style w:type="character" w:customStyle="1" w:styleId="Heading3Char">
    <w:name w:val="Heading 3 Char"/>
    <w:basedOn w:val="DefaultParagraphFont"/>
    <w:link w:val="Heading3"/>
    <w:semiHidden/>
    <w:rsid w:val="00B922AF"/>
    <w:rPr>
      <w:rFonts w:asciiTheme="majorHAnsi" w:eastAsiaTheme="majorEastAsia" w:hAnsiTheme="majorHAnsi" w:cstheme="majorBidi"/>
      <w:color w:val="243F60" w:themeColor="accent1" w:themeShade="7F"/>
      <w:sz w:val="24"/>
      <w:szCs w:val="24"/>
    </w:rPr>
  </w:style>
  <w:style w:type="character" w:customStyle="1" w:styleId="NoSpacingChar">
    <w:name w:val="No Spacing Char"/>
    <w:basedOn w:val="DefaultParagraphFont"/>
    <w:link w:val="NoSpacing"/>
    <w:uiPriority w:val="1"/>
    <w:rsid w:val="00B922AF"/>
    <w:rPr>
      <w:rFonts w:ascii="Arial" w:hAnsi="Arial"/>
    </w:rPr>
  </w:style>
  <w:style w:type="table" w:customStyle="1" w:styleId="NormalTablePHPDOCX51">
    <w:name w:val="Normal Table PHPDOCX51"/>
    <w:uiPriority w:val="99"/>
    <w:semiHidden/>
    <w:unhideWhenUsed/>
    <w:qFormat/>
    <w:rsid w:val="006937B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693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BB2725"/>
    <w:rPr>
      <w:color w:val="605E5C"/>
      <w:shd w:val="clear" w:color="auto" w:fill="E1DFDD"/>
    </w:rPr>
  </w:style>
  <w:style w:type="paragraph" w:styleId="BodyTextIndent">
    <w:name w:val="Body Text Indent"/>
    <w:basedOn w:val="Normal"/>
    <w:link w:val="BodyTextIndentChar"/>
    <w:rsid w:val="001151E2"/>
    <w:pPr>
      <w:spacing w:after="120"/>
      <w:ind w:left="283"/>
    </w:pPr>
  </w:style>
  <w:style w:type="character" w:customStyle="1" w:styleId="BodyTextIndentChar">
    <w:name w:val="Body Text Indent Char"/>
    <w:basedOn w:val="DefaultParagraphFont"/>
    <w:link w:val="BodyTextIndent"/>
    <w:rsid w:val="001151E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89613">
      <w:bodyDiv w:val="1"/>
      <w:marLeft w:val="0"/>
      <w:marRight w:val="0"/>
      <w:marTop w:val="0"/>
      <w:marBottom w:val="0"/>
      <w:divBdr>
        <w:top w:val="none" w:sz="0" w:space="0" w:color="auto"/>
        <w:left w:val="none" w:sz="0" w:space="0" w:color="auto"/>
        <w:bottom w:val="none" w:sz="0" w:space="0" w:color="auto"/>
        <w:right w:val="none" w:sz="0" w:space="0" w:color="auto"/>
      </w:divBdr>
    </w:div>
    <w:div w:id="347996734">
      <w:bodyDiv w:val="1"/>
      <w:marLeft w:val="0"/>
      <w:marRight w:val="0"/>
      <w:marTop w:val="0"/>
      <w:marBottom w:val="0"/>
      <w:divBdr>
        <w:top w:val="none" w:sz="0" w:space="0" w:color="auto"/>
        <w:left w:val="none" w:sz="0" w:space="0" w:color="auto"/>
        <w:bottom w:val="none" w:sz="0" w:space="0" w:color="auto"/>
        <w:right w:val="none" w:sz="0" w:space="0" w:color="auto"/>
      </w:divBdr>
    </w:div>
    <w:div w:id="440028771">
      <w:bodyDiv w:val="1"/>
      <w:marLeft w:val="0"/>
      <w:marRight w:val="0"/>
      <w:marTop w:val="0"/>
      <w:marBottom w:val="0"/>
      <w:divBdr>
        <w:top w:val="none" w:sz="0" w:space="0" w:color="auto"/>
        <w:left w:val="none" w:sz="0" w:space="0" w:color="auto"/>
        <w:bottom w:val="none" w:sz="0" w:space="0" w:color="auto"/>
        <w:right w:val="none" w:sz="0" w:space="0" w:color="auto"/>
      </w:divBdr>
    </w:div>
    <w:div w:id="473841562">
      <w:bodyDiv w:val="1"/>
      <w:marLeft w:val="0"/>
      <w:marRight w:val="0"/>
      <w:marTop w:val="0"/>
      <w:marBottom w:val="0"/>
      <w:divBdr>
        <w:top w:val="none" w:sz="0" w:space="0" w:color="auto"/>
        <w:left w:val="none" w:sz="0" w:space="0" w:color="auto"/>
        <w:bottom w:val="none" w:sz="0" w:space="0" w:color="auto"/>
        <w:right w:val="none" w:sz="0" w:space="0" w:color="auto"/>
      </w:divBdr>
    </w:div>
    <w:div w:id="565068891">
      <w:bodyDiv w:val="1"/>
      <w:marLeft w:val="0"/>
      <w:marRight w:val="0"/>
      <w:marTop w:val="0"/>
      <w:marBottom w:val="0"/>
      <w:divBdr>
        <w:top w:val="none" w:sz="0" w:space="0" w:color="auto"/>
        <w:left w:val="none" w:sz="0" w:space="0" w:color="auto"/>
        <w:bottom w:val="none" w:sz="0" w:space="0" w:color="auto"/>
        <w:right w:val="none" w:sz="0" w:space="0" w:color="auto"/>
      </w:divBdr>
    </w:div>
    <w:div w:id="604845327">
      <w:bodyDiv w:val="1"/>
      <w:marLeft w:val="0"/>
      <w:marRight w:val="0"/>
      <w:marTop w:val="0"/>
      <w:marBottom w:val="0"/>
      <w:divBdr>
        <w:top w:val="none" w:sz="0" w:space="0" w:color="auto"/>
        <w:left w:val="none" w:sz="0" w:space="0" w:color="auto"/>
        <w:bottom w:val="none" w:sz="0" w:space="0" w:color="auto"/>
        <w:right w:val="none" w:sz="0" w:space="0" w:color="auto"/>
      </w:divBdr>
    </w:div>
    <w:div w:id="607199940">
      <w:bodyDiv w:val="1"/>
      <w:marLeft w:val="0"/>
      <w:marRight w:val="0"/>
      <w:marTop w:val="0"/>
      <w:marBottom w:val="0"/>
      <w:divBdr>
        <w:top w:val="none" w:sz="0" w:space="0" w:color="auto"/>
        <w:left w:val="none" w:sz="0" w:space="0" w:color="auto"/>
        <w:bottom w:val="none" w:sz="0" w:space="0" w:color="auto"/>
        <w:right w:val="none" w:sz="0" w:space="0" w:color="auto"/>
      </w:divBdr>
    </w:div>
    <w:div w:id="684131821">
      <w:bodyDiv w:val="1"/>
      <w:marLeft w:val="0"/>
      <w:marRight w:val="0"/>
      <w:marTop w:val="0"/>
      <w:marBottom w:val="0"/>
      <w:divBdr>
        <w:top w:val="none" w:sz="0" w:space="0" w:color="auto"/>
        <w:left w:val="none" w:sz="0" w:space="0" w:color="auto"/>
        <w:bottom w:val="none" w:sz="0" w:space="0" w:color="auto"/>
        <w:right w:val="none" w:sz="0" w:space="0" w:color="auto"/>
      </w:divBdr>
    </w:div>
    <w:div w:id="860432372">
      <w:bodyDiv w:val="1"/>
      <w:marLeft w:val="0"/>
      <w:marRight w:val="0"/>
      <w:marTop w:val="0"/>
      <w:marBottom w:val="0"/>
      <w:divBdr>
        <w:top w:val="none" w:sz="0" w:space="0" w:color="auto"/>
        <w:left w:val="none" w:sz="0" w:space="0" w:color="auto"/>
        <w:bottom w:val="none" w:sz="0" w:space="0" w:color="auto"/>
        <w:right w:val="none" w:sz="0" w:space="0" w:color="auto"/>
      </w:divBdr>
    </w:div>
    <w:div w:id="954949744">
      <w:bodyDiv w:val="1"/>
      <w:marLeft w:val="0"/>
      <w:marRight w:val="0"/>
      <w:marTop w:val="0"/>
      <w:marBottom w:val="0"/>
      <w:divBdr>
        <w:top w:val="none" w:sz="0" w:space="0" w:color="auto"/>
        <w:left w:val="none" w:sz="0" w:space="0" w:color="auto"/>
        <w:bottom w:val="none" w:sz="0" w:space="0" w:color="auto"/>
        <w:right w:val="none" w:sz="0" w:space="0" w:color="auto"/>
      </w:divBdr>
    </w:div>
    <w:div w:id="1101295432">
      <w:bodyDiv w:val="1"/>
      <w:marLeft w:val="0"/>
      <w:marRight w:val="0"/>
      <w:marTop w:val="0"/>
      <w:marBottom w:val="0"/>
      <w:divBdr>
        <w:top w:val="none" w:sz="0" w:space="0" w:color="auto"/>
        <w:left w:val="none" w:sz="0" w:space="0" w:color="auto"/>
        <w:bottom w:val="none" w:sz="0" w:space="0" w:color="auto"/>
        <w:right w:val="none" w:sz="0" w:space="0" w:color="auto"/>
      </w:divBdr>
    </w:div>
    <w:div w:id="1176454697">
      <w:bodyDiv w:val="1"/>
      <w:marLeft w:val="0"/>
      <w:marRight w:val="0"/>
      <w:marTop w:val="0"/>
      <w:marBottom w:val="0"/>
      <w:divBdr>
        <w:top w:val="none" w:sz="0" w:space="0" w:color="auto"/>
        <w:left w:val="none" w:sz="0" w:space="0" w:color="auto"/>
        <w:bottom w:val="none" w:sz="0" w:space="0" w:color="auto"/>
        <w:right w:val="none" w:sz="0" w:space="0" w:color="auto"/>
      </w:divBdr>
    </w:div>
    <w:div w:id="1249385019">
      <w:bodyDiv w:val="1"/>
      <w:marLeft w:val="0"/>
      <w:marRight w:val="0"/>
      <w:marTop w:val="0"/>
      <w:marBottom w:val="0"/>
      <w:divBdr>
        <w:top w:val="none" w:sz="0" w:space="0" w:color="auto"/>
        <w:left w:val="none" w:sz="0" w:space="0" w:color="auto"/>
        <w:bottom w:val="none" w:sz="0" w:space="0" w:color="auto"/>
        <w:right w:val="none" w:sz="0" w:space="0" w:color="auto"/>
      </w:divBdr>
    </w:div>
    <w:div w:id="1276018484">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25163793">
      <w:bodyDiv w:val="1"/>
      <w:marLeft w:val="0"/>
      <w:marRight w:val="0"/>
      <w:marTop w:val="0"/>
      <w:marBottom w:val="0"/>
      <w:divBdr>
        <w:top w:val="none" w:sz="0" w:space="0" w:color="auto"/>
        <w:left w:val="none" w:sz="0" w:space="0" w:color="auto"/>
        <w:bottom w:val="none" w:sz="0" w:space="0" w:color="auto"/>
        <w:right w:val="none" w:sz="0" w:space="0" w:color="auto"/>
      </w:divBdr>
    </w:div>
    <w:div w:id="1399211904">
      <w:bodyDiv w:val="1"/>
      <w:marLeft w:val="0"/>
      <w:marRight w:val="0"/>
      <w:marTop w:val="0"/>
      <w:marBottom w:val="0"/>
      <w:divBdr>
        <w:top w:val="none" w:sz="0" w:space="0" w:color="auto"/>
        <w:left w:val="none" w:sz="0" w:space="0" w:color="auto"/>
        <w:bottom w:val="none" w:sz="0" w:space="0" w:color="auto"/>
        <w:right w:val="none" w:sz="0" w:space="0" w:color="auto"/>
      </w:divBdr>
    </w:div>
    <w:div w:id="1454130233">
      <w:bodyDiv w:val="1"/>
      <w:marLeft w:val="0"/>
      <w:marRight w:val="0"/>
      <w:marTop w:val="0"/>
      <w:marBottom w:val="0"/>
      <w:divBdr>
        <w:top w:val="none" w:sz="0" w:space="0" w:color="auto"/>
        <w:left w:val="none" w:sz="0" w:space="0" w:color="auto"/>
        <w:bottom w:val="none" w:sz="0" w:space="0" w:color="auto"/>
        <w:right w:val="none" w:sz="0" w:space="0" w:color="auto"/>
      </w:divBdr>
    </w:div>
    <w:div w:id="1508402692">
      <w:bodyDiv w:val="1"/>
      <w:marLeft w:val="0"/>
      <w:marRight w:val="0"/>
      <w:marTop w:val="0"/>
      <w:marBottom w:val="0"/>
      <w:divBdr>
        <w:top w:val="none" w:sz="0" w:space="0" w:color="auto"/>
        <w:left w:val="none" w:sz="0" w:space="0" w:color="auto"/>
        <w:bottom w:val="none" w:sz="0" w:space="0" w:color="auto"/>
        <w:right w:val="none" w:sz="0" w:space="0" w:color="auto"/>
      </w:divBdr>
    </w:div>
    <w:div w:id="1846480041">
      <w:bodyDiv w:val="1"/>
      <w:marLeft w:val="0"/>
      <w:marRight w:val="0"/>
      <w:marTop w:val="0"/>
      <w:marBottom w:val="0"/>
      <w:divBdr>
        <w:top w:val="none" w:sz="0" w:space="0" w:color="auto"/>
        <w:left w:val="none" w:sz="0" w:space="0" w:color="auto"/>
        <w:bottom w:val="none" w:sz="0" w:space="0" w:color="auto"/>
        <w:right w:val="none" w:sz="0" w:space="0" w:color="auto"/>
      </w:divBdr>
    </w:div>
    <w:div w:id="1865826810">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208433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yperlink" Target="https://www.uradni-list.si/glasilo-uradni-list-rs/vsebina/2023-01-0301"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www.uradni-list.si/glasilo-uradni-list-rs/vsebina/2022-01-0014" TargetMode="External"/><Relationship Id="rId2" Type="http://schemas.openxmlformats.org/officeDocument/2006/relationships/numbering" Target="numbering.xml"/><Relationship Id="rId16" Type="http://schemas.openxmlformats.org/officeDocument/2006/relationships/hyperlink" Target="https://www.uradni-list.si/glasilo-uradni-list-rs/vsebina/2020-01-276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3110"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11-01-3056" TargetMode="External"/><Relationship Id="rId23" Type="http://schemas.openxmlformats.org/officeDocument/2006/relationships/theme" Target="theme/theme1.xml"/><Relationship Id="rId10" Type="http://schemas.openxmlformats.org/officeDocument/2006/relationships/hyperlink" Target="http://www.uradni-list.si/1/objava.jsp?sop=2007-01-469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aktualno/vec-informacij-ponudniki.html" TargetMode="Externa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png@01DA9263.82C4479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1.png@01DA9263.82C4479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5E18F-09E0-4EC0-9BC3-CDF5A712C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61</TotalTime>
  <Pages>57</Pages>
  <Words>19187</Words>
  <Characters>109367</Characters>
  <Application>Microsoft Office Word</Application>
  <DocSecurity>0</DocSecurity>
  <Lines>911</Lines>
  <Paragraphs>256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SPORAZUM O OBDELAVI OSEBNIH PODATKOV</vt:lpstr>
      <vt:lpstr>SPORAZUM O OBDELAVI OSEBNIH PODATKOV</vt:lpstr>
    </vt:vector>
  </TitlesOfParts>
  <Company>Ascent d.o.o.</Company>
  <LinksUpToDate>false</LinksUpToDate>
  <CharactersWithSpaces>128298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SPORAZUM O OBDELAVI OSEBNIH PODATKOV</dc:title>
  <dc:creator>Robnik Mateja</dc:creator>
  <dc:description>Dokument ustvarjen s programom JANA (Javna Naročila).</dc:description>
  <cp:lastModifiedBy>Zadel Vidmar Marinka</cp:lastModifiedBy>
  <cp:revision>4</cp:revision>
  <cp:lastPrinted>2024-07-02T14:25:00Z</cp:lastPrinted>
  <dcterms:created xsi:type="dcterms:W3CDTF">2024-07-04T10:59:00Z</dcterms:created>
  <dcterms:modified xsi:type="dcterms:W3CDTF">2024-07-04T13:22:00Z</dcterms:modified>
</cp:coreProperties>
</file>